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661" w:rsidRPr="008B5A4D" w:rsidRDefault="00CC25A5" w:rsidP="001076EA">
      <w:pPr>
        <w:pStyle w:val="judul1"/>
        <w:tabs>
          <w:tab w:val="clear" w:pos="540"/>
        </w:tabs>
        <w:rPr>
          <w:rFonts w:ascii="Bookman Old Style" w:hAnsi="Bookman Old Style" w:cs="Times New Roman"/>
          <w:b w:val="0"/>
          <w:bCs w:val="0"/>
          <w:sz w:val="24"/>
          <w:szCs w:val="24"/>
        </w:rPr>
      </w:pPr>
      <w:r w:rsidRPr="008B5A4D">
        <w:rPr>
          <w:rFonts w:ascii="Bookman Old Style" w:hAnsi="Bookman Old Style" w:cs="Times New Roman"/>
          <w:b w:val="0"/>
          <w:bCs w:val="0"/>
          <w:noProof/>
          <w:sz w:val="24"/>
          <w:szCs w:val="24"/>
          <w:lang w:eastAsia="id-ID"/>
        </w:rPr>
        <w:drawing>
          <wp:anchor distT="0" distB="0" distL="114300" distR="114300" simplePos="0" relativeHeight="251657728" behindDoc="0" locked="0" layoutInCell="1" allowOverlap="1">
            <wp:simplePos x="0" y="0"/>
            <wp:positionH relativeFrom="column">
              <wp:posOffset>2599055</wp:posOffset>
            </wp:positionH>
            <wp:positionV relativeFrom="paragraph">
              <wp:posOffset>14605</wp:posOffset>
            </wp:positionV>
            <wp:extent cx="790575" cy="809625"/>
            <wp:effectExtent l="19050" t="0" r="9525" b="0"/>
            <wp:wrapNone/>
            <wp:docPr id="10" name="Picture 10" descr="Garuda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aruda1(1)"/>
                    <pic:cNvPicPr>
                      <a:picLocks noChangeAspect="1" noChangeArrowheads="1"/>
                    </pic:cNvPicPr>
                  </pic:nvPicPr>
                  <pic:blipFill>
                    <a:blip r:embed="rId7">
                      <a:grayscl/>
                    </a:blip>
                    <a:srcRect/>
                    <a:stretch>
                      <a:fillRect/>
                    </a:stretch>
                  </pic:blipFill>
                  <pic:spPr bwMode="auto">
                    <a:xfrm>
                      <a:off x="0" y="0"/>
                      <a:ext cx="790575" cy="809625"/>
                    </a:xfrm>
                    <a:prstGeom prst="rect">
                      <a:avLst/>
                    </a:prstGeom>
                    <a:noFill/>
                    <a:ln w="9525">
                      <a:noFill/>
                      <a:miter lim="800000"/>
                      <a:headEnd/>
                      <a:tailEnd/>
                    </a:ln>
                  </pic:spPr>
                </pic:pic>
              </a:graphicData>
            </a:graphic>
          </wp:anchor>
        </w:drawing>
      </w:r>
      <w:r w:rsidR="00461659" w:rsidRPr="008B5A4D">
        <w:rPr>
          <w:rFonts w:ascii="Bookman Old Style" w:hAnsi="Bookman Old Style" w:cs="Times New Roman"/>
          <w:b w:val="0"/>
          <w:bCs w:val="0"/>
          <w:sz w:val="24"/>
          <w:szCs w:val="24"/>
        </w:rPr>
        <w:t xml:space="preserve"> </w:t>
      </w:r>
      <w:r w:rsidR="009D77F9" w:rsidRPr="008B5A4D">
        <w:rPr>
          <w:rFonts w:ascii="Bookman Old Style" w:hAnsi="Bookman Old Style" w:cs="Times New Roman"/>
          <w:b w:val="0"/>
          <w:bCs w:val="0"/>
          <w:sz w:val="24"/>
          <w:szCs w:val="24"/>
        </w:rPr>
        <w:t xml:space="preserve">                                                                                                                                                                 </w:t>
      </w:r>
    </w:p>
    <w:p w:rsidR="00B27661" w:rsidRPr="008B5A4D" w:rsidRDefault="009D77F9" w:rsidP="001076EA">
      <w:pPr>
        <w:pStyle w:val="judul1"/>
        <w:tabs>
          <w:tab w:val="clear" w:pos="540"/>
        </w:tabs>
        <w:rPr>
          <w:rFonts w:ascii="Bookman Old Style" w:hAnsi="Bookman Old Style" w:cs="Times New Roman"/>
          <w:b w:val="0"/>
          <w:bCs w:val="0"/>
          <w:sz w:val="24"/>
          <w:szCs w:val="24"/>
        </w:rPr>
      </w:pPr>
      <w:r w:rsidRPr="008B5A4D">
        <w:rPr>
          <w:rFonts w:ascii="Bookman Old Style" w:hAnsi="Bookman Old Style" w:cs="Times New Roman"/>
          <w:b w:val="0"/>
          <w:bCs w:val="0"/>
          <w:sz w:val="24"/>
          <w:szCs w:val="24"/>
        </w:rPr>
        <w:t xml:space="preserve">                                                                                                                                                                                                         </w:t>
      </w:r>
    </w:p>
    <w:p w:rsidR="00B27661" w:rsidRPr="008B5A4D" w:rsidRDefault="00B27661" w:rsidP="00A569E0">
      <w:pPr>
        <w:pStyle w:val="judul1"/>
        <w:tabs>
          <w:tab w:val="clear" w:pos="540"/>
        </w:tabs>
        <w:rPr>
          <w:rFonts w:ascii="Bookman Old Style" w:hAnsi="Bookman Old Style" w:cs="Times New Roman"/>
          <w:b w:val="0"/>
          <w:bCs w:val="0"/>
          <w:sz w:val="24"/>
          <w:szCs w:val="24"/>
          <w:lang w:val="it-CH"/>
        </w:rPr>
      </w:pPr>
    </w:p>
    <w:p w:rsidR="00B27661" w:rsidRPr="008B5A4D" w:rsidRDefault="00B27661" w:rsidP="00A569E0">
      <w:pPr>
        <w:pStyle w:val="judul1"/>
        <w:tabs>
          <w:tab w:val="clear" w:pos="540"/>
        </w:tabs>
        <w:rPr>
          <w:rFonts w:ascii="Bookman Old Style" w:hAnsi="Bookman Old Style" w:cs="Times New Roman"/>
          <w:b w:val="0"/>
          <w:bCs w:val="0"/>
          <w:sz w:val="24"/>
          <w:szCs w:val="24"/>
          <w:lang w:val="it-CH"/>
        </w:rPr>
      </w:pPr>
    </w:p>
    <w:p w:rsidR="00605BF1" w:rsidRDefault="00605BF1" w:rsidP="00A569E0">
      <w:pPr>
        <w:pStyle w:val="judul1"/>
        <w:tabs>
          <w:tab w:val="clear" w:pos="540"/>
        </w:tabs>
        <w:rPr>
          <w:rFonts w:ascii="Bookman Old Style" w:hAnsi="Bookman Old Style" w:cs="Times New Roman"/>
          <w:b w:val="0"/>
          <w:bCs w:val="0"/>
          <w:sz w:val="24"/>
          <w:szCs w:val="24"/>
        </w:rPr>
      </w:pPr>
    </w:p>
    <w:p w:rsidR="00605BF1" w:rsidRDefault="00605BF1" w:rsidP="00A569E0">
      <w:pPr>
        <w:pStyle w:val="judul1"/>
        <w:tabs>
          <w:tab w:val="clear" w:pos="540"/>
        </w:tabs>
        <w:rPr>
          <w:rFonts w:ascii="Bookman Old Style" w:hAnsi="Bookman Old Style" w:cs="Times New Roman"/>
          <w:b w:val="0"/>
          <w:bCs w:val="0"/>
          <w:sz w:val="24"/>
          <w:szCs w:val="24"/>
        </w:rPr>
      </w:pPr>
    </w:p>
    <w:p w:rsidR="00B63DFD" w:rsidRDefault="00B63DFD" w:rsidP="00A569E0">
      <w:pPr>
        <w:pStyle w:val="judul1"/>
        <w:tabs>
          <w:tab w:val="clear" w:pos="540"/>
        </w:tabs>
        <w:rPr>
          <w:rFonts w:ascii="Bookman Old Style" w:hAnsi="Bookman Old Style" w:cs="Times New Roman"/>
          <w:b w:val="0"/>
          <w:bCs w:val="0"/>
          <w:sz w:val="24"/>
          <w:szCs w:val="24"/>
        </w:rPr>
      </w:pPr>
      <w:r w:rsidRPr="008B5A4D">
        <w:rPr>
          <w:rFonts w:ascii="Bookman Old Style" w:hAnsi="Bookman Old Style" w:cs="Times New Roman"/>
          <w:b w:val="0"/>
          <w:bCs w:val="0"/>
          <w:sz w:val="24"/>
          <w:szCs w:val="24"/>
        </w:rPr>
        <w:t>BUPATI BANGLI</w:t>
      </w:r>
    </w:p>
    <w:p w:rsidR="006B170A" w:rsidRPr="008B5A4D" w:rsidRDefault="006B170A" w:rsidP="00CD679E">
      <w:pPr>
        <w:pStyle w:val="judul1"/>
        <w:tabs>
          <w:tab w:val="clear" w:pos="540"/>
        </w:tabs>
        <w:spacing w:line="480" w:lineRule="auto"/>
        <w:rPr>
          <w:rFonts w:ascii="Bookman Old Style" w:hAnsi="Bookman Old Style" w:cs="Times New Roman"/>
          <w:b w:val="0"/>
          <w:bCs w:val="0"/>
          <w:sz w:val="24"/>
          <w:szCs w:val="24"/>
        </w:rPr>
      </w:pPr>
    </w:p>
    <w:p w:rsidR="001076EA" w:rsidRPr="008B5A4D" w:rsidRDefault="006E220A" w:rsidP="006B170A">
      <w:pPr>
        <w:pStyle w:val="judul1"/>
        <w:tabs>
          <w:tab w:val="clear" w:pos="540"/>
        </w:tabs>
        <w:rPr>
          <w:rFonts w:ascii="Bookman Old Style" w:hAnsi="Bookman Old Style" w:cs="Times New Roman"/>
          <w:b w:val="0"/>
          <w:bCs w:val="0"/>
          <w:sz w:val="24"/>
          <w:szCs w:val="24"/>
          <w:lang w:val="it-CH"/>
        </w:rPr>
      </w:pPr>
      <w:r w:rsidRPr="008B5A4D">
        <w:rPr>
          <w:rFonts w:ascii="Bookman Old Style" w:hAnsi="Bookman Old Style" w:cs="Times New Roman"/>
          <w:b w:val="0"/>
          <w:bCs w:val="0"/>
          <w:sz w:val="24"/>
          <w:szCs w:val="24"/>
          <w:lang w:val="it-CH"/>
        </w:rPr>
        <w:t xml:space="preserve">PERATURAN DAERAH </w:t>
      </w:r>
      <w:r w:rsidR="0082552D" w:rsidRPr="008B5A4D">
        <w:rPr>
          <w:rFonts w:ascii="Bookman Old Style" w:hAnsi="Bookman Old Style" w:cs="Times New Roman"/>
          <w:b w:val="0"/>
          <w:bCs w:val="0"/>
          <w:sz w:val="24"/>
          <w:szCs w:val="24"/>
          <w:lang w:val="it-CH"/>
        </w:rPr>
        <w:t>KaBUPATEN BANGLI</w:t>
      </w:r>
    </w:p>
    <w:p w:rsidR="006B170A" w:rsidRDefault="006B170A" w:rsidP="006B170A">
      <w:pPr>
        <w:pStyle w:val="judul1"/>
        <w:tabs>
          <w:tab w:val="clear" w:pos="540"/>
        </w:tabs>
        <w:rPr>
          <w:rFonts w:ascii="Bookman Old Style" w:hAnsi="Bookman Old Style" w:cs="Times New Roman"/>
          <w:b w:val="0"/>
          <w:bCs w:val="0"/>
          <w:sz w:val="24"/>
          <w:szCs w:val="24"/>
        </w:rPr>
      </w:pPr>
    </w:p>
    <w:p w:rsidR="006E220A" w:rsidRPr="008B5A4D" w:rsidRDefault="006856C1" w:rsidP="006B170A">
      <w:pPr>
        <w:pStyle w:val="judul1"/>
        <w:tabs>
          <w:tab w:val="clear" w:pos="540"/>
        </w:tabs>
        <w:rPr>
          <w:rFonts w:ascii="Bookman Old Style" w:hAnsi="Bookman Old Style" w:cs="Times New Roman"/>
          <w:b w:val="0"/>
          <w:bCs w:val="0"/>
          <w:sz w:val="24"/>
          <w:szCs w:val="24"/>
          <w:lang w:val="it-CH"/>
        </w:rPr>
      </w:pPr>
      <w:r w:rsidRPr="008B5A4D">
        <w:rPr>
          <w:rFonts w:ascii="Bookman Old Style" w:hAnsi="Bookman Old Style" w:cs="Times New Roman"/>
          <w:b w:val="0"/>
          <w:bCs w:val="0"/>
          <w:sz w:val="24"/>
          <w:szCs w:val="24"/>
          <w:lang w:val="it-CH"/>
        </w:rPr>
        <w:t>NOMOR</w:t>
      </w:r>
      <w:r w:rsidRPr="008B5A4D">
        <w:rPr>
          <w:rFonts w:ascii="Bookman Old Style" w:hAnsi="Bookman Old Style" w:cs="Times New Roman"/>
          <w:b w:val="0"/>
          <w:bCs w:val="0"/>
          <w:sz w:val="24"/>
          <w:szCs w:val="24"/>
        </w:rPr>
        <w:t xml:space="preserve"> 9 </w:t>
      </w:r>
      <w:r w:rsidR="0082552D" w:rsidRPr="008B5A4D">
        <w:rPr>
          <w:rFonts w:ascii="Bookman Old Style" w:hAnsi="Bookman Old Style" w:cs="Times New Roman"/>
          <w:b w:val="0"/>
          <w:bCs w:val="0"/>
          <w:sz w:val="24"/>
          <w:szCs w:val="24"/>
          <w:lang w:val="it-CH"/>
        </w:rPr>
        <w:t>TAHUN 201</w:t>
      </w:r>
      <w:r w:rsidR="00B27661" w:rsidRPr="008B5A4D">
        <w:rPr>
          <w:rFonts w:ascii="Bookman Old Style" w:hAnsi="Bookman Old Style" w:cs="Times New Roman"/>
          <w:b w:val="0"/>
          <w:bCs w:val="0"/>
          <w:sz w:val="24"/>
          <w:szCs w:val="24"/>
          <w:lang w:val="it-CH"/>
        </w:rPr>
        <w:t>3</w:t>
      </w:r>
    </w:p>
    <w:p w:rsidR="00605BF1" w:rsidRDefault="00605BF1" w:rsidP="00A569E0">
      <w:pPr>
        <w:pStyle w:val="judul1"/>
        <w:tabs>
          <w:tab w:val="clear" w:pos="540"/>
        </w:tabs>
        <w:rPr>
          <w:rFonts w:ascii="Bookman Old Style" w:hAnsi="Bookman Old Style" w:cs="Times New Roman"/>
          <w:b w:val="0"/>
          <w:bCs w:val="0"/>
          <w:sz w:val="24"/>
          <w:szCs w:val="24"/>
        </w:rPr>
      </w:pPr>
    </w:p>
    <w:p w:rsidR="00844592" w:rsidRDefault="00844592" w:rsidP="00A569E0">
      <w:pPr>
        <w:pStyle w:val="judul1"/>
        <w:tabs>
          <w:tab w:val="clear" w:pos="540"/>
        </w:tabs>
        <w:rPr>
          <w:rFonts w:ascii="Bookman Old Style" w:hAnsi="Bookman Old Style" w:cs="Times New Roman"/>
          <w:b w:val="0"/>
          <w:bCs w:val="0"/>
          <w:sz w:val="24"/>
          <w:szCs w:val="24"/>
        </w:rPr>
      </w:pPr>
    </w:p>
    <w:p w:rsidR="00605BF1" w:rsidRPr="00605BF1" w:rsidRDefault="00605BF1" w:rsidP="00A569E0">
      <w:pPr>
        <w:pStyle w:val="judul1"/>
        <w:tabs>
          <w:tab w:val="clear" w:pos="540"/>
        </w:tabs>
        <w:rPr>
          <w:rFonts w:ascii="Bookman Old Style" w:hAnsi="Bookman Old Style" w:cs="Times New Roman"/>
          <w:b w:val="0"/>
          <w:bCs w:val="0"/>
          <w:sz w:val="24"/>
          <w:szCs w:val="24"/>
        </w:rPr>
      </w:pPr>
    </w:p>
    <w:p w:rsidR="006E220A" w:rsidRPr="008B5A4D" w:rsidRDefault="006E220A" w:rsidP="00A569E0">
      <w:pPr>
        <w:pStyle w:val="judul1"/>
        <w:tabs>
          <w:tab w:val="clear" w:pos="540"/>
          <w:tab w:val="left" w:pos="3220"/>
          <w:tab w:val="center" w:pos="4561"/>
        </w:tabs>
        <w:outlineLvl w:val="0"/>
        <w:rPr>
          <w:rFonts w:ascii="Bookman Old Style" w:hAnsi="Bookman Old Style" w:cs="Times New Roman"/>
          <w:b w:val="0"/>
          <w:bCs w:val="0"/>
          <w:sz w:val="24"/>
          <w:szCs w:val="24"/>
          <w:lang w:val="it-CH"/>
        </w:rPr>
      </w:pPr>
      <w:r w:rsidRPr="008B5A4D">
        <w:rPr>
          <w:rFonts w:ascii="Bookman Old Style" w:hAnsi="Bookman Old Style" w:cs="Times New Roman"/>
          <w:b w:val="0"/>
          <w:bCs w:val="0"/>
          <w:sz w:val="24"/>
          <w:szCs w:val="24"/>
          <w:lang w:val="it-CH"/>
        </w:rPr>
        <w:t>TENTANG</w:t>
      </w:r>
    </w:p>
    <w:p w:rsidR="004A2D72" w:rsidRDefault="004A2D72" w:rsidP="00A569E0">
      <w:pPr>
        <w:jc w:val="center"/>
        <w:outlineLvl w:val="0"/>
        <w:rPr>
          <w:rFonts w:ascii="Bookman Old Style" w:hAnsi="Bookman Old Style" w:cs="Times New Roman"/>
        </w:rPr>
      </w:pPr>
    </w:p>
    <w:p w:rsidR="00605BF1" w:rsidRDefault="00605BF1" w:rsidP="00A569E0">
      <w:pPr>
        <w:jc w:val="center"/>
        <w:outlineLvl w:val="0"/>
        <w:rPr>
          <w:rFonts w:ascii="Bookman Old Style" w:hAnsi="Bookman Old Style" w:cs="Times New Roman"/>
        </w:rPr>
      </w:pPr>
    </w:p>
    <w:p w:rsidR="00844592" w:rsidRPr="00605BF1" w:rsidRDefault="00844592" w:rsidP="00A569E0">
      <w:pPr>
        <w:jc w:val="center"/>
        <w:outlineLvl w:val="0"/>
        <w:rPr>
          <w:rFonts w:ascii="Bookman Old Style" w:hAnsi="Bookman Old Style" w:cs="Times New Roman"/>
        </w:rPr>
      </w:pPr>
    </w:p>
    <w:p w:rsidR="006E220A" w:rsidRPr="008B5A4D" w:rsidRDefault="006E220A" w:rsidP="006B170A">
      <w:pPr>
        <w:jc w:val="center"/>
        <w:outlineLvl w:val="0"/>
        <w:rPr>
          <w:rFonts w:ascii="Bookman Old Style" w:hAnsi="Bookman Old Style" w:cs="Times New Roman"/>
          <w:lang w:val="it-IT"/>
        </w:rPr>
      </w:pPr>
      <w:r w:rsidRPr="008B5A4D">
        <w:rPr>
          <w:rFonts w:ascii="Bookman Old Style" w:hAnsi="Bookman Old Style" w:cs="Times New Roman"/>
          <w:lang w:val="it-IT"/>
        </w:rPr>
        <w:t xml:space="preserve">RENCANA TATA RUANG WILAYAH </w:t>
      </w:r>
      <w:r w:rsidR="0082552D" w:rsidRPr="008B5A4D">
        <w:rPr>
          <w:rFonts w:ascii="Bookman Old Style" w:hAnsi="Bookman Old Style" w:cs="Times New Roman"/>
          <w:lang w:val="it-IT"/>
        </w:rPr>
        <w:t>KABUPATEN BANGLI</w:t>
      </w:r>
    </w:p>
    <w:p w:rsidR="006B170A" w:rsidRDefault="006B170A" w:rsidP="006B170A">
      <w:pPr>
        <w:jc w:val="center"/>
        <w:outlineLvl w:val="0"/>
        <w:rPr>
          <w:rFonts w:ascii="Bookman Old Style" w:hAnsi="Bookman Old Style" w:cs="Times New Roman"/>
        </w:rPr>
      </w:pPr>
    </w:p>
    <w:p w:rsidR="00424393" w:rsidRPr="008B5A4D" w:rsidRDefault="0082552D" w:rsidP="006B170A">
      <w:pPr>
        <w:jc w:val="center"/>
        <w:outlineLvl w:val="0"/>
        <w:rPr>
          <w:rFonts w:ascii="Bookman Old Style" w:hAnsi="Bookman Old Style" w:cs="Times New Roman"/>
          <w:lang w:val="fi-FI"/>
        </w:rPr>
      </w:pPr>
      <w:r w:rsidRPr="008B5A4D">
        <w:rPr>
          <w:rFonts w:ascii="Bookman Old Style" w:hAnsi="Bookman Old Style" w:cs="Times New Roman"/>
          <w:lang w:val="fi-FI"/>
        </w:rPr>
        <w:t>TAHUN 201</w:t>
      </w:r>
      <w:r w:rsidR="00B27661" w:rsidRPr="008B5A4D">
        <w:rPr>
          <w:rFonts w:ascii="Bookman Old Style" w:hAnsi="Bookman Old Style" w:cs="Times New Roman"/>
          <w:lang w:val="fi-FI"/>
        </w:rPr>
        <w:t>3</w:t>
      </w:r>
      <w:r w:rsidR="00424393" w:rsidRPr="008B5A4D">
        <w:rPr>
          <w:rFonts w:ascii="Bookman Old Style" w:hAnsi="Bookman Old Style" w:cs="Times New Roman"/>
          <w:lang w:val="fi-FI"/>
        </w:rPr>
        <w:t xml:space="preserve"> </w:t>
      </w:r>
      <w:r w:rsidR="00645F6B" w:rsidRPr="008B5A4D">
        <w:rPr>
          <w:rFonts w:ascii="Bookman Old Style" w:hAnsi="Bookman Old Style" w:cs="Times New Roman"/>
          <w:lang w:val="fi-FI"/>
        </w:rPr>
        <w:t>-</w:t>
      </w:r>
      <w:r w:rsidRPr="008B5A4D">
        <w:rPr>
          <w:rFonts w:ascii="Bookman Old Style" w:hAnsi="Bookman Old Style" w:cs="Times New Roman"/>
          <w:lang w:val="fi-FI"/>
        </w:rPr>
        <w:t xml:space="preserve"> 203</w:t>
      </w:r>
      <w:r w:rsidR="00B27661" w:rsidRPr="008B5A4D">
        <w:rPr>
          <w:rFonts w:ascii="Bookman Old Style" w:hAnsi="Bookman Old Style" w:cs="Times New Roman"/>
          <w:lang w:val="fi-FI"/>
        </w:rPr>
        <w:t>3</w:t>
      </w:r>
    </w:p>
    <w:p w:rsidR="006E220A" w:rsidRDefault="006E220A" w:rsidP="00520C77">
      <w:pPr>
        <w:jc w:val="center"/>
        <w:rPr>
          <w:rFonts w:ascii="Bookman Old Style" w:hAnsi="Bookman Old Style" w:cs="Times New Roman"/>
        </w:rPr>
      </w:pPr>
    </w:p>
    <w:p w:rsidR="00605BF1" w:rsidRPr="00605BF1" w:rsidRDefault="00605BF1" w:rsidP="00520C77">
      <w:pPr>
        <w:jc w:val="center"/>
        <w:rPr>
          <w:rFonts w:ascii="Bookman Old Style" w:hAnsi="Bookman Old Style" w:cs="Times New Roman"/>
        </w:rPr>
      </w:pPr>
    </w:p>
    <w:p w:rsidR="006E220A" w:rsidRPr="008B5A4D" w:rsidRDefault="006E220A" w:rsidP="00520C77">
      <w:pPr>
        <w:jc w:val="center"/>
        <w:outlineLvl w:val="0"/>
        <w:rPr>
          <w:rFonts w:ascii="Bookman Old Style" w:hAnsi="Bookman Old Style" w:cs="Times New Roman"/>
          <w:lang w:val="fi-FI"/>
        </w:rPr>
      </w:pPr>
      <w:r w:rsidRPr="008B5A4D">
        <w:rPr>
          <w:rFonts w:ascii="Bookman Old Style" w:hAnsi="Bookman Old Style" w:cs="Times New Roman"/>
          <w:lang w:val="fi-FI"/>
        </w:rPr>
        <w:t>DENGAN RAHMAT TUHAN YANG MAHA ESA</w:t>
      </w:r>
    </w:p>
    <w:p w:rsidR="004A2D72" w:rsidRDefault="004A2D72" w:rsidP="00520C77">
      <w:pPr>
        <w:jc w:val="center"/>
        <w:rPr>
          <w:rFonts w:ascii="Bookman Old Style" w:hAnsi="Bookman Old Style" w:cs="Times New Roman"/>
        </w:rPr>
      </w:pPr>
    </w:p>
    <w:p w:rsidR="006B170A" w:rsidRPr="00605BF1" w:rsidRDefault="006B170A" w:rsidP="00520C77">
      <w:pPr>
        <w:jc w:val="center"/>
        <w:rPr>
          <w:rFonts w:ascii="Bookman Old Style" w:hAnsi="Bookman Old Style" w:cs="Times New Roman"/>
        </w:rPr>
      </w:pPr>
    </w:p>
    <w:p w:rsidR="006E220A" w:rsidRPr="008B5A4D" w:rsidRDefault="0082552D" w:rsidP="00520C77">
      <w:pPr>
        <w:jc w:val="center"/>
        <w:rPr>
          <w:rFonts w:ascii="Bookman Old Style" w:hAnsi="Bookman Old Style" w:cs="Times New Roman"/>
        </w:rPr>
      </w:pPr>
      <w:r w:rsidRPr="008B5A4D">
        <w:rPr>
          <w:rFonts w:ascii="Bookman Old Style" w:hAnsi="Bookman Old Style" w:cs="Times New Roman"/>
          <w:lang w:val="it-IT"/>
        </w:rPr>
        <w:t>BUPATI BANGLI</w:t>
      </w:r>
      <w:r w:rsidR="006E220A" w:rsidRPr="008B5A4D">
        <w:rPr>
          <w:rFonts w:ascii="Bookman Old Style" w:hAnsi="Bookman Old Style" w:cs="Times New Roman"/>
          <w:lang w:val="it-IT"/>
        </w:rPr>
        <w:t>,</w:t>
      </w:r>
    </w:p>
    <w:p w:rsidR="004A318E" w:rsidRDefault="004A318E" w:rsidP="005664A4">
      <w:pPr>
        <w:jc w:val="center"/>
        <w:rPr>
          <w:rFonts w:ascii="Bookman Old Style" w:hAnsi="Bookman Old Style" w:cs="Times New Roman"/>
        </w:rPr>
      </w:pPr>
    </w:p>
    <w:p w:rsidR="00844592" w:rsidRDefault="00844592" w:rsidP="005664A4">
      <w:pPr>
        <w:jc w:val="center"/>
        <w:rPr>
          <w:rFonts w:ascii="Bookman Old Style" w:hAnsi="Bookman Old Style" w:cs="Times New Roman"/>
        </w:rPr>
      </w:pPr>
    </w:p>
    <w:p w:rsidR="006B170A" w:rsidRPr="00605BF1" w:rsidRDefault="006B170A" w:rsidP="005664A4">
      <w:pPr>
        <w:jc w:val="center"/>
        <w:rPr>
          <w:rFonts w:ascii="Bookman Old Style" w:hAnsi="Bookman Old Style" w:cs="Times New Roman"/>
        </w:rPr>
      </w:pPr>
    </w:p>
    <w:tbl>
      <w:tblPr>
        <w:tblpPr w:leftFromText="180" w:rightFromText="180" w:vertAnchor="text" w:tblpX="-162" w:tblpY="1"/>
        <w:tblOverlap w:val="never"/>
        <w:tblW w:w="9626" w:type="dxa"/>
        <w:tblLayout w:type="fixed"/>
        <w:tblLook w:val="01E0"/>
      </w:tblPr>
      <w:tblGrid>
        <w:gridCol w:w="1800"/>
        <w:gridCol w:w="270"/>
        <w:gridCol w:w="7556"/>
      </w:tblGrid>
      <w:tr w:rsidR="006E220A" w:rsidRPr="008B5A4D" w:rsidTr="00605BF1">
        <w:trPr>
          <w:trHeight w:val="2132"/>
        </w:trPr>
        <w:tc>
          <w:tcPr>
            <w:tcW w:w="1800" w:type="dxa"/>
          </w:tcPr>
          <w:p w:rsidR="006E220A" w:rsidRPr="008B5A4D" w:rsidRDefault="006E220A" w:rsidP="00D73380">
            <w:pPr>
              <w:pStyle w:val="judul1"/>
              <w:ind w:left="-108"/>
              <w:rPr>
                <w:rFonts w:ascii="Bookman Old Style" w:hAnsi="Bookman Old Style" w:cs="Times New Roman"/>
                <w:b w:val="0"/>
                <w:bCs w:val="0"/>
                <w:caps w:val="0"/>
                <w:spacing w:val="0"/>
                <w:sz w:val="24"/>
                <w:szCs w:val="24"/>
                <w:lang w:val="it-CH"/>
              </w:rPr>
            </w:pPr>
            <w:r w:rsidRPr="008B5A4D">
              <w:rPr>
                <w:rFonts w:ascii="Bookman Old Style" w:hAnsi="Bookman Old Style" w:cs="Times New Roman"/>
                <w:b w:val="0"/>
                <w:bCs w:val="0"/>
                <w:caps w:val="0"/>
                <w:spacing w:val="0"/>
                <w:sz w:val="24"/>
                <w:szCs w:val="24"/>
                <w:lang w:val="it-CH"/>
              </w:rPr>
              <w:t>Menimbang</w:t>
            </w:r>
          </w:p>
        </w:tc>
        <w:tc>
          <w:tcPr>
            <w:tcW w:w="270" w:type="dxa"/>
          </w:tcPr>
          <w:p w:rsidR="006E220A" w:rsidRPr="008B5A4D" w:rsidRDefault="006E220A" w:rsidP="00D73380">
            <w:pPr>
              <w:pStyle w:val="judul1"/>
              <w:rPr>
                <w:rFonts w:ascii="Bookman Old Style" w:hAnsi="Bookman Old Style" w:cs="Times New Roman"/>
                <w:b w:val="0"/>
                <w:bCs w:val="0"/>
                <w:caps w:val="0"/>
                <w:spacing w:val="0"/>
                <w:sz w:val="24"/>
                <w:szCs w:val="24"/>
                <w:lang w:val="it-CH"/>
              </w:rPr>
            </w:pPr>
            <w:r w:rsidRPr="008B5A4D">
              <w:rPr>
                <w:rFonts w:ascii="Bookman Old Style" w:hAnsi="Bookman Old Style" w:cs="Times New Roman"/>
                <w:b w:val="0"/>
                <w:bCs w:val="0"/>
                <w:caps w:val="0"/>
                <w:spacing w:val="0"/>
                <w:sz w:val="24"/>
                <w:szCs w:val="24"/>
                <w:lang w:val="it-CH"/>
              </w:rPr>
              <w:t>:</w:t>
            </w:r>
          </w:p>
        </w:tc>
        <w:tc>
          <w:tcPr>
            <w:tcW w:w="7556" w:type="dxa"/>
          </w:tcPr>
          <w:p w:rsidR="00605BF1" w:rsidRPr="00605BF1" w:rsidRDefault="0082552D" w:rsidP="00605BF1">
            <w:pPr>
              <w:numPr>
                <w:ilvl w:val="0"/>
                <w:numId w:val="74"/>
              </w:numPr>
              <w:ind w:left="432" w:right="29" w:hanging="389"/>
              <w:jc w:val="both"/>
              <w:rPr>
                <w:rFonts w:ascii="Bookman Old Style" w:hAnsi="Bookman Old Style" w:cs="Times New Roman"/>
              </w:rPr>
            </w:pPr>
            <w:r w:rsidRPr="00605BF1">
              <w:rPr>
                <w:rFonts w:ascii="Bookman Old Style" w:hAnsi="Bookman Old Style" w:cs="Times New Roman"/>
              </w:rPr>
              <w:t xml:space="preserve">bahwa </w:t>
            </w:r>
            <w:r w:rsidR="003C6ED2" w:rsidRPr="00605BF1">
              <w:rPr>
                <w:rFonts w:ascii="Bookman Old Style" w:hAnsi="Bookman Old Style" w:cs="Times New Roman"/>
              </w:rPr>
              <w:t xml:space="preserve">untuk </w:t>
            </w:r>
            <w:r w:rsidR="003C6ED2" w:rsidRPr="00605BF1">
              <w:rPr>
                <w:rFonts w:ascii="Bookman Old Style" w:hAnsi="Bookman Old Style" w:cs="Times New Roman"/>
                <w:lang w:val="it-CH"/>
              </w:rPr>
              <w:t xml:space="preserve">mewujudkan </w:t>
            </w:r>
            <w:r w:rsidR="00C572A3" w:rsidRPr="00605BF1">
              <w:rPr>
                <w:rFonts w:ascii="Bookman Old Style" w:hAnsi="Bookman Old Style" w:cs="Times New Roman"/>
                <w:lang w:val="it-CH"/>
              </w:rPr>
              <w:t xml:space="preserve">ruang wilayah Kabupaten Bangli yang hijau, produktif dan berkelanjutan </w:t>
            </w:r>
            <w:r w:rsidR="003C6ED2" w:rsidRPr="00605BF1">
              <w:rPr>
                <w:rFonts w:ascii="Bookman Old Style" w:hAnsi="Bookman Old Style" w:cs="Times New Roman"/>
              </w:rPr>
              <w:t>dengan memanfaatkan ruang wilayah secara berdaya guna</w:t>
            </w:r>
            <w:r w:rsidR="003C6ED2" w:rsidRPr="00605BF1">
              <w:rPr>
                <w:rFonts w:ascii="Bookman Old Style" w:hAnsi="Bookman Old Style" w:cs="Times New Roman"/>
                <w:lang w:val="it-CH"/>
              </w:rPr>
              <w:t xml:space="preserve"> dan </w:t>
            </w:r>
            <w:r w:rsidR="003C6ED2" w:rsidRPr="00605BF1">
              <w:rPr>
                <w:rFonts w:ascii="Bookman Old Style" w:hAnsi="Bookman Old Style" w:cs="Times New Roman"/>
              </w:rPr>
              <w:t xml:space="preserve">berhasil guna dalam rangka meningkatkan kesejahteraan masyarakat </w:t>
            </w:r>
            <w:r w:rsidR="003C6ED2" w:rsidRPr="00605BF1">
              <w:rPr>
                <w:rFonts w:ascii="Bookman Old Style" w:hAnsi="Bookman Old Style" w:cs="Times New Roman"/>
                <w:lang w:val="it-CH"/>
              </w:rPr>
              <w:t xml:space="preserve">berdasarkan Tri Hita Karana </w:t>
            </w:r>
            <w:r w:rsidR="003C6ED2" w:rsidRPr="00605BF1">
              <w:rPr>
                <w:rFonts w:ascii="Bookman Old Style" w:hAnsi="Bookman Old Style" w:cs="Times New Roman"/>
              </w:rPr>
              <w:t xml:space="preserve">diperlukan </w:t>
            </w:r>
            <w:r w:rsidR="00C572A3" w:rsidRPr="00605BF1">
              <w:rPr>
                <w:rFonts w:ascii="Bookman Old Style" w:hAnsi="Bookman Old Style" w:cs="Times New Roman"/>
                <w:lang w:val="it-CH"/>
              </w:rPr>
              <w:t xml:space="preserve">penataan ruang wilayah </w:t>
            </w:r>
            <w:r w:rsidR="003C6ED2" w:rsidRPr="00605BF1">
              <w:rPr>
                <w:rFonts w:ascii="Bookman Old Style" w:hAnsi="Bookman Old Style" w:cs="Times New Roman"/>
                <w:lang w:val="it-CH"/>
              </w:rPr>
              <w:t>kabupaten</w:t>
            </w:r>
            <w:r w:rsidRPr="00605BF1">
              <w:rPr>
                <w:rFonts w:ascii="Bookman Old Style" w:hAnsi="Bookman Old Style" w:cs="Times New Roman"/>
              </w:rPr>
              <w:t>;</w:t>
            </w:r>
          </w:p>
          <w:p w:rsidR="0082552D" w:rsidRPr="008B5A4D" w:rsidRDefault="00840ED3" w:rsidP="00D73380">
            <w:pPr>
              <w:numPr>
                <w:ilvl w:val="0"/>
                <w:numId w:val="74"/>
              </w:numPr>
              <w:spacing w:before="120"/>
              <w:ind w:left="432" w:right="28" w:hanging="389"/>
              <w:jc w:val="both"/>
              <w:rPr>
                <w:rFonts w:ascii="Bookman Old Style" w:hAnsi="Bookman Old Style" w:cs="Times New Roman"/>
              </w:rPr>
            </w:pPr>
            <w:r w:rsidRPr="008B5A4D">
              <w:rPr>
                <w:rFonts w:ascii="Bookman Old Style" w:hAnsi="Bookman Old Style" w:cs="Times New Roman"/>
              </w:rPr>
              <w:t xml:space="preserve">bahwa </w:t>
            </w:r>
            <w:r w:rsidR="0082552D" w:rsidRPr="008B5A4D">
              <w:rPr>
                <w:rFonts w:ascii="Bookman Old Style" w:hAnsi="Bookman Old Style" w:cs="Times New Roman"/>
              </w:rPr>
              <w:t xml:space="preserve">dalam rangka mewujudkan keterpaduan pembangunan antar sektor, wilayah, dan masyarakat, maka Rencana Tata Ruang Wilayah merupakan arahan dalam pemanfaatan ruang bagi semua kepentingan secara terpadu yang dilaksanakan secara bersama oleh </w:t>
            </w:r>
            <w:r w:rsidR="000B1C15" w:rsidRPr="008B5A4D">
              <w:rPr>
                <w:rFonts w:ascii="Bookman Old Style" w:hAnsi="Bookman Old Style" w:cs="Times New Roman"/>
              </w:rPr>
              <w:t>p</w:t>
            </w:r>
            <w:r w:rsidR="0082552D" w:rsidRPr="008B5A4D">
              <w:rPr>
                <w:rFonts w:ascii="Bookman Old Style" w:hAnsi="Bookman Old Style" w:cs="Times New Roman"/>
              </w:rPr>
              <w:t>emerintah, masyarakat, dan/atau dunia usaha;</w:t>
            </w:r>
          </w:p>
          <w:p w:rsidR="0082552D" w:rsidRPr="008B5A4D" w:rsidRDefault="003C6ED2" w:rsidP="00D73380">
            <w:pPr>
              <w:numPr>
                <w:ilvl w:val="0"/>
                <w:numId w:val="74"/>
              </w:numPr>
              <w:spacing w:before="120"/>
              <w:ind w:left="432" w:right="28" w:hanging="389"/>
              <w:jc w:val="both"/>
              <w:rPr>
                <w:rFonts w:ascii="Bookman Old Style" w:hAnsi="Bookman Old Style" w:cs="Times New Roman"/>
              </w:rPr>
            </w:pPr>
            <w:r w:rsidRPr="008B5A4D">
              <w:rPr>
                <w:rFonts w:ascii="Bookman Old Style" w:hAnsi="Bookman Old Style" w:cs="Times New Roman"/>
              </w:rPr>
              <w:t xml:space="preserve">bahwa sesuai dengan Undang Undang Nomor 26 Tahun 2007 tentang Penataan Ruang, </w:t>
            </w:r>
            <w:r w:rsidR="00840ED3" w:rsidRPr="008B5A4D">
              <w:rPr>
                <w:rFonts w:ascii="Bookman Old Style" w:hAnsi="Bookman Old Style" w:cs="Times New Roman"/>
              </w:rPr>
              <w:t>maka tiga tahun sejak diundangkannya harus</w:t>
            </w:r>
            <w:r w:rsidR="00E12CB5" w:rsidRPr="008B5A4D">
              <w:rPr>
                <w:rFonts w:ascii="Bookman Old Style" w:hAnsi="Bookman Old Style" w:cs="Times New Roman"/>
              </w:rPr>
              <w:t xml:space="preserve"> sege</w:t>
            </w:r>
            <w:r w:rsidR="00840ED3" w:rsidRPr="008B5A4D">
              <w:rPr>
                <w:rFonts w:ascii="Bookman Old Style" w:hAnsi="Bookman Old Style" w:cs="Times New Roman"/>
              </w:rPr>
              <w:t xml:space="preserve">ra menyusun Peraturan Daerah tentang Rencana Tata Ruang Wilayah Kabupaten yang mengacu pada </w:t>
            </w:r>
            <w:r w:rsidRPr="008B5A4D">
              <w:rPr>
                <w:rFonts w:ascii="Bookman Old Style" w:hAnsi="Bookman Old Style" w:cs="Times New Roman"/>
              </w:rPr>
              <w:t>Peraturan Pemerintah Nomor 26 Tahun 2008 tentang Rencana Tata Ruang Wilayah Nasional (RTRWN), dan Per</w:t>
            </w:r>
            <w:r w:rsidR="00840ED3" w:rsidRPr="008B5A4D">
              <w:rPr>
                <w:rFonts w:ascii="Bookman Old Style" w:hAnsi="Bookman Old Style" w:cs="Times New Roman"/>
              </w:rPr>
              <w:t xml:space="preserve">aturan Daerah </w:t>
            </w:r>
            <w:r w:rsidRPr="008B5A4D">
              <w:rPr>
                <w:rFonts w:ascii="Bookman Old Style" w:hAnsi="Bookman Old Style" w:cs="Times New Roman"/>
              </w:rPr>
              <w:t>Provinsi Bali Nomor 16 Tahun 2009 tentang R</w:t>
            </w:r>
            <w:r w:rsidR="00840ED3" w:rsidRPr="008B5A4D">
              <w:rPr>
                <w:rFonts w:ascii="Bookman Old Style" w:hAnsi="Bookman Old Style" w:cs="Times New Roman"/>
              </w:rPr>
              <w:t>encana Tata Ruang Wilayah Provinsi (RTRWP)</w:t>
            </w:r>
            <w:r w:rsidRPr="008B5A4D">
              <w:rPr>
                <w:rFonts w:ascii="Bookman Old Style" w:hAnsi="Bookman Old Style" w:cs="Times New Roman"/>
              </w:rPr>
              <w:t xml:space="preserve"> Bali, </w:t>
            </w:r>
            <w:r w:rsidR="00840ED3" w:rsidRPr="008B5A4D">
              <w:rPr>
                <w:rFonts w:ascii="Bookman Old Style" w:hAnsi="Bookman Old Style" w:cs="Times New Roman"/>
              </w:rPr>
              <w:t xml:space="preserve">dan menjadi </w:t>
            </w:r>
            <w:r w:rsidR="0082552D" w:rsidRPr="008B5A4D">
              <w:rPr>
                <w:rFonts w:ascii="Bookman Old Style" w:hAnsi="Bookman Old Style" w:cs="Times New Roman"/>
              </w:rPr>
              <w:t>matra ruang dari Rencana Pembangunan Jangka Panjang Daerah</w:t>
            </w:r>
            <w:r w:rsidR="00840ED3" w:rsidRPr="008B5A4D">
              <w:rPr>
                <w:rFonts w:ascii="Bookman Old Style" w:hAnsi="Bookman Old Style" w:cs="Times New Roman"/>
              </w:rPr>
              <w:t xml:space="preserve"> (RPJPD) Kabupaten Bangli</w:t>
            </w:r>
            <w:r w:rsidR="0082552D" w:rsidRPr="008B5A4D">
              <w:rPr>
                <w:rFonts w:ascii="Bookman Old Style" w:hAnsi="Bookman Old Style" w:cs="Times New Roman"/>
              </w:rPr>
              <w:t>;</w:t>
            </w:r>
          </w:p>
          <w:p w:rsidR="00536EF4" w:rsidRPr="00605BF1" w:rsidRDefault="0082552D" w:rsidP="00605BF1">
            <w:pPr>
              <w:numPr>
                <w:ilvl w:val="0"/>
                <w:numId w:val="74"/>
              </w:numPr>
              <w:spacing w:before="120"/>
              <w:ind w:left="432" w:right="28" w:hanging="389"/>
              <w:jc w:val="both"/>
              <w:rPr>
                <w:rFonts w:ascii="Bookman Old Style" w:hAnsi="Bookman Old Style" w:cs="Times New Roman"/>
              </w:rPr>
            </w:pPr>
            <w:r w:rsidRPr="008B5A4D">
              <w:rPr>
                <w:rFonts w:ascii="Bookman Old Style" w:hAnsi="Bookman Old Style" w:cs="Times New Roman"/>
              </w:rPr>
              <w:lastRenderedPageBreak/>
              <w:t xml:space="preserve">bahwa berdasarkan pertimbangan sebagaimana dimaksud dalam  huruf a, huruf b, </w:t>
            </w:r>
            <w:r w:rsidR="00C572A3" w:rsidRPr="008B5A4D">
              <w:rPr>
                <w:rFonts w:ascii="Bookman Old Style" w:hAnsi="Bookman Old Style" w:cs="Times New Roman"/>
              </w:rPr>
              <w:t xml:space="preserve">dan </w:t>
            </w:r>
            <w:r w:rsidRPr="008B5A4D">
              <w:rPr>
                <w:rFonts w:ascii="Bookman Old Style" w:hAnsi="Bookman Old Style" w:cs="Times New Roman"/>
              </w:rPr>
              <w:t xml:space="preserve">huruf c, perlu membentuk Peraturan Daerah tentang  Rencana Tata Ruang Wilayah ( RTRW ) Kabupaten Bangli; </w:t>
            </w:r>
          </w:p>
        </w:tc>
      </w:tr>
      <w:tr w:rsidR="007E1F51" w:rsidRPr="008B5A4D" w:rsidTr="00D73380">
        <w:trPr>
          <w:trHeight w:val="2339"/>
        </w:trPr>
        <w:tc>
          <w:tcPr>
            <w:tcW w:w="1800" w:type="dxa"/>
          </w:tcPr>
          <w:p w:rsidR="007E1F51" w:rsidRPr="008B5A4D" w:rsidRDefault="007E1F51" w:rsidP="00605BF1">
            <w:pPr>
              <w:rPr>
                <w:rFonts w:ascii="Bookman Old Style" w:hAnsi="Bookman Old Style" w:cs="Times New Roman"/>
              </w:rPr>
            </w:pPr>
            <w:r w:rsidRPr="008B5A4D">
              <w:rPr>
                <w:rFonts w:ascii="Bookman Old Style" w:hAnsi="Bookman Old Style" w:cs="Times New Roman"/>
              </w:rPr>
              <w:lastRenderedPageBreak/>
              <w:t>Mengingat</w:t>
            </w:r>
          </w:p>
        </w:tc>
        <w:tc>
          <w:tcPr>
            <w:tcW w:w="270" w:type="dxa"/>
          </w:tcPr>
          <w:p w:rsidR="007E1F51" w:rsidRPr="008B5A4D" w:rsidRDefault="007E1F51" w:rsidP="00D73380">
            <w:pPr>
              <w:jc w:val="center"/>
              <w:rPr>
                <w:rFonts w:ascii="Bookman Old Style" w:hAnsi="Bookman Old Style" w:cs="Times New Roman"/>
              </w:rPr>
            </w:pPr>
            <w:r w:rsidRPr="008B5A4D">
              <w:rPr>
                <w:rFonts w:ascii="Bookman Old Style" w:hAnsi="Bookman Old Style" w:cs="Times New Roman"/>
              </w:rPr>
              <w:t>:</w:t>
            </w:r>
          </w:p>
        </w:tc>
        <w:tc>
          <w:tcPr>
            <w:tcW w:w="7556" w:type="dxa"/>
          </w:tcPr>
          <w:p w:rsidR="00E7492F" w:rsidRPr="008B5A4D" w:rsidRDefault="004A2332"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t>Undang-Undang Dasar Republik Indonesia Tahun 1945</w:t>
            </w:r>
            <w:r w:rsidR="00E7492F" w:rsidRPr="008B5A4D">
              <w:rPr>
                <w:rFonts w:ascii="Bookman Old Style" w:hAnsi="Bookman Old Style" w:cs="Times New Roman"/>
                <w:spacing w:val="-6"/>
              </w:rPr>
              <w:t>, Pasal 18 ayat (6);</w:t>
            </w:r>
          </w:p>
          <w:p w:rsidR="00941F12" w:rsidRPr="008B5A4D" w:rsidRDefault="006856C1"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t>Undang-Undang Nomor 69</w:t>
            </w:r>
            <w:r w:rsidR="00941F12" w:rsidRPr="008B5A4D">
              <w:rPr>
                <w:rFonts w:ascii="Bookman Old Style" w:hAnsi="Bookman Old Style" w:cs="Times New Roman"/>
                <w:spacing w:val="-6"/>
              </w:rPr>
              <w:t xml:space="preserve"> Tahun 1958 tentang Pembentukan Daerah-daerah Tingkat II Dalam Wilayah Daerah-daerah Tingkat I Bali, Nusa Tenggara Barat dan Nusa Tenggara Timur (Lembaran Negara Republik Indonesia Tahun 1958 Nomor 122, Tambahan Lembaran Negara Republik Indonesia Nomor 1649);</w:t>
            </w:r>
          </w:p>
          <w:p w:rsidR="007E1F51" w:rsidRPr="008B5A4D" w:rsidRDefault="007E1F51"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t xml:space="preserve">Undang-Undang Nomor 32 Tahun 2004 tentang Pemerintahan Daerah (Lembaran Negara Republik Indonesia Tahun 2004 Nomor 125, Tambahan Lembaran Negara Republik Indonesia Nomor 4437) sebagaimana telah diubah beberapa kali, terakhir dengan Undang-Undang Nomor 12 Tahun 2008 tentang Perubahan Kedua Atas Undang-Undang Nomor 32 Tahun 2004 tentang Pemerintahan Daerah (Lembaran Negara Republik Indonesia Tahun 2008 Nomor 59, Tambahan Lembaran Negara Republik Indonesia Nomor 4844); </w:t>
            </w:r>
          </w:p>
          <w:p w:rsidR="007E1F51" w:rsidRPr="008B5A4D" w:rsidRDefault="007E1F51"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t>Undang-Undang Nomor 26 Tahun 2007 tentang Penataan Ruang (Lembaran Negara Republik Indonesia Tahun 2007 Nomor 68, Tambahan Lembaran Negara Republik Indonesia Nomor 4725);</w:t>
            </w:r>
          </w:p>
          <w:p w:rsidR="006856C1" w:rsidRPr="008B5A4D" w:rsidRDefault="006856C1"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t>Undang-Undang Nomor 12 Tahun 2011 tentang Pembentukan Peraturan Perundang-undangan (Lembaran Negara Republik Indonesia Tahun 2011 Nomor 82, Tambahan Lembaran Negara Republik Indonesia Nomor 5234);</w:t>
            </w:r>
          </w:p>
          <w:p w:rsidR="007E1F51" w:rsidRPr="008B5A4D" w:rsidRDefault="007E1F51"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t xml:space="preserve">Peraturan Pemerintah Nomor 26 Tahun 2008 tentang Rencana Tata Ruang Wilayah Nasional (Lembaran Negara Republik Indonesia Tahun 2008 Nomor 48, Tambahan Lembaran Negara Republik Indonesia Nomor 4833); </w:t>
            </w:r>
          </w:p>
          <w:p w:rsidR="002D0874" w:rsidRPr="008B5A4D" w:rsidRDefault="002D0874"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t>Peraturan Pemerintah Nomor 15 Tahun 2010 tentang Penyelenggaraan Penataan Ruang (Lembaran Negara Republik Indonesia Tahun 2010 Nomor 21, Tambahan Lembaran Negara Republik Indonesia Nomor 5103);</w:t>
            </w:r>
          </w:p>
          <w:p w:rsidR="0057488E" w:rsidRDefault="0057488E"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t xml:space="preserve">Peraturan Pemerintah Nomor 68 Tahun 2010 tentang Bentuk dan Tata Cara Peran Masyarakat dalam Penataan Ruang (Lembaran Negara Republik Indonesia Tahun 2010 Nomor </w:t>
            </w:r>
            <w:r w:rsidR="003725BD" w:rsidRPr="008B5A4D">
              <w:rPr>
                <w:rFonts w:ascii="Bookman Old Style" w:hAnsi="Bookman Old Style" w:cs="Times New Roman"/>
                <w:spacing w:val="-6"/>
              </w:rPr>
              <w:t>118</w:t>
            </w:r>
            <w:r w:rsidRPr="008B5A4D">
              <w:rPr>
                <w:rFonts w:ascii="Bookman Old Style" w:hAnsi="Bookman Old Style" w:cs="Times New Roman"/>
                <w:spacing w:val="-6"/>
              </w:rPr>
              <w:t xml:space="preserve">, Tambahan Lembaran Negara Republik Indonesia Nomor </w:t>
            </w:r>
            <w:r w:rsidR="003725BD" w:rsidRPr="008B5A4D">
              <w:rPr>
                <w:rFonts w:ascii="Bookman Old Style" w:hAnsi="Bookman Old Style" w:cs="Times New Roman"/>
                <w:spacing w:val="-6"/>
              </w:rPr>
              <w:t>51</w:t>
            </w:r>
            <w:r w:rsidRPr="008B5A4D">
              <w:rPr>
                <w:rFonts w:ascii="Bookman Old Style" w:hAnsi="Bookman Old Style" w:cs="Times New Roman"/>
                <w:spacing w:val="-6"/>
              </w:rPr>
              <w:t>60);</w:t>
            </w:r>
          </w:p>
          <w:p w:rsidR="00844592" w:rsidRDefault="00844592" w:rsidP="00844592">
            <w:pPr>
              <w:tabs>
                <w:tab w:val="left" w:pos="432"/>
              </w:tabs>
              <w:spacing w:after="120"/>
              <w:jc w:val="both"/>
              <w:rPr>
                <w:rFonts w:ascii="Bookman Old Style" w:hAnsi="Bookman Old Style" w:cs="Times New Roman"/>
                <w:spacing w:val="-6"/>
              </w:rPr>
            </w:pPr>
          </w:p>
          <w:p w:rsidR="00844592" w:rsidRDefault="00844592" w:rsidP="00844592">
            <w:pPr>
              <w:tabs>
                <w:tab w:val="left" w:pos="432"/>
              </w:tabs>
              <w:spacing w:after="120"/>
              <w:jc w:val="both"/>
              <w:rPr>
                <w:rFonts w:ascii="Bookman Old Style" w:hAnsi="Bookman Old Style" w:cs="Times New Roman"/>
                <w:spacing w:val="-6"/>
              </w:rPr>
            </w:pPr>
          </w:p>
          <w:p w:rsidR="00844592" w:rsidRPr="008B5A4D" w:rsidRDefault="00844592" w:rsidP="00844592">
            <w:pPr>
              <w:tabs>
                <w:tab w:val="left" w:pos="432"/>
              </w:tabs>
              <w:spacing w:after="120"/>
              <w:jc w:val="both"/>
              <w:rPr>
                <w:rFonts w:ascii="Bookman Old Style" w:hAnsi="Bookman Old Style" w:cs="Times New Roman"/>
                <w:spacing w:val="-6"/>
              </w:rPr>
            </w:pPr>
          </w:p>
          <w:p w:rsidR="006856C1" w:rsidRPr="008B5A4D" w:rsidRDefault="00296917"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lastRenderedPageBreak/>
              <w:t>Per</w:t>
            </w:r>
            <w:r w:rsidR="006856C1" w:rsidRPr="008B5A4D">
              <w:rPr>
                <w:rFonts w:ascii="Bookman Old Style" w:hAnsi="Bookman Old Style" w:cs="Times New Roman"/>
                <w:spacing w:val="-6"/>
              </w:rPr>
              <w:t>a</w:t>
            </w:r>
            <w:r w:rsidRPr="008B5A4D">
              <w:rPr>
                <w:rFonts w:ascii="Bookman Old Style" w:hAnsi="Bookman Old Style" w:cs="Times New Roman"/>
                <w:spacing w:val="-6"/>
              </w:rPr>
              <w:t>t</w:t>
            </w:r>
            <w:r w:rsidR="006856C1" w:rsidRPr="008B5A4D">
              <w:rPr>
                <w:rFonts w:ascii="Bookman Old Style" w:hAnsi="Bookman Old Style" w:cs="Times New Roman"/>
                <w:spacing w:val="-6"/>
              </w:rPr>
              <w:t>uran Pemerintah Nomor 8 Tahun 2013 tentang Ketelitian Peta Rencana Tata Ruang (Lembaran Negara Republ</w:t>
            </w:r>
            <w:r w:rsidR="00783610" w:rsidRPr="008B5A4D">
              <w:rPr>
                <w:rFonts w:ascii="Bookman Old Style" w:hAnsi="Bookman Old Style" w:cs="Times New Roman"/>
                <w:spacing w:val="-6"/>
              </w:rPr>
              <w:t>ik Indonesia Tahun 2013 Nomor 8</w:t>
            </w:r>
            <w:r w:rsidR="006856C1" w:rsidRPr="008B5A4D">
              <w:rPr>
                <w:rFonts w:ascii="Bookman Old Style" w:hAnsi="Bookman Old Style" w:cs="Times New Roman"/>
                <w:spacing w:val="-6"/>
              </w:rPr>
              <w:t xml:space="preserve">, Tambahan Lembaran </w:t>
            </w:r>
            <w:r w:rsidR="00783610" w:rsidRPr="008B5A4D">
              <w:rPr>
                <w:rFonts w:ascii="Bookman Old Style" w:hAnsi="Bookman Old Style" w:cs="Times New Roman"/>
                <w:spacing w:val="-6"/>
              </w:rPr>
              <w:t>Negara Republik Indonesia Nomor 5393</w:t>
            </w:r>
            <w:r w:rsidR="006856C1" w:rsidRPr="008B5A4D">
              <w:rPr>
                <w:rFonts w:ascii="Bookman Old Style" w:hAnsi="Bookman Old Style" w:cs="Times New Roman"/>
                <w:spacing w:val="-6"/>
              </w:rPr>
              <w:t>);</w:t>
            </w:r>
          </w:p>
          <w:p w:rsidR="006856C1" w:rsidRPr="008B5A4D" w:rsidRDefault="0089657C" w:rsidP="00D73380">
            <w:pPr>
              <w:numPr>
                <w:ilvl w:val="0"/>
                <w:numId w:val="22"/>
              </w:numPr>
              <w:tabs>
                <w:tab w:val="left" w:pos="432"/>
              </w:tabs>
              <w:spacing w:after="120"/>
              <w:ind w:left="432" w:hanging="432"/>
              <w:jc w:val="both"/>
              <w:rPr>
                <w:rFonts w:ascii="Bookman Old Style" w:hAnsi="Bookman Old Style" w:cs="Times New Roman"/>
                <w:spacing w:val="-6"/>
              </w:rPr>
            </w:pPr>
            <w:r w:rsidRPr="008B5A4D">
              <w:rPr>
                <w:rFonts w:ascii="Bookman Old Style" w:hAnsi="Bookman Old Style" w:cs="Times New Roman"/>
                <w:spacing w:val="-6"/>
              </w:rPr>
              <w:t xml:space="preserve">Peraturan Daerah Provinsi Bali </w:t>
            </w:r>
            <w:r w:rsidR="00660317" w:rsidRPr="008B5A4D">
              <w:rPr>
                <w:rFonts w:ascii="Bookman Old Style" w:hAnsi="Bookman Old Style" w:cs="Times New Roman"/>
                <w:spacing w:val="-6"/>
              </w:rPr>
              <w:t>Nomor</w:t>
            </w:r>
            <w:r w:rsidRPr="008B5A4D">
              <w:rPr>
                <w:rFonts w:ascii="Bookman Old Style" w:hAnsi="Bookman Old Style" w:cs="Times New Roman"/>
                <w:spacing w:val="-6"/>
              </w:rPr>
              <w:t xml:space="preserve">                                                                                                                                                                                                       3 </w:t>
            </w:r>
            <w:r w:rsidR="00296917" w:rsidRPr="008B5A4D">
              <w:rPr>
                <w:rFonts w:ascii="Bookman Old Style" w:hAnsi="Bookman Old Style" w:cs="Times New Roman"/>
                <w:spacing w:val="-6"/>
              </w:rPr>
              <w:t>Tahun 2001</w:t>
            </w:r>
            <w:r w:rsidR="006856C1" w:rsidRPr="008B5A4D">
              <w:rPr>
                <w:rFonts w:ascii="Bookman Old Style" w:hAnsi="Bookman Old Style" w:cs="Times New Roman"/>
                <w:spacing w:val="-6"/>
              </w:rPr>
              <w:t xml:space="preserve"> tentang Desa Pekraman</w:t>
            </w:r>
            <w:r w:rsidR="00296917" w:rsidRPr="008B5A4D">
              <w:rPr>
                <w:rFonts w:ascii="Bookman Old Style" w:hAnsi="Bookman Old Style" w:cs="Times New Roman"/>
                <w:spacing w:val="-6"/>
              </w:rPr>
              <w:t xml:space="preserve"> (Lembaran Daerah Provinsi Bali Tahun 2001 Nomor 29 Seri D Nomor 29</w:t>
            </w:r>
            <w:r w:rsidR="002679DA" w:rsidRPr="008B5A4D">
              <w:rPr>
                <w:rFonts w:ascii="Bookman Old Style" w:hAnsi="Bookman Old Style" w:cs="Times New Roman"/>
                <w:spacing w:val="-6"/>
              </w:rPr>
              <w:t xml:space="preserve"> sebagaimana telah diubah dengan Peraturan Daerah Provinsi Bali Nomor 3 Tahun 2003 Perubahan Atas Peraturan Daerah Provinsi Bali Nomor 3 Tahun 2001 tentang Desa Pakraman (Lembaran Daerah Provinsi</w:t>
            </w:r>
            <w:r w:rsidRPr="008B5A4D">
              <w:rPr>
                <w:rFonts w:ascii="Bookman Old Style" w:hAnsi="Bookman Old Style" w:cs="Times New Roman"/>
                <w:spacing w:val="-6"/>
              </w:rPr>
              <w:t xml:space="preserve"> Bali Tahun 2003 Nomor 11, </w:t>
            </w:r>
            <w:r w:rsidR="00F9424C" w:rsidRPr="008B5A4D">
              <w:rPr>
                <w:rFonts w:ascii="Bookman Old Style" w:hAnsi="Bookman Old Style" w:cs="Times New Roman"/>
                <w:spacing w:val="-6"/>
              </w:rPr>
              <w:t>Tambahan Lembaran Daerah Provinsi Bali Nomor 3</w:t>
            </w:r>
            <w:r w:rsidR="00296917" w:rsidRPr="008B5A4D">
              <w:rPr>
                <w:rFonts w:ascii="Bookman Old Style" w:hAnsi="Bookman Old Style" w:cs="Times New Roman"/>
                <w:spacing w:val="-6"/>
              </w:rPr>
              <w:t>)</w:t>
            </w:r>
            <w:r w:rsidR="006856C1" w:rsidRPr="008B5A4D">
              <w:rPr>
                <w:rFonts w:ascii="Bookman Old Style" w:hAnsi="Bookman Old Style" w:cs="Times New Roman"/>
                <w:spacing w:val="-6"/>
              </w:rPr>
              <w:t xml:space="preserve">; </w:t>
            </w:r>
          </w:p>
          <w:p w:rsidR="00F53395" w:rsidRPr="008B5A4D" w:rsidRDefault="0082552D" w:rsidP="00D73380">
            <w:pPr>
              <w:numPr>
                <w:ilvl w:val="0"/>
                <w:numId w:val="22"/>
              </w:numPr>
              <w:tabs>
                <w:tab w:val="left" w:pos="432"/>
              </w:tabs>
              <w:spacing w:after="120"/>
              <w:ind w:left="432" w:hanging="432"/>
              <w:jc w:val="both"/>
              <w:rPr>
                <w:rFonts w:ascii="Bookman Old Style" w:hAnsi="Bookman Old Style" w:cs="Times New Roman"/>
              </w:rPr>
            </w:pPr>
            <w:r w:rsidRPr="008B5A4D">
              <w:rPr>
                <w:rFonts w:ascii="Bookman Old Style" w:hAnsi="Bookman Old Style" w:cs="Times New Roman"/>
                <w:spacing w:val="-6"/>
              </w:rPr>
              <w:t>Peraturan Daerah Provinsi Bali Nomor 16 Tahun 2009 tentang Rencana Tata Ruang Wilayah Provinsi Bali Tahun 2009 - 2029 (Lembaran Daerah Provinsi Bali Tahun 2009 Nomor 16</w:t>
            </w:r>
            <w:r w:rsidR="001710BE" w:rsidRPr="008B5A4D">
              <w:rPr>
                <w:rFonts w:ascii="Bookman Old Style" w:hAnsi="Bookman Old Style" w:cs="Times New Roman"/>
                <w:spacing w:val="-6"/>
              </w:rPr>
              <w:t>, Tambahan Lembaran Daerah Provinsi Bali Tahun 2009 Nomor 15</w:t>
            </w:r>
            <w:r w:rsidRPr="008B5A4D">
              <w:rPr>
                <w:rFonts w:ascii="Bookman Old Style" w:hAnsi="Bookman Old Style" w:cs="Times New Roman"/>
                <w:spacing w:val="-6"/>
              </w:rPr>
              <w:t>);</w:t>
            </w:r>
          </w:p>
          <w:p w:rsidR="00605BF1" w:rsidRPr="002F7729" w:rsidRDefault="006856C1" w:rsidP="00605BF1">
            <w:pPr>
              <w:numPr>
                <w:ilvl w:val="0"/>
                <w:numId w:val="22"/>
              </w:numPr>
              <w:tabs>
                <w:tab w:val="left" w:pos="432"/>
              </w:tabs>
              <w:spacing w:after="120"/>
              <w:ind w:left="432" w:hanging="432"/>
              <w:jc w:val="both"/>
              <w:rPr>
                <w:rFonts w:ascii="Bookman Old Style" w:hAnsi="Bookman Old Style" w:cs="Times New Roman"/>
              </w:rPr>
            </w:pPr>
            <w:r w:rsidRPr="002F7729">
              <w:rPr>
                <w:rFonts w:ascii="Bookman Old Style" w:hAnsi="Bookman Old Style" w:cs="Times New Roman"/>
                <w:spacing w:val="-6"/>
              </w:rPr>
              <w:t xml:space="preserve">Peraturan Daerah Kabupaten Bangli Nomor 8 Tahun 2008 tentang Urusan yang Menjadi Kewenangan Pemerintah Kabupaten Bangli </w:t>
            </w:r>
            <w:r w:rsidR="00812767" w:rsidRPr="002F7729">
              <w:rPr>
                <w:rFonts w:ascii="Bookman Old Style" w:hAnsi="Bookman Old Style" w:cs="Times New Roman"/>
                <w:spacing w:val="-6"/>
              </w:rPr>
              <w:t xml:space="preserve"> </w:t>
            </w:r>
            <w:r w:rsidRPr="002F7729">
              <w:rPr>
                <w:rFonts w:ascii="Bookman Old Style" w:hAnsi="Bookman Old Style" w:cs="Times New Roman"/>
                <w:spacing w:val="-6"/>
              </w:rPr>
              <w:t>(</w:t>
            </w:r>
            <w:r w:rsidR="00812767" w:rsidRPr="002F7729">
              <w:rPr>
                <w:rFonts w:ascii="Bookman Old Style" w:hAnsi="Bookman Old Style" w:cs="Times New Roman"/>
                <w:spacing w:val="-6"/>
              </w:rPr>
              <w:t xml:space="preserve">Lembaran Daerah Kabupaten Bangli Tahun 2008 Nomor 8, </w:t>
            </w:r>
            <w:r w:rsidR="002679DA" w:rsidRPr="002F7729">
              <w:rPr>
                <w:rFonts w:ascii="Bookman Old Style" w:hAnsi="Bookman Old Style" w:cs="Times New Roman"/>
                <w:spacing w:val="-6"/>
              </w:rPr>
              <w:t xml:space="preserve">Tambahan </w:t>
            </w:r>
            <w:r w:rsidRPr="002F7729">
              <w:rPr>
                <w:rFonts w:ascii="Bookman Old Style" w:hAnsi="Bookman Old Style" w:cs="Times New Roman"/>
                <w:spacing w:val="-6"/>
              </w:rPr>
              <w:t>Lembaran Daerah Kabupaten</w:t>
            </w:r>
            <w:r w:rsidR="00812767" w:rsidRPr="002F7729">
              <w:rPr>
                <w:rFonts w:ascii="Bookman Old Style" w:hAnsi="Bookman Old Style" w:cs="Times New Roman"/>
                <w:spacing w:val="-6"/>
              </w:rPr>
              <w:t xml:space="preserve"> </w:t>
            </w:r>
            <w:r w:rsidRPr="002F7729">
              <w:rPr>
                <w:rFonts w:ascii="Bookman Old Style" w:hAnsi="Bookman Old Style" w:cs="Times New Roman"/>
                <w:spacing w:val="-6"/>
              </w:rPr>
              <w:t xml:space="preserve"> Bangli N</w:t>
            </w:r>
            <w:r w:rsidR="002679DA" w:rsidRPr="002F7729">
              <w:rPr>
                <w:rFonts w:ascii="Bookman Old Style" w:hAnsi="Bookman Old Style" w:cs="Times New Roman"/>
                <w:spacing w:val="-6"/>
              </w:rPr>
              <w:t>o</w:t>
            </w:r>
            <w:r w:rsidRPr="002F7729">
              <w:rPr>
                <w:rFonts w:ascii="Bookman Old Style" w:hAnsi="Bookman Old Style" w:cs="Times New Roman"/>
                <w:spacing w:val="-6"/>
              </w:rPr>
              <w:t>mor 7);</w:t>
            </w:r>
          </w:p>
          <w:p w:rsidR="002F7729" w:rsidRPr="008B5A4D" w:rsidRDefault="002F7729" w:rsidP="00605BF1">
            <w:pPr>
              <w:tabs>
                <w:tab w:val="left" w:pos="432"/>
              </w:tabs>
              <w:spacing w:after="120"/>
              <w:ind w:left="432"/>
              <w:jc w:val="both"/>
              <w:rPr>
                <w:rFonts w:ascii="Bookman Old Style" w:hAnsi="Bookman Old Style" w:cs="Times New Roman"/>
              </w:rPr>
            </w:pPr>
          </w:p>
        </w:tc>
      </w:tr>
      <w:tr w:rsidR="002E494A" w:rsidRPr="008B5A4D" w:rsidTr="00D73380">
        <w:tc>
          <w:tcPr>
            <w:tcW w:w="1800" w:type="dxa"/>
          </w:tcPr>
          <w:p w:rsidR="002E494A" w:rsidRPr="008B5A4D" w:rsidRDefault="00FA34B2" w:rsidP="00D73380">
            <w:pPr>
              <w:pStyle w:val="judul1"/>
              <w:rPr>
                <w:rFonts w:ascii="Bookman Old Style" w:hAnsi="Bookman Old Style" w:cs="Times New Roman"/>
                <w:b w:val="0"/>
                <w:bCs w:val="0"/>
                <w:caps w:val="0"/>
                <w:spacing w:val="0"/>
                <w:sz w:val="24"/>
                <w:szCs w:val="24"/>
              </w:rPr>
            </w:pPr>
            <w:r w:rsidRPr="008B5A4D">
              <w:rPr>
                <w:rFonts w:ascii="Bookman Old Style" w:hAnsi="Bookman Old Style" w:cs="Times New Roman"/>
                <w:sz w:val="24"/>
                <w:szCs w:val="24"/>
              </w:rPr>
              <w:lastRenderedPageBreak/>
              <w:tab/>
            </w:r>
          </w:p>
          <w:p w:rsidR="002E494A" w:rsidRPr="008B5A4D" w:rsidRDefault="002E494A" w:rsidP="00D73380">
            <w:pPr>
              <w:pStyle w:val="judul1"/>
              <w:rPr>
                <w:rFonts w:ascii="Bookman Old Style" w:hAnsi="Bookman Old Style" w:cs="Times New Roman"/>
                <w:b w:val="0"/>
                <w:bCs w:val="0"/>
                <w:caps w:val="0"/>
                <w:spacing w:val="0"/>
                <w:sz w:val="24"/>
                <w:szCs w:val="24"/>
              </w:rPr>
            </w:pPr>
          </w:p>
          <w:p w:rsidR="002E494A" w:rsidRPr="008B5A4D" w:rsidRDefault="002E494A" w:rsidP="00D73380">
            <w:pPr>
              <w:pStyle w:val="judul1"/>
              <w:rPr>
                <w:rFonts w:ascii="Bookman Old Style" w:hAnsi="Bookman Old Style" w:cs="Times New Roman"/>
                <w:b w:val="0"/>
                <w:bCs w:val="0"/>
                <w:caps w:val="0"/>
                <w:spacing w:val="0"/>
                <w:sz w:val="24"/>
                <w:szCs w:val="24"/>
              </w:rPr>
            </w:pPr>
          </w:p>
          <w:p w:rsidR="002E494A" w:rsidRPr="008B5A4D" w:rsidRDefault="002E494A" w:rsidP="00D73380">
            <w:pPr>
              <w:pStyle w:val="judul1"/>
              <w:rPr>
                <w:rFonts w:ascii="Bookman Old Style" w:hAnsi="Bookman Old Style" w:cs="Times New Roman"/>
                <w:b w:val="0"/>
                <w:bCs w:val="0"/>
                <w:caps w:val="0"/>
                <w:spacing w:val="0"/>
                <w:sz w:val="24"/>
                <w:szCs w:val="24"/>
              </w:rPr>
            </w:pPr>
          </w:p>
          <w:p w:rsidR="002E494A" w:rsidRPr="008B5A4D" w:rsidRDefault="002E494A" w:rsidP="00D73380">
            <w:pPr>
              <w:pStyle w:val="judul1"/>
              <w:rPr>
                <w:rFonts w:ascii="Bookman Old Style" w:hAnsi="Bookman Old Style" w:cs="Times New Roman"/>
                <w:b w:val="0"/>
                <w:bCs w:val="0"/>
                <w:caps w:val="0"/>
                <w:spacing w:val="0"/>
                <w:sz w:val="24"/>
                <w:szCs w:val="24"/>
              </w:rPr>
            </w:pPr>
          </w:p>
          <w:p w:rsidR="002E494A" w:rsidRPr="008B5A4D" w:rsidRDefault="002E494A" w:rsidP="00D73380">
            <w:pPr>
              <w:pStyle w:val="judul1"/>
              <w:rPr>
                <w:rFonts w:ascii="Bookman Old Style" w:hAnsi="Bookman Old Style" w:cs="Times New Roman"/>
                <w:b w:val="0"/>
                <w:bCs w:val="0"/>
                <w:caps w:val="0"/>
                <w:spacing w:val="0"/>
                <w:sz w:val="24"/>
                <w:szCs w:val="24"/>
                <w:lang w:val="en-US"/>
              </w:rPr>
            </w:pPr>
          </w:p>
          <w:p w:rsidR="00F53395" w:rsidRPr="008B5A4D" w:rsidRDefault="00F53395" w:rsidP="00D73380">
            <w:pPr>
              <w:pStyle w:val="judul1"/>
              <w:rPr>
                <w:rFonts w:ascii="Bookman Old Style" w:hAnsi="Bookman Old Style" w:cs="Times New Roman"/>
                <w:b w:val="0"/>
                <w:bCs w:val="0"/>
                <w:caps w:val="0"/>
                <w:spacing w:val="0"/>
                <w:sz w:val="24"/>
                <w:szCs w:val="24"/>
                <w:lang w:val="en-US"/>
              </w:rPr>
            </w:pPr>
          </w:p>
          <w:p w:rsidR="002E494A" w:rsidRPr="008B5A4D" w:rsidRDefault="002E494A" w:rsidP="00D73380">
            <w:pPr>
              <w:pStyle w:val="judul1"/>
              <w:rPr>
                <w:rFonts w:ascii="Bookman Old Style" w:hAnsi="Bookman Old Style" w:cs="Times New Roman"/>
                <w:b w:val="0"/>
                <w:bCs w:val="0"/>
                <w:caps w:val="0"/>
                <w:spacing w:val="0"/>
                <w:sz w:val="24"/>
                <w:szCs w:val="24"/>
              </w:rPr>
            </w:pPr>
          </w:p>
          <w:p w:rsidR="00536EF4" w:rsidRPr="008B5A4D" w:rsidRDefault="00536EF4" w:rsidP="00D73380">
            <w:pPr>
              <w:pStyle w:val="judul1"/>
              <w:rPr>
                <w:rFonts w:ascii="Bookman Old Style" w:hAnsi="Bookman Old Style" w:cs="Times New Roman"/>
                <w:b w:val="0"/>
                <w:bCs w:val="0"/>
                <w:caps w:val="0"/>
                <w:spacing w:val="0"/>
                <w:sz w:val="24"/>
                <w:szCs w:val="24"/>
              </w:rPr>
            </w:pPr>
          </w:p>
          <w:p w:rsidR="002E494A" w:rsidRDefault="002E494A" w:rsidP="00D73380">
            <w:pPr>
              <w:pStyle w:val="judul1"/>
              <w:rPr>
                <w:rFonts w:ascii="Bookman Old Style" w:hAnsi="Bookman Old Style" w:cs="Times New Roman"/>
                <w:b w:val="0"/>
                <w:bCs w:val="0"/>
                <w:caps w:val="0"/>
                <w:spacing w:val="0"/>
                <w:sz w:val="24"/>
                <w:szCs w:val="24"/>
              </w:rPr>
            </w:pPr>
          </w:p>
          <w:p w:rsidR="00605BF1" w:rsidRPr="008B5A4D" w:rsidRDefault="00605BF1" w:rsidP="00D73380">
            <w:pPr>
              <w:pStyle w:val="judul1"/>
              <w:rPr>
                <w:rFonts w:ascii="Bookman Old Style" w:hAnsi="Bookman Old Style" w:cs="Times New Roman"/>
                <w:b w:val="0"/>
                <w:bCs w:val="0"/>
                <w:caps w:val="0"/>
                <w:spacing w:val="0"/>
                <w:sz w:val="24"/>
                <w:szCs w:val="24"/>
              </w:rPr>
            </w:pPr>
          </w:p>
          <w:p w:rsidR="00605BF1" w:rsidRDefault="00605BF1" w:rsidP="00D73380">
            <w:pPr>
              <w:pStyle w:val="judul1"/>
              <w:rPr>
                <w:rFonts w:ascii="Bookman Old Style" w:hAnsi="Bookman Old Style" w:cs="Times New Roman"/>
                <w:b w:val="0"/>
                <w:bCs w:val="0"/>
                <w:caps w:val="0"/>
                <w:sz w:val="24"/>
                <w:szCs w:val="24"/>
                <w:lang w:eastAsia="id-ID"/>
              </w:rPr>
            </w:pPr>
          </w:p>
          <w:p w:rsidR="00844592" w:rsidRDefault="00844592" w:rsidP="00D73380">
            <w:pPr>
              <w:pStyle w:val="judul1"/>
              <w:rPr>
                <w:rFonts w:ascii="Bookman Old Style" w:hAnsi="Bookman Old Style" w:cs="Times New Roman"/>
                <w:b w:val="0"/>
                <w:bCs w:val="0"/>
                <w:caps w:val="0"/>
                <w:sz w:val="24"/>
                <w:szCs w:val="24"/>
                <w:lang w:eastAsia="id-ID"/>
              </w:rPr>
            </w:pPr>
          </w:p>
          <w:p w:rsidR="00844592" w:rsidRDefault="00844592" w:rsidP="00D73380">
            <w:pPr>
              <w:pStyle w:val="judul1"/>
              <w:rPr>
                <w:rFonts w:ascii="Bookman Old Style" w:hAnsi="Bookman Old Style" w:cs="Times New Roman"/>
                <w:b w:val="0"/>
                <w:bCs w:val="0"/>
                <w:caps w:val="0"/>
                <w:sz w:val="24"/>
                <w:szCs w:val="24"/>
                <w:lang w:eastAsia="id-ID"/>
              </w:rPr>
            </w:pPr>
          </w:p>
          <w:p w:rsidR="00844592" w:rsidRDefault="00844592" w:rsidP="00D73380">
            <w:pPr>
              <w:pStyle w:val="judul1"/>
              <w:rPr>
                <w:rFonts w:ascii="Bookman Old Style" w:hAnsi="Bookman Old Style" w:cs="Times New Roman"/>
                <w:b w:val="0"/>
                <w:bCs w:val="0"/>
                <w:caps w:val="0"/>
                <w:sz w:val="24"/>
                <w:szCs w:val="24"/>
                <w:lang w:eastAsia="id-ID"/>
              </w:rPr>
            </w:pPr>
          </w:p>
          <w:p w:rsidR="00844592" w:rsidRDefault="00844592" w:rsidP="00D73380">
            <w:pPr>
              <w:pStyle w:val="judul1"/>
              <w:rPr>
                <w:rFonts w:ascii="Bookman Old Style" w:hAnsi="Bookman Old Style" w:cs="Times New Roman"/>
                <w:b w:val="0"/>
                <w:bCs w:val="0"/>
                <w:caps w:val="0"/>
                <w:sz w:val="24"/>
                <w:szCs w:val="24"/>
                <w:lang w:eastAsia="id-ID"/>
              </w:rPr>
            </w:pPr>
          </w:p>
          <w:p w:rsidR="00844592" w:rsidRDefault="00844592" w:rsidP="00D73380">
            <w:pPr>
              <w:pStyle w:val="judul1"/>
              <w:rPr>
                <w:rFonts w:ascii="Bookman Old Style" w:hAnsi="Bookman Old Style" w:cs="Times New Roman"/>
                <w:b w:val="0"/>
                <w:bCs w:val="0"/>
                <w:caps w:val="0"/>
                <w:sz w:val="24"/>
                <w:szCs w:val="24"/>
                <w:lang w:eastAsia="id-ID"/>
              </w:rPr>
            </w:pPr>
          </w:p>
          <w:p w:rsidR="00844592" w:rsidRDefault="00844592" w:rsidP="00D73380">
            <w:pPr>
              <w:pStyle w:val="judul1"/>
              <w:rPr>
                <w:rFonts w:ascii="Bookman Old Style" w:hAnsi="Bookman Old Style" w:cs="Times New Roman"/>
                <w:b w:val="0"/>
                <w:bCs w:val="0"/>
                <w:caps w:val="0"/>
                <w:sz w:val="24"/>
                <w:szCs w:val="24"/>
                <w:lang w:eastAsia="id-ID"/>
              </w:rPr>
            </w:pPr>
          </w:p>
          <w:p w:rsidR="00844592" w:rsidRDefault="00844592" w:rsidP="00D73380">
            <w:pPr>
              <w:pStyle w:val="judul1"/>
              <w:rPr>
                <w:rFonts w:ascii="Bookman Old Style" w:hAnsi="Bookman Old Style" w:cs="Times New Roman"/>
                <w:b w:val="0"/>
                <w:bCs w:val="0"/>
                <w:caps w:val="0"/>
                <w:sz w:val="24"/>
                <w:szCs w:val="24"/>
                <w:lang w:eastAsia="id-ID"/>
              </w:rPr>
            </w:pPr>
          </w:p>
          <w:p w:rsidR="00844592" w:rsidRDefault="00844592" w:rsidP="00D73380">
            <w:pPr>
              <w:pStyle w:val="judul1"/>
              <w:rPr>
                <w:rFonts w:ascii="Bookman Old Style" w:hAnsi="Bookman Old Style" w:cs="Times New Roman"/>
                <w:b w:val="0"/>
                <w:bCs w:val="0"/>
                <w:caps w:val="0"/>
                <w:sz w:val="24"/>
                <w:szCs w:val="24"/>
                <w:lang w:eastAsia="id-ID"/>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r w:rsidRPr="008B5A4D">
              <w:rPr>
                <w:rFonts w:ascii="Bookman Old Style" w:hAnsi="Bookman Old Style" w:cs="Times New Roman"/>
                <w:b w:val="0"/>
                <w:bCs w:val="0"/>
                <w:caps w:val="0"/>
                <w:sz w:val="24"/>
                <w:szCs w:val="24"/>
                <w:lang w:val="it-IT" w:eastAsia="id-ID"/>
              </w:rPr>
              <w:t>Menetapkan</w:t>
            </w:r>
          </w:p>
          <w:p w:rsidR="002E494A" w:rsidRPr="008B5A4D" w:rsidRDefault="002E494A" w:rsidP="00D73380">
            <w:pPr>
              <w:pStyle w:val="judul1"/>
              <w:rPr>
                <w:rFonts w:ascii="Bookman Old Style" w:hAnsi="Bookman Old Style" w:cs="Times New Roman"/>
                <w:b w:val="0"/>
                <w:bCs w:val="0"/>
                <w:caps w:val="0"/>
                <w:spacing w:val="0"/>
                <w:sz w:val="24"/>
                <w:szCs w:val="24"/>
                <w:lang w:val="it-CH"/>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p>
        </w:tc>
        <w:tc>
          <w:tcPr>
            <w:tcW w:w="270" w:type="dxa"/>
          </w:tcPr>
          <w:p w:rsidR="002E494A" w:rsidRPr="008B5A4D" w:rsidRDefault="002E494A" w:rsidP="00D73380">
            <w:pPr>
              <w:pStyle w:val="judul1"/>
              <w:rPr>
                <w:rFonts w:ascii="Bookman Old Style" w:hAnsi="Bookman Old Style" w:cs="Times New Roman"/>
                <w:b w:val="0"/>
                <w:bCs w:val="0"/>
                <w:caps w:val="0"/>
                <w:spacing w:val="0"/>
                <w:sz w:val="24"/>
                <w:szCs w:val="24"/>
                <w:lang w:val="it-CH"/>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p>
          <w:p w:rsidR="00F53395" w:rsidRPr="008B5A4D" w:rsidRDefault="00F53395" w:rsidP="00D73380">
            <w:pPr>
              <w:pStyle w:val="judul1"/>
              <w:rPr>
                <w:rFonts w:ascii="Bookman Old Style" w:hAnsi="Bookman Old Style" w:cs="Times New Roman"/>
                <w:b w:val="0"/>
                <w:bCs w:val="0"/>
                <w:caps w:val="0"/>
                <w:spacing w:val="0"/>
                <w:sz w:val="24"/>
                <w:szCs w:val="24"/>
                <w:lang w:val="it-CH"/>
              </w:rPr>
            </w:pPr>
          </w:p>
          <w:p w:rsidR="00F53395" w:rsidRDefault="00F53395" w:rsidP="00D73380">
            <w:pPr>
              <w:pStyle w:val="judul1"/>
              <w:rPr>
                <w:rFonts w:ascii="Bookman Old Style" w:hAnsi="Bookman Old Style" w:cs="Times New Roman"/>
                <w:b w:val="0"/>
                <w:bCs w:val="0"/>
                <w:caps w:val="0"/>
                <w:spacing w:val="0"/>
                <w:sz w:val="24"/>
                <w:szCs w:val="24"/>
              </w:rPr>
            </w:pPr>
          </w:p>
          <w:p w:rsidR="00605BF1" w:rsidRPr="00605BF1" w:rsidRDefault="00605BF1" w:rsidP="00D73380">
            <w:pPr>
              <w:pStyle w:val="judul1"/>
              <w:rPr>
                <w:rFonts w:ascii="Bookman Old Style" w:hAnsi="Bookman Old Style" w:cs="Times New Roman"/>
                <w:b w:val="0"/>
                <w:bCs w:val="0"/>
                <w:caps w:val="0"/>
                <w:spacing w:val="0"/>
                <w:sz w:val="24"/>
                <w:szCs w:val="24"/>
              </w:rPr>
            </w:pPr>
          </w:p>
          <w:p w:rsidR="00605BF1" w:rsidRDefault="00605BF1" w:rsidP="00D73380">
            <w:pPr>
              <w:pStyle w:val="judul1"/>
              <w:rPr>
                <w:rFonts w:ascii="Bookman Old Style" w:hAnsi="Bookman Old Style" w:cs="Times New Roman"/>
                <w:b w:val="0"/>
                <w:bCs w:val="0"/>
                <w:caps w:val="0"/>
                <w:spacing w:val="0"/>
                <w:sz w:val="24"/>
                <w:szCs w:val="24"/>
              </w:rPr>
            </w:pPr>
          </w:p>
          <w:p w:rsidR="00844592" w:rsidRDefault="00844592" w:rsidP="00D73380">
            <w:pPr>
              <w:pStyle w:val="judul1"/>
              <w:rPr>
                <w:rFonts w:ascii="Bookman Old Style" w:hAnsi="Bookman Old Style" w:cs="Times New Roman"/>
                <w:b w:val="0"/>
                <w:bCs w:val="0"/>
                <w:caps w:val="0"/>
                <w:spacing w:val="0"/>
                <w:sz w:val="24"/>
                <w:szCs w:val="24"/>
              </w:rPr>
            </w:pPr>
          </w:p>
          <w:p w:rsidR="00844592" w:rsidRDefault="00844592" w:rsidP="00D73380">
            <w:pPr>
              <w:pStyle w:val="judul1"/>
              <w:rPr>
                <w:rFonts w:ascii="Bookman Old Style" w:hAnsi="Bookman Old Style" w:cs="Times New Roman"/>
                <w:b w:val="0"/>
                <w:bCs w:val="0"/>
                <w:caps w:val="0"/>
                <w:spacing w:val="0"/>
                <w:sz w:val="24"/>
                <w:szCs w:val="24"/>
              </w:rPr>
            </w:pPr>
          </w:p>
          <w:p w:rsidR="00844592" w:rsidRDefault="00844592" w:rsidP="00D73380">
            <w:pPr>
              <w:pStyle w:val="judul1"/>
              <w:rPr>
                <w:rFonts w:ascii="Bookman Old Style" w:hAnsi="Bookman Old Style" w:cs="Times New Roman"/>
                <w:b w:val="0"/>
                <w:bCs w:val="0"/>
                <w:caps w:val="0"/>
                <w:spacing w:val="0"/>
                <w:sz w:val="24"/>
                <w:szCs w:val="24"/>
              </w:rPr>
            </w:pPr>
          </w:p>
          <w:p w:rsidR="00844592" w:rsidRDefault="00844592" w:rsidP="00D73380">
            <w:pPr>
              <w:pStyle w:val="judul1"/>
              <w:rPr>
                <w:rFonts w:ascii="Bookman Old Style" w:hAnsi="Bookman Old Style" w:cs="Times New Roman"/>
                <w:b w:val="0"/>
                <w:bCs w:val="0"/>
                <w:caps w:val="0"/>
                <w:spacing w:val="0"/>
                <w:sz w:val="24"/>
                <w:szCs w:val="24"/>
              </w:rPr>
            </w:pPr>
          </w:p>
          <w:p w:rsidR="00844592" w:rsidRDefault="00844592" w:rsidP="00D73380">
            <w:pPr>
              <w:pStyle w:val="judul1"/>
              <w:rPr>
                <w:rFonts w:ascii="Bookman Old Style" w:hAnsi="Bookman Old Style" w:cs="Times New Roman"/>
                <w:b w:val="0"/>
                <w:bCs w:val="0"/>
                <w:caps w:val="0"/>
                <w:spacing w:val="0"/>
                <w:sz w:val="24"/>
                <w:szCs w:val="24"/>
              </w:rPr>
            </w:pPr>
          </w:p>
          <w:p w:rsidR="00844592" w:rsidRDefault="00844592" w:rsidP="00D73380">
            <w:pPr>
              <w:pStyle w:val="judul1"/>
              <w:rPr>
                <w:rFonts w:ascii="Bookman Old Style" w:hAnsi="Bookman Old Style" w:cs="Times New Roman"/>
                <w:b w:val="0"/>
                <w:bCs w:val="0"/>
                <w:caps w:val="0"/>
                <w:spacing w:val="0"/>
                <w:sz w:val="24"/>
                <w:szCs w:val="24"/>
              </w:rPr>
            </w:pPr>
          </w:p>
          <w:p w:rsidR="00844592" w:rsidRDefault="00844592" w:rsidP="00D73380">
            <w:pPr>
              <w:pStyle w:val="judul1"/>
              <w:rPr>
                <w:rFonts w:ascii="Bookman Old Style" w:hAnsi="Bookman Old Style" w:cs="Times New Roman"/>
                <w:b w:val="0"/>
                <w:bCs w:val="0"/>
                <w:caps w:val="0"/>
                <w:spacing w:val="0"/>
                <w:sz w:val="24"/>
                <w:szCs w:val="24"/>
              </w:rPr>
            </w:pPr>
          </w:p>
          <w:p w:rsidR="00844592" w:rsidRDefault="00844592" w:rsidP="00D73380">
            <w:pPr>
              <w:pStyle w:val="judul1"/>
              <w:rPr>
                <w:rFonts w:ascii="Bookman Old Style" w:hAnsi="Bookman Old Style" w:cs="Times New Roman"/>
                <w:b w:val="0"/>
                <w:bCs w:val="0"/>
                <w:caps w:val="0"/>
                <w:spacing w:val="0"/>
                <w:sz w:val="24"/>
                <w:szCs w:val="24"/>
              </w:rPr>
            </w:pPr>
          </w:p>
          <w:p w:rsidR="002E494A" w:rsidRPr="008B5A4D" w:rsidRDefault="002E494A" w:rsidP="00D73380">
            <w:pPr>
              <w:pStyle w:val="judul1"/>
              <w:rPr>
                <w:rFonts w:ascii="Bookman Old Style" w:hAnsi="Bookman Old Style" w:cs="Times New Roman"/>
                <w:b w:val="0"/>
                <w:bCs w:val="0"/>
                <w:caps w:val="0"/>
                <w:spacing w:val="0"/>
                <w:sz w:val="24"/>
                <w:szCs w:val="24"/>
                <w:lang w:val="it-CH"/>
              </w:rPr>
            </w:pPr>
            <w:r w:rsidRPr="008B5A4D">
              <w:rPr>
                <w:rFonts w:ascii="Bookman Old Style" w:hAnsi="Bookman Old Style" w:cs="Times New Roman"/>
                <w:b w:val="0"/>
                <w:bCs w:val="0"/>
                <w:caps w:val="0"/>
                <w:spacing w:val="0"/>
                <w:sz w:val="24"/>
                <w:szCs w:val="24"/>
                <w:lang w:val="it-CH"/>
              </w:rPr>
              <w:t>:</w:t>
            </w:r>
          </w:p>
        </w:tc>
        <w:tc>
          <w:tcPr>
            <w:tcW w:w="7556" w:type="dxa"/>
          </w:tcPr>
          <w:p w:rsidR="002E494A" w:rsidRDefault="002E494A" w:rsidP="00D73380">
            <w:pPr>
              <w:pStyle w:val="BodyText"/>
              <w:spacing w:before="240" w:after="120"/>
              <w:jc w:val="center"/>
              <w:rPr>
                <w:rFonts w:ascii="Bookman Old Style" w:hAnsi="Bookman Old Style" w:cs="Times New Roman"/>
                <w:b w:val="0"/>
                <w:bCs w:val="0"/>
                <w:lang w:eastAsia="id-ID"/>
              </w:rPr>
            </w:pPr>
            <w:r w:rsidRPr="008B5A4D">
              <w:rPr>
                <w:rFonts w:ascii="Bookman Old Style" w:hAnsi="Bookman Old Style" w:cs="Times New Roman"/>
                <w:b w:val="0"/>
                <w:bCs w:val="0"/>
                <w:lang w:val="sv-SE" w:eastAsia="id-ID"/>
              </w:rPr>
              <w:t>Dengan Persetujuan Bersama</w:t>
            </w:r>
          </w:p>
          <w:p w:rsidR="002F7729" w:rsidRPr="00605BF1" w:rsidRDefault="002F7729" w:rsidP="00D73380">
            <w:pPr>
              <w:pStyle w:val="BodyText"/>
              <w:spacing w:before="240" w:after="120"/>
              <w:jc w:val="center"/>
              <w:rPr>
                <w:rFonts w:ascii="Bookman Old Style" w:hAnsi="Bookman Old Style" w:cs="Times New Roman"/>
                <w:b w:val="0"/>
                <w:bCs w:val="0"/>
                <w:lang w:eastAsia="id-ID"/>
              </w:rPr>
            </w:pPr>
          </w:p>
          <w:p w:rsidR="00536EF4" w:rsidRPr="008B5A4D" w:rsidRDefault="002E494A" w:rsidP="00D73380">
            <w:pPr>
              <w:pStyle w:val="BodyText"/>
              <w:spacing w:before="240"/>
              <w:jc w:val="center"/>
              <w:rPr>
                <w:rFonts w:ascii="Bookman Old Style" w:hAnsi="Bookman Old Style" w:cs="Times New Roman"/>
                <w:b w:val="0"/>
                <w:bCs w:val="0"/>
                <w:lang w:val="sv-SE" w:eastAsia="id-ID"/>
              </w:rPr>
            </w:pPr>
            <w:r w:rsidRPr="008B5A4D">
              <w:rPr>
                <w:rFonts w:ascii="Bookman Old Style" w:hAnsi="Bookman Old Style" w:cs="Times New Roman"/>
                <w:b w:val="0"/>
                <w:bCs w:val="0"/>
                <w:lang w:val="sv-SE" w:eastAsia="id-ID"/>
              </w:rPr>
              <w:t xml:space="preserve">DEWAN PERWAKILAN RAKYAT DAERAH </w:t>
            </w:r>
          </w:p>
          <w:p w:rsidR="002E494A" w:rsidRDefault="0082552D" w:rsidP="00D73380">
            <w:pPr>
              <w:pStyle w:val="BodyText"/>
              <w:jc w:val="center"/>
              <w:rPr>
                <w:rFonts w:ascii="Bookman Old Style" w:hAnsi="Bookman Old Style" w:cs="Times New Roman"/>
                <w:b w:val="0"/>
                <w:bCs w:val="0"/>
                <w:lang w:eastAsia="id-ID"/>
              </w:rPr>
            </w:pPr>
            <w:r w:rsidRPr="008B5A4D">
              <w:rPr>
                <w:rFonts w:ascii="Bookman Old Style" w:hAnsi="Bookman Old Style" w:cs="Times New Roman"/>
                <w:b w:val="0"/>
                <w:bCs w:val="0"/>
                <w:lang w:val="it-CH" w:eastAsia="id-ID"/>
              </w:rPr>
              <w:t>KABUPATEN BANGLI</w:t>
            </w:r>
          </w:p>
          <w:p w:rsidR="00605BF1" w:rsidRDefault="00605BF1" w:rsidP="00D73380">
            <w:pPr>
              <w:pStyle w:val="BodyText"/>
              <w:jc w:val="center"/>
              <w:rPr>
                <w:rFonts w:ascii="Bookman Old Style" w:hAnsi="Bookman Old Style" w:cs="Times New Roman"/>
                <w:b w:val="0"/>
                <w:bCs w:val="0"/>
                <w:lang w:eastAsia="id-ID"/>
              </w:rPr>
            </w:pPr>
          </w:p>
          <w:p w:rsidR="00844592" w:rsidRDefault="00844592" w:rsidP="00D73380">
            <w:pPr>
              <w:pStyle w:val="BodyText"/>
              <w:jc w:val="center"/>
              <w:rPr>
                <w:rFonts w:ascii="Bookman Old Style" w:hAnsi="Bookman Old Style" w:cs="Times New Roman"/>
                <w:b w:val="0"/>
                <w:bCs w:val="0"/>
                <w:lang w:eastAsia="id-ID"/>
              </w:rPr>
            </w:pPr>
          </w:p>
          <w:p w:rsidR="002E494A" w:rsidRDefault="00605BF1" w:rsidP="00D73380">
            <w:pPr>
              <w:pStyle w:val="BodyText"/>
              <w:spacing w:before="120" w:after="120"/>
              <w:jc w:val="center"/>
              <w:rPr>
                <w:rFonts w:ascii="Bookman Old Style" w:hAnsi="Bookman Old Style" w:cs="Times New Roman"/>
                <w:b w:val="0"/>
                <w:bCs w:val="0"/>
                <w:lang w:eastAsia="id-ID"/>
              </w:rPr>
            </w:pPr>
            <w:r w:rsidRPr="008B5A4D">
              <w:rPr>
                <w:rFonts w:ascii="Bookman Old Style" w:hAnsi="Bookman Old Style" w:cs="Times New Roman"/>
                <w:b w:val="0"/>
                <w:bCs w:val="0"/>
                <w:lang w:val="it-CH" w:eastAsia="id-ID"/>
              </w:rPr>
              <w:t>D</w:t>
            </w:r>
            <w:r w:rsidR="002E494A" w:rsidRPr="008B5A4D">
              <w:rPr>
                <w:rFonts w:ascii="Bookman Old Style" w:hAnsi="Bookman Old Style" w:cs="Times New Roman"/>
                <w:b w:val="0"/>
                <w:bCs w:val="0"/>
                <w:lang w:val="it-CH" w:eastAsia="id-ID"/>
              </w:rPr>
              <w:t>an</w:t>
            </w:r>
          </w:p>
          <w:p w:rsidR="00605BF1" w:rsidRDefault="00605BF1" w:rsidP="00D73380">
            <w:pPr>
              <w:pStyle w:val="BodyText"/>
              <w:spacing w:before="120" w:after="120"/>
              <w:jc w:val="center"/>
              <w:rPr>
                <w:rFonts w:ascii="Bookman Old Style" w:hAnsi="Bookman Old Style" w:cs="Times New Roman"/>
                <w:b w:val="0"/>
                <w:bCs w:val="0"/>
                <w:lang w:eastAsia="id-ID"/>
              </w:rPr>
            </w:pPr>
          </w:p>
          <w:p w:rsidR="00605BF1" w:rsidRPr="00605BF1" w:rsidRDefault="00605BF1" w:rsidP="00D73380">
            <w:pPr>
              <w:pStyle w:val="BodyText"/>
              <w:spacing w:before="120" w:after="120"/>
              <w:jc w:val="center"/>
              <w:rPr>
                <w:rFonts w:ascii="Bookman Old Style" w:hAnsi="Bookman Old Style" w:cs="Times New Roman"/>
                <w:b w:val="0"/>
                <w:bCs w:val="0"/>
                <w:lang w:eastAsia="id-ID"/>
              </w:rPr>
            </w:pPr>
          </w:p>
          <w:p w:rsidR="002E494A" w:rsidRDefault="0082552D" w:rsidP="00D73380">
            <w:pPr>
              <w:spacing w:before="120" w:after="120"/>
              <w:jc w:val="center"/>
              <w:rPr>
                <w:rFonts w:ascii="Bookman Old Style" w:hAnsi="Bookman Old Style" w:cs="Times New Roman"/>
                <w:lang w:eastAsia="id-ID"/>
              </w:rPr>
            </w:pPr>
            <w:r w:rsidRPr="008B5A4D">
              <w:rPr>
                <w:rFonts w:ascii="Bookman Old Style" w:hAnsi="Bookman Old Style" w:cs="Times New Roman"/>
                <w:lang w:val="it-CH" w:eastAsia="id-ID"/>
              </w:rPr>
              <w:t>BUPATI BANGLI</w:t>
            </w:r>
          </w:p>
          <w:p w:rsidR="00605BF1" w:rsidRPr="00605BF1" w:rsidRDefault="00605BF1" w:rsidP="00D73380">
            <w:pPr>
              <w:spacing w:before="120" w:after="120"/>
              <w:jc w:val="center"/>
              <w:rPr>
                <w:rFonts w:ascii="Bookman Old Style" w:hAnsi="Bookman Old Style" w:cs="Times New Roman"/>
                <w:lang w:eastAsia="id-ID"/>
              </w:rPr>
            </w:pPr>
          </w:p>
          <w:p w:rsidR="002E494A" w:rsidRDefault="002E494A" w:rsidP="00D73380">
            <w:pPr>
              <w:spacing w:before="240" w:after="120"/>
              <w:jc w:val="center"/>
              <w:rPr>
                <w:rFonts w:ascii="Bookman Old Style" w:hAnsi="Bookman Old Style" w:cs="Times New Roman"/>
                <w:lang w:eastAsia="id-ID"/>
              </w:rPr>
            </w:pPr>
            <w:r w:rsidRPr="008B5A4D">
              <w:rPr>
                <w:rFonts w:ascii="Bookman Old Style" w:hAnsi="Bookman Old Style" w:cs="Times New Roman"/>
                <w:lang w:val="it-CH" w:eastAsia="id-ID"/>
              </w:rPr>
              <w:t>MEMUTUSKAN</w:t>
            </w:r>
            <w:r w:rsidR="00F53395" w:rsidRPr="008B5A4D">
              <w:rPr>
                <w:rFonts w:ascii="Bookman Old Style" w:hAnsi="Bookman Old Style" w:cs="Times New Roman"/>
                <w:lang w:val="it-CH" w:eastAsia="id-ID"/>
              </w:rPr>
              <w:t xml:space="preserve"> </w:t>
            </w:r>
            <w:r w:rsidRPr="008B5A4D">
              <w:rPr>
                <w:rFonts w:ascii="Bookman Old Style" w:hAnsi="Bookman Old Style" w:cs="Times New Roman"/>
                <w:lang w:val="it-CH" w:eastAsia="id-ID"/>
              </w:rPr>
              <w:t>:</w:t>
            </w:r>
          </w:p>
          <w:p w:rsidR="00605BF1" w:rsidRPr="00605BF1" w:rsidRDefault="00605BF1" w:rsidP="00D73380">
            <w:pPr>
              <w:spacing w:before="240" w:after="120"/>
              <w:jc w:val="center"/>
              <w:rPr>
                <w:rFonts w:ascii="Bookman Old Style" w:hAnsi="Bookman Old Style" w:cs="Times New Roman"/>
                <w:lang w:eastAsia="id-ID"/>
              </w:rPr>
            </w:pPr>
          </w:p>
          <w:p w:rsidR="002E494A" w:rsidRPr="008B5A4D" w:rsidRDefault="002E494A" w:rsidP="00D73380">
            <w:pPr>
              <w:pStyle w:val="BodyText"/>
              <w:spacing w:before="240" w:after="120"/>
              <w:rPr>
                <w:rFonts w:ascii="Bookman Old Style" w:hAnsi="Bookman Old Style" w:cs="Times New Roman"/>
                <w:lang w:val="it-CH"/>
              </w:rPr>
            </w:pPr>
            <w:r w:rsidRPr="008B5A4D">
              <w:rPr>
                <w:rFonts w:ascii="Bookman Old Style" w:hAnsi="Bookman Old Style" w:cs="Times New Roman"/>
                <w:b w:val="0"/>
                <w:bCs w:val="0"/>
                <w:lang w:val="it-CH" w:eastAsia="id-ID"/>
              </w:rPr>
              <w:t xml:space="preserve">PERATURAN DAERAH TENTANG RENCANA TATA RUANG WILAYAH </w:t>
            </w:r>
            <w:r w:rsidR="0082552D" w:rsidRPr="008B5A4D">
              <w:rPr>
                <w:rFonts w:ascii="Bookman Old Style" w:hAnsi="Bookman Old Style" w:cs="Times New Roman"/>
                <w:b w:val="0"/>
                <w:bCs w:val="0"/>
                <w:lang w:val="it-CH" w:eastAsia="id-ID"/>
              </w:rPr>
              <w:t>KABUPATEN BANGLI</w:t>
            </w:r>
            <w:r w:rsidRPr="008B5A4D">
              <w:rPr>
                <w:rFonts w:ascii="Bookman Old Style" w:hAnsi="Bookman Old Style" w:cs="Times New Roman"/>
                <w:lang w:val="it-CH" w:eastAsia="id-ID"/>
              </w:rPr>
              <w:t xml:space="preserve"> </w:t>
            </w:r>
            <w:r w:rsidR="0082552D" w:rsidRPr="008B5A4D">
              <w:rPr>
                <w:rFonts w:ascii="Bookman Old Style" w:hAnsi="Bookman Old Style" w:cs="Times New Roman"/>
                <w:b w:val="0"/>
                <w:bCs w:val="0"/>
                <w:lang w:val="it-CH" w:eastAsia="id-ID"/>
              </w:rPr>
              <w:t>TAHUN 201</w:t>
            </w:r>
            <w:r w:rsidR="0036798E" w:rsidRPr="008B5A4D">
              <w:rPr>
                <w:rFonts w:ascii="Bookman Old Style" w:hAnsi="Bookman Old Style" w:cs="Times New Roman"/>
                <w:b w:val="0"/>
                <w:bCs w:val="0"/>
                <w:lang w:val="it-CH" w:eastAsia="id-ID"/>
              </w:rPr>
              <w:t>3</w:t>
            </w:r>
            <w:r w:rsidR="003123EB" w:rsidRPr="008B5A4D">
              <w:rPr>
                <w:rFonts w:ascii="Bookman Old Style" w:hAnsi="Bookman Old Style" w:cs="Times New Roman"/>
                <w:b w:val="0"/>
                <w:bCs w:val="0"/>
                <w:lang w:val="it-CH" w:eastAsia="id-ID"/>
              </w:rPr>
              <w:t xml:space="preserve"> </w:t>
            </w:r>
            <w:r w:rsidR="00575C4D" w:rsidRPr="008B5A4D">
              <w:rPr>
                <w:rFonts w:ascii="Bookman Old Style" w:hAnsi="Bookman Old Style" w:cs="Times New Roman"/>
                <w:b w:val="0"/>
                <w:bCs w:val="0"/>
                <w:lang w:val="it-CH" w:eastAsia="id-ID"/>
              </w:rPr>
              <w:t>–</w:t>
            </w:r>
            <w:r w:rsidR="0082552D" w:rsidRPr="008B5A4D">
              <w:rPr>
                <w:rFonts w:ascii="Bookman Old Style" w:hAnsi="Bookman Old Style" w:cs="Times New Roman"/>
                <w:b w:val="0"/>
                <w:bCs w:val="0"/>
                <w:lang w:val="it-CH" w:eastAsia="id-ID"/>
              </w:rPr>
              <w:t xml:space="preserve"> 203</w:t>
            </w:r>
            <w:r w:rsidR="0036798E" w:rsidRPr="008B5A4D">
              <w:rPr>
                <w:rFonts w:ascii="Bookman Old Style" w:hAnsi="Bookman Old Style" w:cs="Times New Roman"/>
                <w:b w:val="0"/>
                <w:bCs w:val="0"/>
                <w:lang w:val="it-CH" w:eastAsia="id-ID"/>
              </w:rPr>
              <w:t>3</w:t>
            </w:r>
          </w:p>
        </w:tc>
      </w:tr>
      <w:tr w:rsidR="00FC602A" w:rsidRPr="008B5A4D" w:rsidTr="00D73380">
        <w:trPr>
          <w:trHeight w:val="14962"/>
        </w:trPr>
        <w:tc>
          <w:tcPr>
            <w:tcW w:w="1800" w:type="dxa"/>
          </w:tcPr>
          <w:p w:rsidR="00FC602A" w:rsidRPr="008B5A4D" w:rsidRDefault="00FC602A" w:rsidP="00D73380">
            <w:pPr>
              <w:jc w:val="center"/>
              <w:rPr>
                <w:rFonts w:ascii="Bookman Old Style" w:hAnsi="Bookman Old Style" w:cs="Times New Roman"/>
                <w:lang w:val="it-CH"/>
              </w:rPr>
            </w:pPr>
          </w:p>
        </w:tc>
        <w:tc>
          <w:tcPr>
            <w:tcW w:w="270" w:type="dxa"/>
          </w:tcPr>
          <w:p w:rsidR="00FC602A" w:rsidRPr="008B5A4D" w:rsidRDefault="00FC602A" w:rsidP="00D73380">
            <w:pPr>
              <w:jc w:val="center"/>
              <w:rPr>
                <w:rFonts w:ascii="Bookman Old Style" w:hAnsi="Bookman Old Style" w:cs="Times New Roman"/>
                <w:lang w:val="it-CH"/>
              </w:rPr>
            </w:pPr>
          </w:p>
        </w:tc>
        <w:tc>
          <w:tcPr>
            <w:tcW w:w="7556" w:type="dxa"/>
          </w:tcPr>
          <w:p w:rsidR="00FC602A" w:rsidRPr="008B5A4D" w:rsidRDefault="00FC602A" w:rsidP="00D73380">
            <w:pPr>
              <w:pStyle w:val="BodyText"/>
              <w:tabs>
                <w:tab w:val="left" w:pos="3285"/>
                <w:tab w:val="left" w:pos="3765"/>
              </w:tabs>
              <w:ind w:right="-4"/>
              <w:jc w:val="center"/>
              <w:outlineLvl w:val="0"/>
              <w:rPr>
                <w:rFonts w:ascii="Bookman Old Style" w:hAnsi="Bookman Old Style" w:cs="Times New Roman"/>
                <w:b w:val="0"/>
                <w:bCs w:val="0"/>
                <w:lang w:val="fi-FI"/>
              </w:rPr>
            </w:pPr>
            <w:r w:rsidRPr="008B5A4D">
              <w:rPr>
                <w:rFonts w:ascii="Bookman Old Style" w:hAnsi="Bookman Old Style" w:cs="Times New Roman"/>
                <w:b w:val="0"/>
                <w:bCs w:val="0"/>
                <w:lang w:val="fi-FI"/>
              </w:rPr>
              <w:t>BAB I</w:t>
            </w:r>
          </w:p>
          <w:p w:rsidR="00FC602A" w:rsidRPr="008B5A4D" w:rsidRDefault="00FC602A" w:rsidP="00D73380">
            <w:pPr>
              <w:pStyle w:val="BodyText"/>
              <w:ind w:right="-4"/>
              <w:jc w:val="center"/>
              <w:outlineLvl w:val="0"/>
              <w:rPr>
                <w:rFonts w:ascii="Bookman Old Style" w:hAnsi="Bookman Old Style" w:cs="Times New Roman"/>
                <w:b w:val="0"/>
                <w:bCs w:val="0"/>
                <w:lang w:val="fi-FI"/>
              </w:rPr>
            </w:pPr>
          </w:p>
          <w:p w:rsidR="00FC602A" w:rsidRPr="008B5A4D" w:rsidRDefault="00FC602A" w:rsidP="00D73380">
            <w:pPr>
              <w:pStyle w:val="BodyText"/>
              <w:ind w:right="-4"/>
              <w:jc w:val="center"/>
              <w:outlineLvl w:val="0"/>
              <w:rPr>
                <w:rFonts w:ascii="Bookman Old Style" w:hAnsi="Bookman Old Style" w:cs="Times New Roman"/>
                <w:b w:val="0"/>
                <w:bCs w:val="0"/>
                <w:lang w:val="fi-FI"/>
              </w:rPr>
            </w:pPr>
            <w:r w:rsidRPr="008B5A4D">
              <w:rPr>
                <w:rFonts w:ascii="Bookman Old Style" w:hAnsi="Bookman Old Style" w:cs="Times New Roman"/>
                <w:b w:val="0"/>
                <w:bCs w:val="0"/>
                <w:lang w:val="fi-FI"/>
              </w:rPr>
              <w:t>KETENTUAN UMUM</w:t>
            </w:r>
          </w:p>
          <w:p w:rsidR="00FC602A" w:rsidRPr="008B5A4D" w:rsidRDefault="00FC602A" w:rsidP="00D73380">
            <w:pPr>
              <w:pStyle w:val="BodyText"/>
              <w:ind w:right="-4"/>
              <w:jc w:val="center"/>
              <w:outlineLvl w:val="0"/>
              <w:rPr>
                <w:rFonts w:ascii="Bookman Old Style" w:hAnsi="Bookman Old Style" w:cs="Times New Roman"/>
                <w:b w:val="0"/>
                <w:bCs w:val="0"/>
              </w:rPr>
            </w:pPr>
          </w:p>
          <w:p w:rsidR="00FC602A" w:rsidRPr="008B5A4D" w:rsidRDefault="00FC602A" w:rsidP="00D73380">
            <w:pPr>
              <w:pStyle w:val="BodyText"/>
              <w:ind w:right="-6"/>
              <w:jc w:val="center"/>
              <w:outlineLvl w:val="0"/>
              <w:rPr>
                <w:rFonts w:ascii="Bookman Old Style" w:hAnsi="Bookman Old Style" w:cs="Times New Roman"/>
                <w:b w:val="0"/>
                <w:bCs w:val="0"/>
                <w:lang w:val="fi-FI"/>
              </w:rPr>
            </w:pPr>
            <w:r w:rsidRPr="008B5A4D">
              <w:rPr>
                <w:rFonts w:ascii="Bookman Old Style" w:hAnsi="Bookman Old Style" w:cs="Times New Roman"/>
                <w:b w:val="0"/>
                <w:bCs w:val="0"/>
                <w:lang w:val="fi-FI"/>
              </w:rPr>
              <w:t>Bagian Kesatu</w:t>
            </w:r>
          </w:p>
          <w:p w:rsidR="00FC602A" w:rsidRPr="008B5A4D" w:rsidRDefault="00FC602A" w:rsidP="00D73380">
            <w:pPr>
              <w:pStyle w:val="BodyText"/>
              <w:ind w:right="-6"/>
              <w:jc w:val="center"/>
              <w:outlineLvl w:val="0"/>
              <w:rPr>
                <w:rFonts w:ascii="Bookman Old Style" w:hAnsi="Bookman Old Style" w:cs="Times New Roman"/>
                <w:b w:val="0"/>
                <w:bCs w:val="0"/>
                <w:lang w:val="fi-FI"/>
              </w:rPr>
            </w:pPr>
          </w:p>
          <w:p w:rsidR="00FC602A" w:rsidRPr="008B5A4D" w:rsidRDefault="00FC602A" w:rsidP="00D73380">
            <w:pPr>
              <w:pStyle w:val="BodyText"/>
              <w:ind w:right="-6"/>
              <w:jc w:val="center"/>
              <w:outlineLvl w:val="0"/>
              <w:rPr>
                <w:rFonts w:ascii="Bookman Old Style" w:hAnsi="Bookman Old Style" w:cs="Times New Roman"/>
                <w:b w:val="0"/>
                <w:bCs w:val="0"/>
                <w:lang w:val="fi-FI"/>
              </w:rPr>
            </w:pPr>
            <w:r w:rsidRPr="008B5A4D">
              <w:rPr>
                <w:rFonts w:ascii="Bookman Old Style" w:hAnsi="Bookman Old Style" w:cs="Times New Roman"/>
                <w:b w:val="0"/>
                <w:bCs w:val="0"/>
                <w:lang w:val="fi-FI"/>
              </w:rPr>
              <w:t>Pengertian</w:t>
            </w:r>
          </w:p>
          <w:p w:rsidR="00FC602A" w:rsidRPr="008B5A4D" w:rsidRDefault="00FC602A" w:rsidP="00D73380">
            <w:pPr>
              <w:pStyle w:val="BodyText"/>
              <w:ind w:right="-6"/>
              <w:jc w:val="center"/>
              <w:outlineLvl w:val="0"/>
              <w:rPr>
                <w:rFonts w:ascii="Bookman Old Style" w:hAnsi="Bookman Old Style" w:cs="Times New Roman"/>
                <w:b w:val="0"/>
                <w:bCs w:val="0"/>
                <w:lang w:val="fi-FI"/>
              </w:rPr>
            </w:pPr>
          </w:p>
          <w:p w:rsidR="00FC602A" w:rsidRPr="008B5A4D" w:rsidRDefault="001F6DBE" w:rsidP="00D73380">
            <w:pPr>
              <w:pStyle w:val="BodyText"/>
              <w:ind w:right="-4"/>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1</w:t>
            </w:r>
          </w:p>
          <w:p w:rsidR="00FC602A" w:rsidRPr="008B5A4D" w:rsidRDefault="00FC602A" w:rsidP="00D73380">
            <w:pPr>
              <w:spacing w:before="120"/>
              <w:jc w:val="both"/>
              <w:rPr>
                <w:rFonts w:ascii="Bookman Old Style" w:hAnsi="Bookman Old Style" w:cs="Times New Roman"/>
                <w:lang w:val="fi-FI"/>
              </w:rPr>
            </w:pPr>
            <w:r w:rsidRPr="008B5A4D">
              <w:rPr>
                <w:rFonts w:ascii="Bookman Old Style" w:hAnsi="Bookman Old Style" w:cs="Times New Roman"/>
                <w:lang w:val="fi-FI"/>
              </w:rPr>
              <w:t>Dalam Peraturan Daerah ini, yang dimaksud dengan</w:t>
            </w:r>
            <w:r w:rsidR="00EB2009" w:rsidRPr="008B5A4D">
              <w:rPr>
                <w:rFonts w:ascii="Bookman Old Style" w:hAnsi="Bookman Old Style" w:cs="Times New Roman"/>
                <w:lang w:val="fi-FI"/>
              </w:rPr>
              <w:t xml:space="preserve"> </w:t>
            </w:r>
            <w:r w:rsidRPr="008B5A4D">
              <w:rPr>
                <w:rFonts w:ascii="Bookman Old Style" w:hAnsi="Bookman Old Style" w:cs="Times New Roman"/>
                <w:lang w:val="fi-FI"/>
              </w:rPr>
              <w:t>:</w:t>
            </w:r>
          </w:p>
          <w:p w:rsidR="00FC602A" w:rsidRPr="008B5A4D" w:rsidRDefault="005756DC" w:rsidP="00D73380">
            <w:pPr>
              <w:numPr>
                <w:ilvl w:val="3"/>
                <w:numId w:val="3"/>
              </w:numPr>
              <w:tabs>
                <w:tab w:val="left" w:pos="432"/>
              </w:tabs>
              <w:ind w:left="432" w:right="-4" w:hanging="432"/>
              <w:jc w:val="both"/>
              <w:rPr>
                <w:rFonts w:ascii="Bookman Old Style" w:hAnsi="Bookman Old Style" w:cs="Times New Roman"/>
                <w:lang w:val="it-CH"/>
              </w:rPr>
            </w:pPr>
            <w:r w:rsidRPr="008B5A4D">
              <w:rPr>
                <w:rFonts w:ascii="Bookman Old Style" w:hAnsi="Bookman Old Style" w:cs="Times New Roman"/>
              </w:rPr>
              <w:t>Daerah</w:t>
            </w:r>
            <w:r w:rsidR="00FC602A" w:rsidRPr="008B5A4D">
              <w:rPr>
                <w:rFonts w:ascii="Bookman Old Style" w:hAnsi="Bookman Old Style" w:cs="Times New Roman"/>
                <w:lang w:val="it-CH"/>
              </w:rPr>
              <w:t xml:space="preserve"> adalah Kabupaten Bangli.</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it-CH"/>
              </w:rPr>
            </w:pPr>
            <w:r w:rsidRPr="008B5A4D">
              <w:rPr>
                <w:rFonts w:ascii="Bookman Old Style" w:hAnsi="Bookman Old Style" w:cs="Times New Roman"/>
                <w:lang w:val="it-CH"/>
              </w:rPr>
              <w:t>Bupati adalah Bupati Bangli.</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it-CH"/>
              </w:rPr>
            </w:pPr>
            <w:r w:rsidRPr="008B5A4D">
              <w:rPr>
                <w:rFonts w:ascii="Bookman Old Style" w:hAnsi="Bookman Old Style" w:cs="Times New Roman"/>
                <w:lang w:val="it-CH"/>
              </w:rPr>
              <w:t>Dewan Perwakilan Rakyat Daerah yang selanjutnya disebut DPRD adalah Dewan Perwakilan Rakyat Daerah Kabupaten Bangli.</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fi-FI"/>
              </w:rPr>
            </w:pPr>
            <w:r w:rsidRPr="008B5A4D">
              <w:rPr>
                <w:rFonts w:ascii="Bookman Old Style" w:hAnsi="Bookman Old Style" w:cs="Times New Roman"/>
                <w:lang w:val="fi-FI"/>
              </w:rPr>
              <w:t>Pemerintah Kabupaten adalah Pemerintah Kabupaten Bangli.</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fi-FI"/>
              </w:rPr>
            </w:pPr>
            <w:r w:rsidRPr="008B5A4D">
              <w:rPr>
                <w:rFonts w:ascii="Bookman Old Style" w:hAnsi="Bookman Old Style" w:cs="Times New Roman"/>
                <w:i/>
                <w:iCs/>
                <w:lang w:val="fi-FI"/>
              </w:rPr>
              <w:t>Tri Hita Karana</w:t>
            </w:r>
            <w:r w:rsidRPr="008B5A4D">
              <w:rPr>
                <w:rFonts w:ascii="Bookman Old Style" w:hAnsi="Bookman Old Style" w:cs="Times New Roman"/>
                <w:lang w:val="fi-FI"/>
              </w:rPr>
              <w:t xml:space="preserve"> adalah falsafah hidup masyarakat Bali yang memuat tiga unsur yang membangun keseimbangan dan keharmonisan hubungan antara manusia dengan </w:t>
            </w:r>
            <w:r w:rsidR="00DA48AB" w:rsidRPr="008B5A4D">
              <w:rPr>
                <w:rFonts w:ascii="Bookman Old Style" w:hAnsi="Bookman Old Style" w:cs="Times New Roman"/>
                <w:lang w:val="fi-FI"/>
              </w:rPr>
              <w:t>t</w:t>
            </w:r>
            <w:r w:rsidRPr="008B5A4D">
              <w:rPr>
                <w:rFonts w:ascii="Bookman Old Style" w:hAnsi="Bookman Old Style" w:cs="Times New Roman"/>
                <w:lang w:val="fi-FI"/>
              </w:rPr>
              <w:t>uhan, manusia dengan manusia, dan manusia dengan lingkungannya yang menjadi sumber kesejahteraan, kedamaian, dan kebahagiaan bagi kehidupan manusia.</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fi-FI"/>
              </w:rPr>
            </w:pPr>
            <w:r w:rsidRPr="008B5A4D">
              <w:rPr>
                <w:rFonts w:ascii="Bookman Old Style" w:hAnsi="Bookman Old Style" w:cs="Times New Roman"/>
                <w:lang w:val="fi-FI"/>
              </w:rPr>
              <w:t>Ruang adalah wadah yang meliputi ruang darat, ruang laut, dan ruang udara, termasuk ruang di dalam bumi sebagai satu kesatuan wilayah, tempat manusia dan makhluk lain hidup, melakukan kegiatan, dan memelihara kelangsungan hidupnya.</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Tata ruang adalah wujud struktur ruang dan pola ruang.</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Struktur ruang adalah susunan pusat-pusat permukiman dan sistem jaringan prasarana dan sarana yang berfungsi sebagai pendukung kegiatan sosial ekonomi masyarakat yang secara hirarkis memiliki hubungan fungsional.</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Pola ruang adalah distribusi peruntukan ruang dalam suatu wilayah yang meliputi peruntukan ruang untuk fungsi lindung dan peruntukan ruang untuk fungsi budi</w:t>
            </w:r>
            <w:r w:rsidR="00EB2009" w:rsidRPr="008B5A4D">
              <w:rPr>
                <w:rFonts w:ascii="Bookman Old Style" w:hAnsi="Bookman Old Style" w:cs="Times New Roman"/>
                <w:lang w:val="sv-SE"/>
              </w:rPr>
              <w:t xml:space="preserve"> </w:t>
            </w:r>
            <w:r w:rsidRPr="008B5A4D">
              <w:rPr>
                <w:rFonts w:ascii="Bookman Old Style" w:hAnsi="Bookman Old Style" w:cs="Times New Roman"/>
                <w:lang w:val="sv-SE"/>
              </w:rPr>
              <w:t>daya</w:t>
            </w:r>
            <w:r w:rsidR="00EB2009" w:rsidRPr="008B5A4D">
              <w:rPr>
                <w:rFonts w:ascii="Bookman Old Style" w:hAnsi="Bookman Old Style" w:cs="Times New Roman"/>
                <w:lang w:val="sv-SE"/>
              </w:rPr>
              <w:t>.</w:t>
            </w:r>
            <w:r w:rsidRPr="008B5A4D">
              <w:rPr>
                <w:rFonts w:ascii="Bookman Old Style" w:hAnsi="Bookman Old Style" w:cs="Times New Roman"/>
                <w:lang w:val="sv-SE"/>
              </w:rPr>
              <w:t xml:space="preserve"> </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Penataan ruang adalah suatu sistem proses perencanaan tata ruang, pemanfaatan ruang, dan pengendalian pemanfaatan ruang.</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Penyelenggaraan penataan ruang adalah kegiatan pengaturan, pembinaan, pelaksanaan dan pengawasan.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Pengaturan penataan ruang adalah upaya pembentukan landasan hukum bagi pemerintah, pemerintah provinsi, pemerintah kabupaten/kota dan masyarakat dalam penataan ruang.</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Pembinaan penataan ruang adalah upaya untuk meningkatkan kinerja penataan ruang yang diselenggarakan oleh pemerintah, pemerintah provinsi, pemerintah kabupaten/kota dan masyarakat.</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Pelaksanaan penataan ruang adalah upaya pencapaian tujuan penataan ruang melalui pelaksanaan perencanaan tata ruang, pemanfaatan ruang, dan pengendalian pemanfaatan ruang.</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 xml:space="preserve">Pengawasan penataan ruang adalah upaya agar </w:t>
            </w:r>
            <w:r w:rsidRPr="008B5A4D">
              <w:rPr>
                <w:rFonts w:ascii="Bookman Old Style" w:hAnsi="Bookman Old Style" w:cs="Times New Roman"/>
                <w:lang w:val="sv-SE"/>
              </w:rPr>
              <w:lastRenderedPageBreak/>
              <w:t>penyelenggaraan penataan ruang dapat diwujudkan sesuai dengan ketentuan peraturan perundang-undangan.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Perencanaan tata ruang adalah suatu proses untuk menentukan struktur ruang dan pola ruang yang meliputi penyusunan dan penetapan rencana tata ruang.</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Pemanfaatan ruang adalah upaya untuk mewujudkan struktur ruang dan pola ruang sesuai dengan rencana tata ruang melalui penyusunan dan pelaksanaan program beserta pembiayaannya.</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sv-SE"/>
              </w:rPr>
            </w:pPr>
            <w:r w:rsidRPr="008B5A4D">
              <w:rPr>
                <w:rFonts w:ascii="Bookman Old Style" w:hAnsi="Bookman Old Style" w:cs="Times New Roman"/>
                <w:lang w:val="sv-SE"/>
              </w:rPr>
              <w:t>Pengendalian pemanfaatan ruang adalah upaya untuk mewujudkan tertib tata ruang.</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Rencana tata ruang adalah hasil perencanaan tata ruang.</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Rencana Tata Ruang Wilayah Kabupaten,</w:t>
            </w:r>
            <w:r w:rsidR="006C265E" w:rsidRPr="008B5A4D">
              <w:rPr>
                <w:rFonts w:ascii="Bookman Old Style" w:hAnsi="Bookman Old Style" w:cs="Times New Roman"/>
                <w:lang w:val="pt-BR"/>
              </w:rPr>
              <w:t xml:space="preserve"> yang selanjutnya disebut RTRWK</w:t>
            </w:r>
            <w:r w:rsidR="00DA48AB" w:rsidRPr="008B5A4D">
              <w:rPr>
                <w:rFonts w:ascii="Bookman Old Style" w:hAnsi="Bookman Old Style" w:cs="Times New Roman"/>
                <w:lang w:val="pt-BR"/>
              </w:rPr>
              <w:t>,</w:t>
            </w:r>
            <w:r w:rsidRPr="008B5A4D">
              <w:rPr>
                <w:rFonts w:ascii="Bookman Old Style" w:hAnsi="Bookman Old Style" w:cs="Times New Roman"/>
                <w:lang w:val="pt-BR"/>
              </w:rPr>
              <w:t xml:space="preserve"> adalah hasil perencanaan tata ruang yang merupakan penjabaran strategi dan arahan kebijakan pemanfaatan ruang wilayah nasional, pulau/kepulauan dan provinsi ke dalam struktur dan pola ruang wilayah kabupaten.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Rencana umum tata ruang adalah rencana tata ruang yang dibedakan menurut wilayah administrasi pemerintahan, secara hierarkhi terdiri atas rencana tata ruang wilayah nasional, rencana tata ruang wilayah provinsi, rencana tata ruang wilayah kabupaten, dan rencana tata ruang wilayah kota.</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Rencana rinci tata ruang adalah penjabaran dari rencana umum tata ruang yang terdiri atas rencana tata ruang pulau/kepulauan, rencana tata ruang kawasan strategis nasional, rencana tata ruang kawasan strategis provinsi, rencana detail tata ruang kabupaten/kota, dan rencana tata ruang kawasan strategis kabupaten/kota.</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Wilayah adalah ruang yang merupakan kesatuan geografis beserta segenap unsur terkait yang batas dan sistemnya ditentukan berdasarkan aspek administratif dan/atau aspek fungsional.</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adalah wilayah yang memiliki fungsi utama lindung atau budi</w:t>
            </w:r>
            <w:r w:rsidR="00EB2009" w:rsidRPr="008B5A4D">
              <w:rPr>
                <w:rFonts w:ascii="Bookman Old Style" w:hAnsi="Bookman Old Style" w:cs="Times New Roman"/>
                <w:lang w:val="pt-BR"/>
              </w:rPr>
              <w:t xml:space="preserve"> </w:t>
            </w:r>
            <w:r w:rsidRPr="008B5A4D">
              <w:rPr>
                <w:rFonts w:ascii="Bookman Old Style" w:hAnsi="Bookman Old Style" w:cs="Times New Roman"/>
                <w:lang w:val="pt-BR"/>
              </w:rPr>
              <w:t>daya.</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lindung adalah kawasan yang ditetapkan dengan fungsi utama melindungi kelestarian lingkungan hidup yang mencakup sumber daya alam dan sumber daya buatan.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budi</w:t>
            </w:r>
            <w:r w:rsidR="00EB2009" w:rsidRPr="008B5A4D">
              <w:rPr>
                <w:rFonts w:ascii="Bookman Old Style" w:hAnsi="Bookman Old Style" w:cs="Times New Roman"/>
                <w:lang w:val="pt-BR"/>
              </w:rPr>
              <w:t xml:space="preserve"> </w:t>
            </w:r>
            <w:r w:rsidRPr="008B5A4D">
              <w:rPr>
                <w:rFonts w:ascii="Bookman Old Style" w:hAnsi="Bookman Old Style" w:cs="Times New Roman"/>
                <w:lang w:val="pt-BR"/>
              </w:rPr>
              <w:t>daya adalah wilayah yang ditetapkan dengan fungsi  utama  untuk  dibudidayakan</w:t>
            </w:r>
            <w:r w:rsidR="00EB2009" w:rsidRPr="008B5A4D">
              <w:rPr>
                <w:rFonts w:ascii="Bookman Old Style" w:hAnsi="Bookman Old Style" w:cs="Times New Roman"/>
                <w:lang w:val="pt-BR"/>
              </w:rPr>
              <w:t xml:space="preserve"> </w:t>
            </w:r>
            <w:r w:rsidRPr="008B5A4D">
              <w:rPr>
                <w:rFonts w:ascii="Bookman Old Style" w:hAnsi="Bookman Old Style" w:cs="Times New Roman"/>
                <w:lang w:val="pt-BR"/>
              </w:rPr>
              <w:t>atas   dasar   kondisi dan Potensi sumber daya alam, sumber daya manusia, dan sumber daya buatan.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perkotaan adalah wilayah yang mempunyai kegiatan utama bukan pertanian dengan susunan fungsi kawasan sebagai tempat permukiman perkotaan, pemusatan dan distribusi pelayanan jasa pemerintahan, pelayanan sosial, dan kegiatan ekonomi.</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perdesaan adalah wilayah yang mempunyai kegiatan utama pertanian, termasuk pengelolaan sumber daya alam dengan susunan fungsi kawasan sebagai tempat permukiman perdesaan, pelayanan jasa pemerintahan, pelayanan sosial, dan kegiatan ekonomi.</w:t>
            </w:r>
          </w:p>
          <w:p w:rsidR="00D008CB"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lastRenderedPageBreak/>
              <w:t>Kawasan strategis adalah wilayah yang penataan ruangnya diprioritaskan karena mempunyai pengaruh sangat penting dalam lingkup provinsi terhadap ekonomi, sosial, budaya, dan/atau lingkungan.</w:t>
            </w:r>
          </w:p>
          <w:p w:rsidR="00D008CB" w:rsidRPr="008B5A4D" w:rsidRDefault="00D008CB"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 xml:space="preserve">Kawasan strategis </w:t>
            </w:r>
            <w:r w:rsidRPr="008B5A4D">
              <w:rPr>
                <w:rFonts w:ascii="Bookman Old Style" w:hAnsi="Bookman Old Style"/>
                <w:lang w:val="pt-BR"/>
              </w:rPr>
              <w:t xml:space="preserve">kabupaten </w:t>
            </w:r>
            <w:r w:rsidRPr="008B5A4D">
              <w:rPr>
                <w:rFonts w:ascii="Bookman Old Style" w:hAnsi="Bookman Old Style" w:cs="Times New Roman"/>
                <w:lang w:val="pt-BR"/>
              </w:rPr>
              <w:t xml:space="preserve">adalah wilayah yang penataan ruangnya diprioritaskan karena mempunyai pengaruh sangat penting dalam lingkup </w:t>
            </w:r>
            <w:r w:rsidRPr="008B5A4D">
              <w:rPr>
                <w:rFonts w:ascii="Bookman Old Style" w:hAnsi="Bookman Old Style"/>
                <w:lang w:val="pt-BR"/>
              </w:rPr>
              <w:t xml:space="preserve">kabupaten/kota </w:t>
            </w:r>
            <w:r w:rsidRPr="008B5A4D">
              <w:rPr>
                <w:rFonts w:ascii="Bookman Old Style" w:hAnsi="Bookman Old Style" w:cs="Times New Roman"/>
                <w:lang w:val="pt-BR"/>
              </w:rPr>
              <w:t>terhadap ekonomi, sosial, budaya, dan/atau lingkungan.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Izin pemanfaatan ruang adalah izin yang dipersyaratkan dalam kegiatan pemanfaatan ruang sesuai dengan ketentuan peraturan perundang-undangan.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Pusat Kegiatan Nasional yang selanjutnya disebut PKN adalah kawasan perkotaan yang berfungsi untuk melayani kegiatan skala internasional, nasional, atau beberapa provinsi.</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Pusat Kegiatan Wilayah yang selanjutnya disebut PKW adalah kawasan perkotaan yang berfungsi untuk melayani kegiatan skala provinsi atau beberapa kabupaten/kota.</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Pusat Kegiatan Lokal yang selanjutnya disebut PKL adalah kawasan perkotaan yang berfungsi untuk melayani kegiatan skala kabupaten/kota atau beberapa kecamatan.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Pusat Pelayanan Kawasan yang selanjutnya disebut PPK adalah kawasan perkotaan yang berfungsi untuk melayani kegiatan skala kecamatan atau beberapa desa.</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Pusat Pelayanan Lingkungan yang selanjutnya disebut PPL adalah pusat permukiman yang berfungsi untuk melayani kegiatan skala antar desa.</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Suci adalah kawasan yang disucikan oleh umat Hindu seperti kawasan gunung, perbukitan, danau, mata air, campuhan, laut, dan pantai.</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Tempat Suci adalah kawasan di</w:t>
            </w:r>
            <w:r w:rsidRPr="008B5A4D">
              <w:rPr>
                <w:rFonts w:ascii="Bookman Old Style" w:hAnsi="Bookman Old Style" w:cs="Times New Roman"/>
              </w:rPr>
              <w:t xml:space="preserve"> </w:t>
            </w:r>
            <w:r w:rsidRPr="008B5A4D">
              <w:rPr>
                <w:rFonts w:ascii="Bookman Old Style" w:hAnsi="Bookman Old Style" w:cs="Times New Roman"/>
                <w:lang w:val="pt-BR"/>
              </w:rPr>
              <w:t>sekitar pura yang perlu dijaga kesuciannya dalam radius tertentu sesuai status pura</w:t>
            </w:r>
            <w:r w:rsidRPr="008B5A4D">
              <w:rPr>
                <w:rFonts w:ascii="Bookman Old Style" w:hAnsi="Bookman Old Style" w:cs="Times New Roman"/>
              </w:rPr>
              <w:t xml:space="preserve"> sebagaimana ditetapkan dalam </w:t>
            </w:r>
            <w:r w:rsidRPr="008B5A4D">
              <w:rPr>
                <w:rFonts w:ascii="Bookman Old Style" w:hAnsi="Bookman Old Style" w:cs="Times New Roman"/>
                <w:i/>
                <w:iCs/>
              </w:rPr>
              <w:t>Bhisama Kesucian Pura</w:t>
            </w:r>
            <w:r w:rsidRPr="008B5A4D">
              <w:rPr>
                <w:rFonts w:ascii="Bookman Old Style" w:hAnsi="Bookman Old Style" w:cs="Times New Roman"/>
              </w:rPr>
              <w:t xml:space="preserve"> Parisadha Hindu Dharma Indonesia Pusat (PHDIP) Tahun 1994</w:t>
            </w:r>
            <w:r w:rsidRPr="008B5A4D">
              <w:rPr>
                <w:rFonts w:ascii="Bookman Old Style" w:hAnsi="Bookman Old Style" w:cs="Times New Roman"/>
                <w:lang w:val="pt-BR"/>
              </w:rPr>
              <w:t>.</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Hutan Lindung adalah kawasan hutan yang memiliki sifat khas yang mampu memberikan perlindungan kepada kawasan sekitarnya maupun bawahannya sebagai pengatur tata air, pencegahan banjir, erosi, dan pemeliharaan kesuburan tanah.</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Resapan Air adalah kawasan yang mempunyai kemampuan tinggi untuk meresapkan air hujan sehingga  merupakan tempat pengisian air bumi (</w:t>
            </w:r>
            <w:r w:rsidRPr="008B5A4D">
              <w:rPr>
                <w:rFonts w:ascii="Bookman Old Style" w:hAnsi="Bookman Old Style" w:cs="Times New Roman"/>
                <w:i/>
                <w:lang w:val="pt-BR"/>
              </w:rPr>
              <w:t>ak</w:t>
            </w:r>
            <w:r w:rsidR="00EB2009" w:rsidRPr="008B5A4D">
              <w:rPr>
                <w:rFonts w:ascii="Bookman Old Style" w:hAnsi="Bookman Old Style" w:cs="Times New Roman"/>
                <w:i/>
                <w:lang w:val="pt-BR"/>
              </w:rPr>
              <w:t>u</w:t>
            </w:r>
            <w:r w:rsidRPr="008B5A4D">
              <w:rPr>
                <w:rFonts w:ascii="Bookman Old Style" w:hAnsi="Bookman Old Style" w:cs="Times New Roman"/>
                <w:i/>
                <w:lang w:val="pt-BR"/>
              </w:rPr>
              <w:t>ifer</w:t>
            </w:r>
            <w:r w:rsidRPr="008B5A4D">
              <w:rPr>
                <w:rFonts w:ascii="Bookman Old Style" w:hAnsi="Bookman Old Style" w:cs="Times New Roman"/>
                <w:lang w:val="pt-BR"/>
              </w:rPr>
              <w:t>) yang berguna sebagai sumber air.</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Sempadan Sungai adalah kawasan sepanjang kiri-kanan sungai, termasuk sungai buatan/kanal/saluran irigasi primer yang mempunyai manfaat penting untuk mempertahankan kelestarian fungsi sungai.</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sekitar danau/waduk adalah kawasan sekeliling danau atau waduk yang mempunyai manfaat penting untuk mempertahankan kelestarian fungsi danau atau waduk.</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 xml:space="preserve">Kawasan Sekitar Mata Air adalah kawasan sekeliling mata </w:t>
            </w:r>
            <w:r w:rsidRPr="008B5A4D">
              <w:rPr>
                <w:rFonts w:ascii="Bookman Old Style" w:hAnsi="Bookman Old Style" w:cs="Times New Roman"/>
                <w:lang w:val="pt-BR"/>
              </w:rPr>
              <w:lastRenderedPageBreak/>
              <w:t>air yang mempunyai manfaat penting untuk kelestarian fungsi mata air.</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Ruang Terbuka Hijau Kota yang selanjutnya dis</w:t>
            </w:r>
            <w:r w:rsidRPr="008B5A4D">
              <w:rPr>
                <w:rFonts w:ascii="Bookman Old Style" w:hAnsi="Bookman Old Style" w:cs="Times New Roman"/>
              </w:rPr>
              <w:t>ebut</w:t>
            </w:r>
            <w:r w:rsidRPr="008B5A4D">
              <w:rPr>
                <w:rFonts w:ascii="Bookman Old Style" w:hAnsi="Bookman Old Style" w:cs="Times New Roman"/>
                <w:lang w:val="pt-BR"/>
              </w:rPr>
              <w:t xml:space="preserve"> RTHK adalah ruang-ruang dalam kota dalam bentuk area/kawasan maupun memanjang/jalur yang didominasi oleh tumbuhan yang dibina untuk fungsi perlindungan habitat tertentu, dan/atau sarana kota, dan/atau pengaman jaringan prasarana, dan/atau budidaya pertanian.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Taman Wisata Alam adalah kawasan pelestarian alam darat maupun perairan yang terutama dimanfaatkan untuk pariwisata dan rekreasi alam.</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Cagar Budaya dan Ilmu Pengetahuan adalah tempat serta ruang di sekitar bangunan bernilai budaya tinggi dan sebagai tempat serta ruang di sekitar situs purbakala dan kawasan yang memiliki bentukan geologi alami yang khas.</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Kawasan Daya Tarik Wisata Khusus, yang selanjutnya disebut KDTWK, adalah kawasan strategis pariwisata yang berada dalam geografis satu atau lebih wilayah administrasi desa/kelurahan yang di dalamnya terdapat potensi daya tarik wisata, aksesibilitas yang tinggi, ketersediaan fasilitas umum dan fasilitas pariwisata s</w:t>
            </w:r>
            <w:r w:rsidRPr="008B5A4D">
              <w:rPr>
                <w:rFonts w:ascii="Bookman Old Style" w:hAnsi="Bookman Old Style" w:cs="Times New Roman"/>
              </w:rPr>
              <w:t xml:space="preserve">ecara terbatas </w:t>
            </w:r>
            <w:r w:rsidRPr="008B5A4D">
              <w:rPr>
                <w:rFonts w:ascii="Bookman Old Style" w:hAnsi="Bookman Old Style" w:cs="Times New Roman"/>
                <w:lang w:val="pt-BR"/>
              </w:rPr>
              <w:t>serta aktivitas sosial budaya masyarakat yang saling mendukung dalam perwujudan kepariwisataan, namun pengembangannya  sangat dibatasi untuk lebih diarahkan kepada upaya pelestarian budaya dan lingkungan hidup</w:t>
            </w:r>
            <w:r w:rsidRPr="008B5A4D">
              <w:rPr>
                <w:rFonts w:ascii="Bookman Old Style" w:hAnsi="Bookman Old Style" w:cs="Times New Roman"/>
              </w:rPr>
              <w:t>.</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 xml:space="preserve">Daya Tarik Wisata, yang selanjutnya disebut DTW, adalah segala sesuatu yang memiliki keunikan, keindahan, dan nilai yang berupa keanekaragaman kekayaan alam, budaya, hasil buatan manusia serta aktivitas sosial budaya masyarakat yang menjadi sasaran atau tujuan kunjungan wisatawan, yang dapat berupa kawasan/hamparan, </w:t>
            </w:r>
            <w:r w:rsidRPr="008B5A4D">
              <w:rPr>
                <w:rFonts w:ascii="Bookman Old Style" w:hAnsi="Bookman Old Style" w:cs="Times New Roman"/>
              </w:rPr>
              <w:t>wilayah desa/kelurahan, masa bangunan</w:t>
            </w:r>
            <w:r w:rsidRPr="008B5A4D">
              <w:rPr>
                <w:rFonts w:ascii="Bookman Old Style" w:hAnsi="Bookman Old Style" w:cs="Times New Roman"/>
                <w:lang w:val="pt-BR"/>
              </w:rPr>
              <w:t>, bangun-bangunan dan lingkungan sekitarnya, jalur wisata yang lokasinya tersebar di wilayah kabupaten/kota</w:t>
            </w:r>
            <w:r w:rsidRPr="008B5A4D">
              <w:rPr>
                <w:rFonts w:ascii="Bookman Old Style" w:hAnsi="Bookman Old Style" w:cs="Times New Roman"/>
              </w:rPr>
              <w:t>.</w:t>
            </w:r>
            <w:r w:rsidRPr="008B5A4D">
              <w:rPr>
                <w:rFonts w:ascii="Bookman Old Style" w:hAnsi="Bookman Old Style" w:cs="Times New Roman"/>
                <w:lang w:val="pt-BR"/>
              </w:rPr>
              <w:t xml:space="preserve"> </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 xml:space="preserve">Kawasan </w:t>
            </w:r>
            <w:r w:rsidRPr="008B5A4D">
              <w:rPr>
                <w:rFonts w:ascii="Bookman Old Style" w:hAnsi="Bookman Old Style" w:cs="Times New Roman"/>
              </w:rPr>
              <w:t xml:space="preserve">peruntukan </w:t>
            </w:r>
            <w:r w:rsidRPr="008B5A4D">
              <w:rPr>
                <w:rFonts w:ascii="Bookman Old Style" w:hAnsi="Bookman Old Style" w:cs="Times New Roman"/>
                <w:lang w:val="pt-BR"/>
              </w:rPr>
              <w:t xml:space="preserve">permukiman adalah bagian dari lingkungan hidup di luar kawasan lindung, baik yang berupa kawasan perkotaan maupun </w:t>
            </w:r>
            <w:r w:rsidRPr="008B5A4D">
              <w:rPr>
                <w:rFonts w:ascii="Bookman Old Style" w:hAnsi="Bookman Old Style" w:cs="Times New Roman"/>
              </w:rPr>
              <w:t xml:space="preserve">kawasan </w:t>
            </w:r>
            <w:r w:rsidRPr="008B5A4D">
              <w:rPr>
                <w:rFonts w:ascii="Bookman Old Style" w:hAnsi="Bookman Old Style" w:cs="Times New Roman"/>
                <w:lang w:val="pt-BR"/>
              </w:rPr>
              <w:t>perdesaan yang berfungsi sebagai lingkungan tempat tinggal atau lingkungan hunian dan tempat kegiatan yang mendukung perikehidupan dan penghidupan</w:t>
            </w:r>
            <w:r w:rsidRPr="008B5A4D">
              <w:rPr>
                <w:rFonts w:ascii="Bookman Old Style" w:hAnsi="Bookman Old Style" w:cs="Times New Roman"/>
              </w:rPr>
              <w:t>.</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 xml:space="preserve">Kawasan </w:t>
            </w:r>
            <w:r w:rsidRPr="008B5A4D">
              <w:rPr>
                <w:rFonts w:ascii="Bookman Old Style" w:hAnsi="Bookman Old Style" w:cs="Times New Roman"/>
              </w:rPr>
              <w:t xml:space="preserve">peruntukan </w:t>
            </w:r>
            <w:r w:rsidRPr="008B5A4D">
              <w:rPr>
                <w:rFonts w:ascii="Bookman Old Style" w:hAnsi="Bookman Old Style" w:cs="Times New Roman"/>
                <w:lang w:val="pt-BR"/>
              </w:rPr>
              <w:t xml:space="preserve">pertanian adalah kawasan yang diperuntukkan bagi kegiatan pertanian </w:t>
            </w:r>
            <w:r w:rsidRPr="008B5A4D">
              <w:rPr>
                <w:rFonts w:ascii="Bookman Old Style" w:hAnsi="Bookman Old Style" w:cs="Times New Roman"/>
              </w:rPr>
              <w:t xml:space="preserve">dalam arti luas </w:t>
            </w:r>
            <w:r w:rsidRPr="008B5A4D">
              <w:rPr>
                <w:rFonts w:ascii="Bookman Old Style" w:hAnsi="Bookman Old Style" w:cs="Times New Roman"/>
                <w:lang w:val="pt-BR"/>
              </w:rPr>
              <w:t xml:space="preserve">yang terdiri </w:t>
            </w:r>
            <w:r w:rsidRPr="008B5A4D">
              <w:rPr>
                <w:rFonts w:ascii="Bookman Old Style" w:hAnsi="Bookman Old Style" w:cs="Times New Roman"/>
              </w:rPr>
              <w:t>atas kawasan budidaya tanaman pangan, kawasan budidaya hortikultura, kawasan budidaya perkebunan dan budidaya peternakan.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 xml:space="preserve">Kawasan </w:t>
            </w:r>
            <w:r w:rsidRPr="008B5A4D">
              <w:rPr>
                <w:rFonts w:ascii="Bookman Old Style" w:hAnsi="Bookman Old Style" w:cs="Times New Roman"/>
              </w:rPr>
              <w:t xml:space="preserve">peruntukan perikanan </w:t>
            </w:r>
            <w:r w:rsidRPr="008B5A4D">
              <w:rPr>
                <w:rFonts w:ascii="Bookman Old Style" w:hAnsi="Bookman Old Style" w:cs="Times New Roman"/>
                <w:lang w:val="pt-BR"/>
              </w:rPr>
              <w:t xml:space="preserve">adalah kawasan yang diperuntukkan bagi kegiatan </w:t>
            </w:r>
            <w:r w:rsidRPr="008B5A4D">
              <w:rPr>
                <w:rFonts w:ascii="Bookman Old Style" w:hAnsi="Bookman Old Style" w:cs="Times New Roman"/>
              </w:rPr>
              <w:t xml:space="preserve">perikanan </w:t>
            </w:r>
            <w:r w:rsidRPr="008B5A4D">
              <w:rPr>
                <w:rFonts w:ascii="Bookman Old Style" w:hAnsi="Bookman Old Style" w:cs="Times New Roman"/>
                <w:lang w:val="pt-BR"/>
              </w:rPr>
              <w:t xml:space="preserve">yang terdiri </w:t>
            </w:r>
            <w:r w:rsidRPr="008B5A4D">
              <w:rPr>
                <w:rFonts w:ascii="Bookman Old Style" w:hAnsi="Bookman Old Style" w:cs="Times New Roman"/>
              </w:rPr>
              <w:t>atas kawasan perikanan tangkap di laut maupun perairan umum, kawasan budidaya perikanan dan kawasan pengolahan hasil perikanan.</w:t>
            </w:r>
          </w:p>
          <w:p w:rsidR="00AC5B4F" w:rsidRPr="008B5A4D" w:rsidRDefault="00AC5B4F"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 xml:space="preserve">Kawasan peruntukan pertambangan adalah wilayah yang </w:t>
            </w:r>
            <w:r w:rsidRPr="008B5A4D">
              <w:rPr>
                <w:rFonts w:ascii="Bookman Old Style" w:hAnsi="Bookman Old Style" w:cs="Times New Roman"/>
                <w:lang w:val="pt-BR"/>
              </w:rPr>
              <w:lastRenderedPageBreak/>
              <w:t>memiliki sumber daya bahan tambang yang berwujud padat, cair atau gas berdasarkan peta/data geologi dan merupakan tempat dilakukannya seluruh tahapan kegiatan per</w:t>
            </w:r>
            <w:r w:rsidR="00B0341A" w:rsidRPr="008B5A4D">
              <w:rPr>
                <w:rFonts w:ascii="Bookman Old Style" w:hAnsi="Bookman Old Style" w:cs="Times New Roman"/>
                <w:lang w:val="pt-BR"/>
              </w:rPr>
              <w:t>tambangan yang meliputi penyel</w:t>
            </w:r>
            <w:r w:rsidR="00B0341A" w:rsidRPr="008B5A4D">
              <w:rPr>
                <w:rFonts w:ascii="Bookman Old Style" w:hAnsi="Bookman Old Style" w:cs="Times New Roman"/>
              </w:rPr>
              <w:t>i</w:t>
            </w:r>
            <w:r w:rsidRPr="008B5A4D">
              <w:rPr>
                <w:rFonts w:ascii="Bookman Old Style" w:hAnsi="Bookman Old Style" w:cs="Times New Roman"/>
                <w:lang w:val="pt-BR"/>
              </w:rPr>
              <w:t>dikan umum, eksplorasi, operasi produksi dan pasca tambang, baik di wilayah darat maupun perairan</w:t>
            </w:r>
          </w:p>
          <w:p w:rsidR="00FC602A" w:rsidRPr="008B5A4D" w:rsidRDefault="00FC602A"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Peraturan Zonasi adalah ketentuan yang mengatur tentang persyaratan pemanfaatan ruang dan ketentuan pengendaliannya dan disusun untuk setiap blok/zona peruntukan yang penetapan zonanya dalam rencana rinci tata ruang</w:t>
            </w:r>
            <w:r w:rsidRPr="008B5A4D">
              <w:rPr>
                <w:rFonts w:ascii="Bookman Old Style" w:hAnsi="Bookman Old Style" w:cs="Times New Roman"/>
              </w:rPr>
              <w:t>.</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pt-BR"/>
              </w:rPr>
              <w:t>Daerah Aliran Sungai yang selanjutnya disebut DAS, adalah suatu wilayah daratan yang merupakan satu kesatuan dengan sungai dan anak-anak sungainya, yang berfungsi menampung, menyimpan, dan mengalirkan air yang berasal dari curah hujan ke danau atau ke laut secara alami, yang batas di darat merupakan pemisah topografis dan batas di laut sampai dengan daerah perairan yang masih terpengaruh aktivitas daratan</w:t>
            </w:r>
            <w:r w:rsidRPr="008B5A4D">
              <w:rPr>
                <w:rFonts w:ascii="Bookman Old Style" w:hAnsi="Bookman Old Style" w:cs="Times New Roman"/>
              </w:rPr>
              <w:t>.</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i/>
                <w:iCs/>
                <w:lang w:val="pt-BR"/>
              </w:rPr>
              <w:t>Bhisama</w:t>
            </w:r>
            <w:r w:rsidRPr="008B5A4D">
              <w:rPr>
                <w:rFonts w:ascii="Bookman Old Style" w:hAnsi="Bookman Old Style" w:cs="Times New Roman"/>
                <w:lang w:val="pt-BR"/>
              </w:rPr>
              <w:t xml:space="preserve"> Kesucian Pura adalah norma agama yang ditetapkan oleh Sabha Pandita Parisada Hindu Dharma Indonesia Pusat, sebagai pedoman pengamalan ajaran Agama Hindu tentang kawasan kesucian pura yang belum dijelaskan secara lengkap dalam kitab suci</w:t>
            </w:r>
            <w:r w:rsidRPr="008B5A4D">
              <w:rPr>
                <w:rFonts w:ascii="Bookman Old Style" w:hAnsi="Bookman Old Style" w:cs="Times New Roman"/>
              </w:rPr>
              <w:t>.</w:t>
            </w:r>
            <w:r w:rsidRPr="008B5A4D">
              <w:rPr>
                <w:rFonts w:ascii="Bookman Old Style" w:hAnsi="Bookman Old Style" w:cs="Times New Roman"/>
                <w:lang w:val="pt-BR"/>
              </w:rPr>
              <w:t xml:space="preserve"> </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i/>
                <w:iCs/>
                <w:lang w:val="pt-BR"/>
              </w:rPr>
              <w:t>Sad Kertih</w:t>
            </w:r>
            <w:r w:rsidRPr="008B5A4D">
              <w:rPr>
                <w:rFonts w:ascii="Bookman Old Style" w:hAnsi="Bookman Old Style" w:cs="Times New Roman"/>
                <w:lang w:val="pt-BR"/>
              </w:rPr>
              <w:t xml:space="preserve"> adalah enam sumber kesejahteraan yang harus dilestarikan untuk mencapai kebahagiaan lahir dan batin yang terdiri dari </w:t>
            </w:r>
            <w:r w:rsidRPr="008B5A4D">
              <w:rPr>
                <w:rFonts w:ascii="Bookman Old Style" w:hAnsi="Bookman Old Style" w:cs="Times New Roman"/>
                <w:i/>
                <w:iCs/>
                <w:lang w:val="pt-BR"/>
              </w:rPr>
              <w:t>atma kert</w:t>
            </w:r>
            <w:r w:rsidRPr="008B5A4D">
              <w:rPr>
                <w:rFonts w:ascii="Bookman Old Style" w:hAnsi="Bookman Old Style" w:cs="Times New Roman"/>
                <w:i/>
                <w:iCs/>
              </w:rPr>
              <w:t>i</w:t>
            </w:r>
            <w:r w:rsidRPr="008B5A4D">
              <w:rPr>
                <w:rFonts w:ascii="Bookman Old Style" w:hAnsi="Bookman Old Style" w:cs="Times New Roman"/>
                <w:i/>
                <w:iCs/>
                <w:lang w:val="pt-BR"/>
              </w:rPr>
              <w:t>h, wana kert</w:t>
            </w:r>
            <w:r w:rsidRPr="008B5A4D">
              <w:rPr>
                <w:rFonts w:ascii="Bookman Old Style" w:hAnsi="Bookman Old Style" w:cs="Times New Roman"/>
                <w:i/>
                <w:iCs/>
              </w:rPr>
              <w:t>i</w:t>
            </w:r>
            <w:r w:rsidRPr="008B5A4D">
              <w:rPr>
                <w:rFonts w:ascii="Bookman Old Style" w:hAnsi="Bookman Old Style" w:cs="Times New Roman"/>
                <w:i/>
                <w:iCs/>
                <w:lang w:val="pt-BR"/>
              </w:rPr>
              <w:t>h, danu kert</w:t>
            </w:r>
            <w:r w:rsidRPr="008B5A4D">
              <w:rPr>
                <w:rFonts w:ascii="Bookman Old Style" w:hAnsi="Bookman Old Style" w:cs="Times New Roman"/>
                <w:i/>
                <w:iCs/>
              </w:rPr>
              <w:t>i</w:t>
            </w:r>
            <w:r w:rsidRPr="008B5A4D">
              <w:rPr>
                <w:rFonts w:ascii="Bookman Old Style" w:hAnsi="Bookman Old Style" w:cs="Times New Roman"/>
                <w:i/>
                <w:iCs/>
                <w:lang w:val="pt-BR"/>
              </w:rPr>
              <w:t>h, segara kert</w:t>
            </w:r>
            <w:r w:rsidRPr="008B5A4D">
              <w:rPr>
                <w:rFonts w:ascii="Bookman Old Style" w:hAnsi="Bookman Old Style" w:cs="Times New Roman"/>
                <w:i/>
                <w:iCs/>
              </w:rPr>
              <w:t>ih</w:t>
            </w:r>
            <w:r w:rsidRPr="008B5A4D">
              <w:rPr>
                <w:rFonts w:ascii="Bookman Old Style" w:hAnsi="Bookman Old Style" w:cs="Times New Roman"/>
                <w:i/>
                <w:iCs/>
                <w:lang w:val="pt-BR"/>
              </w:rPr>
              <w:t>, jana kert</w:t>
            </w:r>
            <w:r w:rsidRPr="008B5A4D">
              <w:rPr>
                <w:rFonts w:ascii="Bookman Old Style" w:hAnsi="Bookman Old Style" w:cs="Times New Roman"/>
                <w:i/>
                <w:iCs/>
              </w:rPr>
              <w:t>ih</w:t>
            </w:r>
            <w:r w:rsidRPr="008B5A4D">
              <w:rPr>
                <w:rFonts w:ascii="Bookman Old Style" w:hAnsi="Bookman Old Style" w:cs="Times New Roman"/>
                <w:i/>
                <w:iCs/>
                <w:lang w:val="pt-BR"/>
              </w:rPr>
              <w:t xml:space="preserve"> </w:t>
            </w:r>
            <w:r w:rsidRPr="008B5A4D">
              <w:rPr>
                <w:rFonts w:ascii="Bookman Old Style" w:hAnsi="Bookman Old Style" w:cs="Times New Roman"/>
                <w:lang w:val="pt-BR"/>
              </w:rPr>
              <w:t>dan</w:t>
            </w:r>
            <w:r w:rsidRPr="008B5A4D">
              <w:rPr>
                <w:rFonts w:ascii="Bookman Old Style" w:hAnsi="Bookman Old Style" w:cs="Times New Roman"/>
                <w:i/>
                <w:iCs/>
                <w:lang w:val="pt-BR"/>
              </w:rPr>
              <w:t xml:space="preserve"> jagat kert</w:t>
            </w:r>
            <w:r w:rsidRPr="008B5A4D">
              <w:rPr>
                <w:rFonts w:ascii="Bookman Old Style" w:hAnsi="Bookman Old Style" w:cs="Times New Roman"/>
                <w:i/>
                <w:iCs/>
              </w:rPr>
              <w:t>ih.</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i/>
                <w:iCs/>
              </w:rPr>
              <w:t xml:space="preserve">Tri Mandala </w:t>
            </w:r>
            <w:r w:rsidRPr="008B5A4D">
              <w:rPr>
                <w:rFonts w:ascii="Bookman Old Style" w:hAnsi="Bookman Old Style" w:cs="Times New Roman"/>
              </w:rPr>
              <w:t xml:space="preserve">adalah pola pembagian wilayah, kawasan, dan/atau pekarangan yang dibagi menjadi tiga tingkatan terdiri atas </w:t>
            </w:r>
            <w:r w:rsidRPr="008B5A4D">
              <w:rPr>
                <w:rFonts w:ascii="Bookman Old Style" w:hAnsi="Bookman Old Style" w:cs="Times New Roman"/>
                <w:i/>
                <w:iCs/>
              </w:rPr>
              <w:t>utama mandala, madya mandala</w:t>
            </w:r>
            <w:r w:rsidRPr="008B5A4D">
              <w:rPr>
                <w:rFonts w:ascii="Bookman Old Style" w:hAnsi="Bookman Old Style" w:cs="Times New Roman"/>
              </w:rPr>
              <w:t xml:space="preserve"> dan </w:t>
            </w:r>
            <w:r w:rsidRPr="008B5A4D">
              <w:rPr>
                <w:rFonts w:ascii="Bookman Old Style" w:hAnsi="Bookman Old Style" w:cs="Times New Roman"/>
                <w:i/>
                <w:iCs/>
              </w:rPr>
              <w:t>nista mandala.</w:t>
            </w:r>
            <w:r w:rsidRPr="008B5A4D">
              <w:rPr>
                <w:rFonts w:ascii="Bookman Old Style" w:hAnsi="Bookman Old Style" w:cs="Times New Roman"/>
              </w:rPr>
              <w:t xml:space="preserve"> </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i/>
                <w:iCs/>
              </w:rPr>
              <w:t>Cathus Patha</w:t>
            </w:r>
            <w:r w:rsidRPr="008B5A4D">
              <w:rPr>
                <w:rFonts w:ascii="Bookman Old Style" w:hAnsi="Bookman Old Style" w:cs="Times New Roman"/>
              </w:rPr>
              <w:t xml:space="preserve"> adalah simpang empat sakral yang ruas-ruasnya mengarah ke empat penjuru mata angin (utara, timur, selatan dan barat) dan diperankan sebagai pusat (</w:t>
            </w:r>
            <w:r w:rsidRPr="008B5A4D">
              <w:rPr>
                <w:rFonts w:ascii="Bookman Old Style" w:hAnsi="Bookman Old Style" w:cs="Times New Roman"/>
                <w:i/>
                <w:iCs/>
              </w:rPr>
              <w:t xml:space="preserve">puser) </w:t>
            </w:r>
            <w:r w:rsidRPr="008B5A4D">
              <w:rPr>
                <w:rFonts w:ascii="Bookman Old Style" w:hAnsi="Bookman Old Style" w:cs="Times New Roman"/>
              </w:rPr>
              <w:t xml:space="preserve">wilayah, kawasan dan/atau desa. </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i/>
                <w:iCs/>
                <w:lang w:val="pt-BR"/>
              </w:rPr>
              <w:t>Desa P</w:t>
            </w:r>
            <w:r w:rsidRPr="008B5A4D">
              <w:rPr>
                <w:rFonts w:ascii="Bookman Old Style" w:hAnsi="Bookman Old Style" w:cs="Times New Roman"/>
                <w:i/>
                <w:iCs/>
              </w:rPr>
              <w:t>a</w:t>
            </w:r>
            <w:r w:rsidRPr="008B5A4D">
              <w:rPr>
                <w:rFonts w:ascii="Bookman Old Style" w:hAnsi="Bookman Old Style" w:cs="Times New Roman"/>
                <w:i/>
                <w:iCs/>
                <w:lang w:val="pt-BR"/>
              </w:rPr>
              <w:t>kraman</w:t>
            </w:r>
            <w:r w:rsidRPr="008B5A4D">
              <w:rPr>
                <w:rFonts w:ascii="Bookman Old Style" w:hAnsi="Bookman Old Style" w:cs="Times New Roman"/>
                <w:lang w:val="pt-BR"/>
              </w:rPr>
              <w:t xml:space="preserve"> adalah </w:t>
            </w:r>
            <w:r w:rsidRPr="008B5A4D">
              <w:rPr>
                <w:rFonts w:ascii="Bookman Old Style" w:hAnsi="Bookman Old Style" w:cs="Times New Roman"/>
              </w:rPr>
              <w:t xml:space="preserve">kesatuan masyarakat hukum adat di Provinsi Bali yang mempunyai satu kesatuan tradisi dan tata krama pergaulan hidup masyarakat umat Hindu secara turun temurun dalam ikatan </w:t>
            </w:r>
            <w:r w:rsidRPr="008B5A4D">
              <w:rPr>
                <w:rFonts w:ascii="Bookman Old Style" w:hAnsi="Bookman Old Style" w:cs="Times New Roman"/>
                <w:i/>
                <w:iCs/>
              </w:rPr>
              <w:t>kahyangan tiga</w:t>
            </w:r>
            <w:r w:rsidRPr="008B5A4D">
              <w:rPr>
                <w:rFonts w:ascii="Bookman Old Style" w:hAnsi="Bookman Old Style" w:cs="Times New Roman"/>
              </w:rPr>
              <w:t xml:space="preserve"> atau </w:t>
            </w:r>
            <w:r w:rsidRPr="008B5A4D">
              <w:rPr>
                <w:rFonts w:ascii="Bookman Old Style" w:hAnsi="Bookman Old Style" w:cs="Times New Roman"/>
                <w:i/>
                <w:iCs/>
              </w:rPr>
              <w:t>kahyangan desa</w:t>
            </w:r>
            <w:r w:rsidRPr="008B5A4D">
              <w:rPr>
                <w:rFonts w:ascii="Bookman Old Style" w:hAnsi="Bookman Old Style" w:cs="Times New Roman"/>
              </w:rPr>
              <w:t xml:space="preserve"> yang mempunyai wilayah tertentu dan harta kekayaan sendiri serta berhak mengurus rumah tangganya sendiri.</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i/>
                <w:iCs/>
              </w:rPr>
              <w:t xml:space="preserve">Awig-awig Desa Pekraman </w:t>
            </w:r>
            <w:r w:rsidRPr="008B5A4D">
              <w:rPr>
                <w:rFonts w:ascii="Bookman Old Style" w:hAnsi="Bookman Old Style" w:cs="Times New Roman"/>
                <w:iCs/>
              </w:rPr>
              <w:t xml:space="preserve">adalah peraturan-peraturan baik yang tertulis maupun tidak tertulis dan telah disepakati bersama oleh </w:t>
            </w:r>
            <w:r w:rsidRPr="008B5A4D">
              <w:rPr>
                <w:rFonts w:ascii="Bookman Old Style" w:hAnsi="Bookman Old Style" w:cs="Times New Roman"/>
                <w:i/>
                <w:iCs/>
              </w:rPr>
              <w:t>Desa Pekraman.</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rPr>
            </w:pPr>
            <w:r w:rsidRPr="008B5A4D">
              <w:rPr>
                <w:rFonts w:ascii="Bookman Old Style" w:hAnsi="Bookman Old Style" w:cs="Times New Roman"/>
                <w:i/>
                <w:iCs/>
              </w:rPr>
              <w:t>Palemahan</w:t>
            </w:r>
            <w:r w:rsidRPr="008B5A4D">
              <w:rPr>
                <w:rFonts w:ascii="Bookman Old Style" w:hAnsi="Bookman Old Style" w:cs="Times New Roman"/>
              </w:rPr>
              <w:t xml:space="preserve"> </w:t>
            </w:r>
            <w:r w:rsidRPr="008B5A4D">
              <w:rPr>
                <w:rFonts w:ascii="Bookman Old Style" w:hAnsi="Bookman Old Style" w:cs="Times New Roman"/>
                <w:i/>
                <w:iCs/>
              </w:rPr>
              <w:t>desa pakraman</w:t>
            </w:r>
            <w:r w:rsidRPr="008B5A4D">
              <w:rPr>
                <w:rFonts w:ascii="Bookman Old Style" w:hAnsi="Bookman Old Style" w:cs="Times New Roman"/>
              </w:rPr>
              <w:t xml:space="preserve"> adalah wilayah yang dimiliki oleh </w:t>
            </w:r>
            <w:r w:rsidRPr="008B5A4D">
              <w:rPr>
                <w:rFonts w:ascii="Bookman Old Style" w:hAnsi="Bookman Old Style" w:cs="Times New Roman"/>
                <w:i/>
                <w:iCs/>
              </w:rPr>
              <w:t>desa pakraman</w:t>
            </w:r>
            <w:r w:rsidRPr="008B5A4D">
              <w:rPr>
                <w:rFonts w:ascii="Bookman Old Style" w:hAnsi="Bookman Old Style" w:cs="Times New Roman"/>
              </w:rPr>
              <w:t xml:space="preserve"> yang terdiri atas satu atau lebih </w:t>
            </w:r>
            <w:r w:rsidRPr="008B5A4D">
              <w:rPr>
                <w:rFonts w:ascii="Bookman Old Style" w:hAnsi="Bookman Old Style" w:cs="Times New Roman"/>
                <w:i/>
                <w:iCs/>
              </w:rPr>
              <w:t>banjar</w:t>
            </w:r>
            <w:r w:rsidRPr="008B5A4D">
              <w:rPr>
                <w:rFonts w:ascii="Bookman Old Style" w:hAnsi="Bookman Old Style" w:cs="Times New Roman"/>
              </w:rPr>
              <w:t xml:space="preserve"> </w:t>
            </w:r>
            <w:r w:rsidRPr="008B5A4D">
              <w:rPr>
                <w:rFonts w:ascii="Bookman Old Style" w:hAnsi="Bookman Old Style" w:cs="Times New Roman"/>
                <w:i/>
                <w:iCs/>
              </w:rPr>
              <w:t>pakraman</w:t>
            </w:r>
            <w:r w:rsidRPr="008B5A4D">
              <w:rPr>
                <w:rFonts w:ascii="Bookman Old Style" w:hAnsi="Bookman Old Style" w:cs="Times New Roman"/>
              </w:rPr>
              <w:t xml:space="preserve"> yang tidak dapat dipisah-pisahkan. </w:t>
            </w:r>
          </w:p>
          <w:p w:rsidR="005B68CB"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rPr>
            </w:pPr>
            <w:r w:rsidRPr="008B5A4D">
              <w:rPr>
                <w:rFonts w:ascii="Bookman Old Style" w:hAnsi="Bookman Old Style" w:cs="Times New Roman"/>
              </w:rPr>
              <w:t xml:space="preserve">Masyarakat adalah orang seorang, kelompok orang termasuk masyarakat hukum adat,  lembaga dan/atau badan hukum non pemerintahan yang mewakili kepentingan individu, kelompok, sektor, profesi kawasan atau wilayah tertentu dalam penyelenggaraan penataan ruang. </w:t>
            </w:r>
          </w:p>
          <w:p w:rsidR="005B68CB" w:rsidRPr="008B5A4D" w:rsidRDefault="005B68CB" w:rsidP="00D73380">
            <w:pPr>
              <w:numPr>
                <w:ilvl w:val="3"/>
                <w:numId w:val="3"/>
              </w:numPr>
              <w:tabs>
                <w:tab w:val="left" w:pos="432"/>
                <w:tab w:val="left" w:pos="567"/>
                <w:tab w:val="left" w:pos="709"/>
              </w:tabs>
              <w:ind w:left="432" w:right="-4" w:hanging="432"/>
              <w:jc w:val="both"/>
              <w:rPr>
                <w:rFonts w:ascii="Bookman Old Style" w:hAnsi="Bookman Old Style" w:cs="Times New Roman"/>
              </w:rPr>
            </w:pPr>
            <w:r w:rsidRPr="008B5A4D">
              <w:rPr>
                <w:rFonts w:ascii="Bookman Old Style" w:hAnsi="Bookman Old Style" w:cs="Times New Roman"/>
              </w:rPr>
              <w:lastRenderedPageBreak/>
              <w:t xml:space="preserve">Peran Masyarakat adalah partisipasi aktif masyarakat dalam perancanaan tata ruang, pemanfaatan ruang, dan pengendalian pemanfaatan ruang. </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rPr>
            </w:pPr>
            <w:r w:rsidRPr="008B5A4D">
              <w:rPr>
                <w:rFonts w:ascii="Bookman Old Style" w:hAnsi="Bookman Old Style" w:cs="Times New Roman"/>
                <w:i/>
              </w:rPr>
              <w:t>Tri Wana</w:t>
            </w:r>
            <w:r w:rsidRPr="008B5A4D">
              <w:rPr>
                <w:rFonts w:ascii="Bookman Old Style" w:hAnsi="Bookman Old Style" w:cs="Times New Roman"/>
              </w:rPr>
              <w:t xml:space="preserve"> adalah penjabaran dari </w:t>
            </w:r>
            <w:r w:rsidRPr="008B5A4D">
              <w:rPr>
                <w:rFonts w:ascii="Bookman Old Style" w:hAnsi="Bookman Old Style" w:cs="Times New Roman"/>
                <w:i/>
              </w:rPr>
              <w:t>Konsep Wanaśri</w:t>
            </w:r>
            <w:r w:rsidRPr="008B5A4D">
              <w:rPr>
                <w:rFonts w:ascii="Bookman Old Style" w:hAnsi="Bookman Old Style" w:cs="Times New Roman"/>
              </w:rPr>
              <w:t xml:space="preserve">, yaitu konsep pengklasifikasian hutan dalam tipa tipe antara mencakup : </w:t>
            </w:r>
            <w:r w:rsidRPr="008B5A4D">
              <w:rPr>
                <w:rFonts w:ascii="Bookman Old Style" w:hAnsi="Bookman Old Style" w:cs="Times New Roman"/>
                <w:i/>
              </w:rPr>
              <w:t>Mahavana</w:t>
            </w:r>
            <w:r w:rsidRPr="008B5A4D">
              <w:rPr>
                <w:rFonts w:ascii="Bookman Old Style" w:hAnsi="Bookman Old Style" w:cs="Times New Roman"/>
              </w:rPr>
              <w:t xml:space="preserve"> (merupakan hutan lindung yang tidak bisa dimasuki kegiatan budidaya dan sebagai lambang yoni dalam  Agama Hindu), </w:t>
            </w:r>
            <w:r w:rsidRPr="008B5A4D">
              <w:rPr>
                <w:rFonts w:ascii="Bookman Old Style" w:hAnsi="Bookman Old Style" w:cs="Times New Roman"/>
                <w:i/>
              </w:rPr>
              <w:t>Tapovana</w:t>
            </w:r>
            <w:r w:rsidRPr="008B5A4D">
              <w:rPr>
                <w:rFonts w:ascii="Bookman Old Style" w:hAnsi="Bookman Old Style" w:cs="Times New Roman"/>
              </w:rPr>
              <w:t xml:space="preserve"> (hutan yang penuh dengan flora, tanam-tanaman, pohon-pohonan obat yang merupakan laboratorium pengobatan alamiah, dan digunakan olah orang suci sebagai asram, pertapaan atau sebagai tempat-tempat suci, serta suaka alam dan </w:t>
            </w:r>
            <w:r w:rsidRPr="008B5A4D">
              <w:rPr>
                <w:rFonts w:ascii="Bookman Old Style" w:hAnsi="Bookman Old Style" w:cs="Times New Roman"/>
                <w:i/>
              </w:rPr>
              <w:t xml:space="preserve">Srivana </w:t>
            </w:r>
            <w:r w:rsidRPr="008B5A4D">
              <w:rPr>
                <w:rFonts w:ascii="Bookman Old Style" w:hAnsi="Bookman Old Style" w:cs="Times New Roman"/>
              </w:rPr>
              <w:t>adalah jenis hutan yang dapat digunakan untuk diolah dan dibudidayakan termasuk sebagai tempat tinggal</w:t>
            </w:r>
            <w:r w:rsidR="008B413C" w:rsidRPr="008B5A4D">
              <w:rPr>
                <w:rFonts w:ascii="Bookman Old Style" w:hAnsi="Bookman Old Style" w:cs="Times New Roman"/>
              </w:rPr>
              <w:t>.</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rPr>
            </w:pPr>
            <w:r w:rsidRPr="008B5A4D">
              <w:rPr>
                <w:rFonts w:ascii="Bookman Old Style" w:hAnsi="Bookman Old Style" w:cs="Times New Roman"/>
              </w:rPr>
              <w:t xml:space="preserve">Taman </w:t>
            </w:r>
            <w:r w:rsidR="00941F12" w:rsidRPr="008B5A4D">
              <w:rPr>
                <w:rFonts w:ascii="Bookman Old Style" w:hAnsi="Bookman Old Style" w:cs="Times New Roman"/>
              </w:rPr>
              <w:t xml:space="preserve">Geologi </w:t>
            </w:r>
            <w:r w:rsidRPr="008B5A4D">
              <w:rPr>
                <w:rFonts w:ascii="Bookman Old Style" w:hAnsi="Bookman Old Style" w:cs="Times New Roman"/>
                <w:i/>
              </w:rPr>
              <w:t>(Geopark)</w:t>
            </w:r>
            <w:r w:rsidRPr="008B5A4D">
              <w:rPr>
                <w:rFonts w:ascii="Bookman Old Style" w:hAnsi="Bookman Old Style" w:cs="Times New Roman"/>
              </w:rPr>
              <w:t xml:space="preserve"> adalah kawasan yang memiliki makna sebagai suatu warisan geologi, yang menjadi tempat penerapan strategi pengembangan ekonomi berkelanjutan, yang dilakukan melalui manajemen yang terstruktur baik dan realistik.</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rPr>
            </w:pPr>
            <w:r w:rsidRPr="008B5A4D">
              <w:rPr>
                <w:rFonts w:ascii="Bookman Old Style" w:hAnsi="Bookman Old Style" w:cs="Times New Roman"/>
                <w:i/>
              </w:rPr>
              <w:t>Karang bengang</w:t>
            </w:r>
            <w:r w:rsidRPr="008B5A4D">
              <w:rPr>
                <w:rFonts w:ascii="Bookman Old Style" w:hAnsi="Bookman Old Style" w:cs="Times New Roman"/>
              </w:rPr>
              <w:t xml:space="preserve"> adalah ruang terbuka hijau pada batas antar desa/unit permukiman sebagai salah satu usaha mempertahankan identitas.</w:t>
            </w:r>
          </w:p>
          <w:p w:rsidR="00EB2009" w:rsidRPr="008B5A4D" w:rsidRDefault="00EB2009"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i/>
                <w:lang w:val="it-IT"/>
              </w:rPr>
              <w:t>Argoforestry</w:t>
            </w:r>
            <w:r w:rsidRPr="008B5A4D">
              <w:rPr>
                <w:rFonts w:ascii="Bookman Old Style" w:hAnsi="Bookman Old Style" w:cs="Times New Roman"/>
                <w:lang w:val="it-IT"/>
              </w:rPr>
              <w:t xml:space="preserve"> adalah metode pertanian dengan menanam pepohonan hutan di lahan pertanian.</w:t>
            </w:r>
          </w:p>
          <w:p w:rsidR="000B2939" w:rsidRPr="008B5A4D" w:rsidRDefault="000B2939" w:rsidP="00D73380">
            <w:pPr>
              <w:numPr>
                <w:ilvl w:val="3"/>
                <w:numId w:val="3"/>
              </w:numPr>
              <w:tabs>
                <w:tab w:val="left" w:pos="432"/>
                <w:tab w:val="left" w:pos="567"/>
                <w:tab w:val="left" w:pos="709"/>
              </w:tabs>
              <w:ind w:left="432" w:right="-4" w:hanging="432"/>
              <w:jc w:val="both"/>
              <w:rPr>
                <w:rFonts w:ascii="Bookman Old Style" w:hAnsi="Bookman Old Style" w:cs="Times New Roman"/>
                <w:lang w:val="pt-BR"/>
              </w:rPr>
            </w:pPr>
            <w:r w:rsidRPr="008B5A4D">
              <w:rPr>
                <w:rFonts w:ascii="Bookman Old Style" w:hAnsi="Bookman Old Style" w:cs="Times New Roman"/>
                <w:lang w:val="it-IT"/>
              </w:rPr>
              <w:t>Resort Polisi Hutan (RPH) adalah</w:t>
            </w:r>
            <w:r w:rsidR="009D58A6" w:rsidRPr="008B5A4D">
              <w:rPr>
                <w:rFonts w:ascii="Bookman Old Style" w:hAnsi="Bookman Old Style" w:cs="Times New Roman"/>
                <w:lang w:val="it-IT"/>
              </w:rPr>
              <w:t xml:space="preserve"> merupakan bagian dari Kesatuan Pengelolaan Hutan, yang bertugas mengamankan wilayah</w:t>
            </w:r>
            <w:r w:rsidR="00663BEA" w:rsidRPr="008B5A4D">
              <w:rPr>
                <w:rFonts w:ascii="Bookman Old Style" w:hAnsi="Bookman Old Style" w:cs="Times New Roman"/>
                <w:lang w:val="it-IT"/>
              </w:rPr>
              <w:t xml:space="preserve"> administrasi</w:t>
            </w:r>
            <w:r w:rsidR="009D58A6" w:rsidRPr="008B5A4D">
              <w:rPr>
                <w:rFonts w:ascii="Bookman Old Style" w:hAnsi="Bookman Old Style" w:cs="Times New Roman"/>
                <w:lang w:val="it-IT"/>
              </w:rPr>
              <w:t xml:space="preserve"> pengelolaan hutan sesuai fungsi pokok dan peruntukannya, yang dapat dikelola secara efisien dan lestari.</w:t>
            </w:r>
            <w:r w:rsidRPr="008B5A4D">
              <w:rPr>
                <w:rFonts w:ascii="Bookman Old Style" w:hAnsi="Bookman Old Style" w:cs="Times New Roman"/>
                <w:lang w:val="it-IT"/>
              </w:rPr>
              <w:t xml:space="preserve"> </w:t>
            </w:r>
          </w:p>
          <w:p w:rsidR="005B68CB" w:rsidRPr="008B5A4D" w:rsidRDefault="005B68CB" w:rsidP="00D73380">
            <w:pPr>
              <w:numPr>
                <w:ilvl w:val="3"/>
                <w:numId w:val="3"/>
              </w:numPr>
              <w:tabs>
                <w:tab w:val="left" w:pos="432"/>
                <w:tab w:val="left" w:pos="567"/>
                <w:tab w:val="left" w:pos="709"/>
              </w:tabs>
              <w:ind w:left="432" w:right="-4" w:hanging="432"/>
              <w:jc w:val="both"/>
              <w:rPr>
                <w:rFonts w:ascii="Bookman Old Style" w:hAnsi="Bookman Old Style" w:cs="Times New Roman"/>
              </w:rPr>
            </w:pPr>
            <w:r w:rsidRPr="008B5A4D">
              <w:rPr>
                <w:rFonts w:ascii="Bookman Old Style" w:hAnsi="Bookman Old Style" w:cs="Times New Roman"/>
              </w:rPr>
              <w:t xml:space="preserve">Badan Koordinasi Penataan Ruang Daerah yang selanjutnya disebut BKPRD adalah badan bersifat </w:t>
            </w:r>
            <w:r w:rsidRPr="008B5A4D">
              <w:rPr>
                <w:rFonts w:ascii="Bookman Old Style" w:hAnsi="Bookman Old Style" w:cs="Times New Roman"/>
                <w:i/>
              </w:rPr>
              <w:t>ad hoc</w:t>
            </w:r>
            <w:r w:rsidRPr="008B5A4D">
              <w:rPr>
                <w:rFonts w:ascii="Bookman Old Style" w:hAnsi="Bookman Old Style" w:cs="Times New Roman"/>
              </w:rPr>
              <w:t xml:space="preserve"> yang dibentuk untuk mendukung pelaksanaan Undang-Undang Nomor 26 </w:t>
            </w:r>
            <w:r w:rsidR="00851272" w:rsidRPr="008B5A4D">
              <w:rPr>
                <w:rFonts w:ascii="Bookman Old Style" w:hAnsi="Bookman Old Style" w:cs="Times New Roman"/>
                <w:lang w:val="pt-BR"/>
              </w:rPr>
              <w:t>T</w:t>
            </w:r>
            <w:r w:rsidRPr="008B5A4D">
              <w:rPr>
                <w:rFonts w:ascii="Bookman Old Style" w:hAnsi="Bookman Old Style" w:cs="Times New Roman"/>
              </w:rPr>
              <w:t>ahun 2007 tentang Penataan Ruang di Kabupaten Bangli dan mempunyai fungsi membantu pelaksanaan tugas Bupati dalam koordinasi penataan ruang di daerah</w:t>
            </w:r>
            <w:r w:rsidRPr="008B5A4D">
              <w:rPr>
                <w:rFonts w:ascii="Bookman Old Style" w:hAnsi="Bookman Old Style" w:cs="Times New Roman"/>
                <w:lang w:val="pt-BR"/>
              </w:rPr>
              <w:t>.</w:t>
            </w:r>
          </w:p>
          <w:p w:rsidR="00D97821" w:rsidRPr="008B5A4D" w:rsidRDefault="00D97821" w:rsidP="00D73380">
            <w:pPr>
              <w:spacing w:before="120" w:after="120"/>
              <w:jc w:val="center"/>
              <w:outlineLvl w:val="0"/>
              <w:rPr>
                <w:rFonts w:ascii="Bookman Old Style" w:hAnsi="Bookman Old Style" w:cs="Times New Roman"/>
              </w:rPr>
            </w:pPr>
          </w:p>
          <w:p w:rsidR="00FC602A" w:rsidRPr="008B5A4D" w:rsidRDefault="00FC602A" w:rsidP="00D73380">
            <w:pPr>
              <w:spacing w:before="120" w:after="120"/>
              <w:jc w:val="center"/>
              <w:outlineLvl w:val="0"/>
              <w:rPr>
                <w:rFonts w:ascii="Bookman Old Style" w:hAnsi="Bookman Old Style" w:cs="Times New Roman"/>
              </w:rPr>
            </w:pPr>
            <w:r w:rsidRPr="008B5A4D">
              <w:rPr>
                <w:rFonts w:ascii="Bookman Old Style" w:hAnsi="Bookman Old Style" w:cs="Times New Roman"/>
              </w:rPr>
              <w:t>Bagian Kedua</w:t>
            </w:r>
          </w:p>
          <w:p w:rsidR="001F6DBE" w:rsidRPr="008B5A4D" w:rsidRDefault="00FC602A" w:rsidP="00D73380">
            <w:pPr>
              <w:pStyle w:val="BodyText"/>
              <w:spacing w:after="120"/>
              <w:jc w:val="center"/>
              <w:rPr>
                <w:rFonts w:ascii="Bookman Old Style" w:hAnsi="Bookman Old Style" w:cs="Times New Roman"/>
                <w:b w:val="0"/>
                <w:bCs w:val="0"/>
                <w:lang w:val="fi-FI"/>
              </w:rPr>
            </w:pPr>
            <w:r w:rsidRPr="008B5A4D">
              <w:rPr>
                <w:rFonts w:ascii="Bookman Old Style" w:hAnsi="Bookman Old Style" w:cs="Times New Roman"/>
                <w:b w:val="0"/>
              </w:rPr>
              <w:t>Asas</w:t>
            </w:r>
            <w:r w:rsidR="001F6DBE" w:rsidRPr="008B5A4D">
              <w:rPr>
                <w:rFonts w:ascii="Bookman Old Style" w:hAnsi="Bookman Old Style" w:cs="Times New Roman"/>
                <w:b w:val="0"/>
                <w:bCs w:val="0"/>
                <w:lang w:val="fi-FI"/>
              </w:rPr>
              <w:t xml:space="preserve"> </w:t>
            </w:r>
          </w:p>
          <w:p w:rsidR="001F6DBE" w:rsidRPr="008B5A4D" w:rsidRDefault="001F6DBE" w:rsidP="00D73380">
            <w:pPr>
              <w:pStyle w:val="BodyText"/>
              <w:ind w:right="-4"/>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2</w:t>
            </w:r>
          </w:p>
          <w:p w:rsidR="001F6DBE" w:rsidRPr="008B5A4D" w:rsidRDefault="001F6DBE" w:rsidP="00D73380">
            <w:pPr>
              <w:ind w:left="360" w:hanging="360"/>
              <w:rPr>
                <w:rFonts w:ascii="Bookman Old Style" w:hAnsi="Bookman Old Style" w:cs="Times New Roman"/>
                <w:lang w:val="en-US"/>
              </w:rPr>
            </w:pPr>
          </w:p>
          <w:p w:rsidR="00FC602A" w:rsidRPr="008B5A4D" w:rsidRDefault="00FC602A" w:rsidP="00D73380">
            <w:pPr>
              <w:ind w:left="360" w:hanging="360"/>
              <w:rPr>
                <w:rFonts w:ascii="Bookman Old Style" w:hAnsi="Bookman Old Style" w:cs="Times New Roman"/>
              </w:rPr>
            </w:pPr>
            <w:r w:rsidRPr="008B5A4D">
              <w:rPr>
                <w:rFonts w:ascii="Bookman Old Style" w:hAnsi="Bookman Old Style" w:cs="Times New Roman"/>
              </w:rPr>
              <w:t>RTRWK didasarkan asas:</w:t>
            </w:r>
          </w:p>
          <w:p w:rsidR="00FC602A" w:rsidRPr="008B5A4D" w:rsidRDefault="00FC602A" w:rsidP="00D73380">
            <w:pPr>
              <w:numPr>
                <w:ilvl w:val="0"/>
                <w:numId w:val="1"/>
              </w:numPr>
              <w:tabs>
                <w:tab w:val="clear" w:pos="1319"/>
                <w:tab w:val="num" w:pos="426"/>
              </w:tabs>
              <w:ind w:left="426" w:right="-4" w:hanging="426"/>
              <w:rPr>
                <w:rFonts w:ascii="Bookman Old Style" w:hAnsi="Bookman Old Style" w:cs="Times New Roman"/>
                <w:i/>
                <w:iCs/>
              </w:rPr>
            </w:pPr>
            <w:r w:rsidRPr="008B5A4D">
              <w:rPr>
                <w:rFonts w:ascii="Bookman Old Style" w:hAnsi="Bookman Old Style" w:cs="Times New Roman"/>
                <w:i/>
                <w:iCs/>
              </w:rPr>
              <w:t>Tri Hita Karana;</w:t>
            </w:r>
          </w:p>
          <w:p w:rsidR="00FC602A" w:rsidRPr="008B5A4D" w:rsidRDefault="00FC602A" w:rsidP="00D73380">
            <w:pPr>
              <w:numPr>
                <w:ilvl w:val="0"/>
                <w:numId w:val="1"/>
              </w:numPr>
              <w:tabs>
                <w:tab w:val="clear" w:pos="1319"/>
                <w:tab w:val="num" w:pos="426"/>
              </w:tabs>
              <w:ind w:left="426" w:right="-4" w:hanging="426"/>
              <w:rPr>
                <w:rFonts w:ascii="Bookman Old Style" w:hAnsi="Bookman Old Style" w:cs="Times New Roman"/>
                <w:i/>
                <w:iCs/>
              </w:rPr>
            </w:pPr>
            <w:r w:rsidRPr="008B5A4D">
              <w:rPr>
                <w:rFonts w:ascii="Bookman Old Style" w:hAnsi="Bookman Old Style" w:cs="Times New Roman"/>
                <w:i/>
                <w:iCs/>
              </w:rPr>
              <w:t xml:space="preserve">Sad Kertih; </w:t>
            </w:r>
          </w:p>
          <w:p w:rsidR="00FC602A" w:rsidRPr="008B5A4D" w:rsidRDefault="00FC602A" w:rsidP="00D73380">
            <w:pPr>
              <w:numPr>
                <w:ilvl w:val="0"/>
                <w:numId w:val="1"/>
              </w:numPr>
              <w:tabs>
                <w:tab w:val="clear" w:pos="1319"/>
                <w:tab w:val="num" w:pos="426"/>
              </w:tabs>
              <w:ind w:left="426" w:right="-4" w:hanging="426"/>
              <w:rPr>
                <w:rFonts w:ascii="Bookman Old Style" w:hAnsi="Bookman Old Style" w:cs="Times New Roman"/>
              </w:rPr>
            </w:pPr>
            <w:r w:rsidRPr="008B5A4D">
              <w:rPr>
                <w:rFonts w:ascii="Bookman Old Style" w:hAnsi="Bookman Old Style" w:cs="Times New Roman"/>
              </w:rPr>
              <w:t>keterpaduan;</w:t>
            </w:r>
          </w:p>
          <w:p w:rsidR="00FC602A" w:rsidRPr="008B5A4D" w:rsidRDefault="00FC602A" w:rsidP="00D73380">
            <w:pPr>
              <w:numPr>
                <w:ilvl w:val="0"/>
                <w:numId w:val="1"/>
              </w:numPr>
              <w:tabs>
                <w:tab w:val="clear" w:pos="1319"/>
                <w:tab w:val="num" w:pos="426"/>
              </w:tabs>
              <w:ind w:left="426" w:right="-4" w:hanging="426"/>
              <w:rPr>
                <w:rFonts w:ascii="Bookman Old Style" w:hAnsi="Bookman Old Style" w:cs="Times New Roman"/>
              </w:rPr>
            </w:pPr>
            <w:r w:rsidRPr="008B5A4D">
              <w:rPr>
                <w:rFonts w:ascii="Bookman Old Style" w:hAnsi="Bookman Old Style" w:cs="Times New Roman"/>
              </w:rPr>
              <w:t>keserasian, keselarasan dan keseimbangan;</w:t>
            </w:r>
          </w:p>
          <w:p w:rsidR="00FC602A" w:rsidRPr="008B5A4D" w:rsidRDefault="00FC602A" w:rsidP="00D73380">
            <w:pPr>
              <w:numPr>
                <w:ilvl w:val="0"/>
                <w:numId w:val="1"/>
              </w:numPr>
              <w:tabs>
                <w:tab w:val="clear" w:pos="1319"/>
                <w:tab w:val="num" w:pos="-720"/>
                <w:tab w:val="num" w:pos="426"/>
              </w:tabs>
              <w:ind w:left="426" w:right="-4" w:hanging="426"/>
              <w:rPr>
                <w:rFonts w:ascii="Bookman Old Style" w:hAnsi="Bookman Old Style" w:cs="Times New Roman"/>
              </w:rPr>
            </w:pPr>
            <w:r w:rsidRPr="008B5A4D">
              <w:rPr>
                <w:rFonts w:ascii="Bookman Old Style" w:hAnsi="Bookman Old Style" w:cs="Times New Roman"/>
              </w:rPr>
              <w:t>keberlanjutan;</w:t>
            </w:r>
          </w:p>
          <w:p w:rsidR="00FC602A" w:rsidRPr="008B5A4D" w:rsidRDefault="00FC602A" w:rsidP="00D73380">
            <w:pPr>
              <w:numPr>
                <w:ilvl w:val="0"/>
                <w:numId w:val="1"/>
              </w:numPr>
              <w:tabs>
                <w:tab w:val="clear" w:pos="1319"/>
                <w:tab w:val="num" w:pos="-720"/>
                <w:tab w:val="num" w:pos="426"/>
              </w:tabs>
              <w:ind w:left="426" w:right="-4" w:hanging="426"/>
              <w:rPr>
                <w:rFonts w:ascii="Bookman Old Style" w:hAnsi="Bookman Old Style" w:cs="Times New Roman"/>
              </w:rPr>
            </w:pPr>
            <w:r w:rsidRPr="008B5A4D">
              <w:rPr>
                <w:rFonts w:ascii="Bookman Old Style" w:hAnsi="Bookman Old Style" w:cs="Times New Roman"/>
              </w:rPr>
              <w:t>keberdayagunaan dan keberhasilgunaan;</w:t>
            </w:r>
          </w:p>
          <w:p w:rsidR="00FC602A" w:rsidRPr="008B5A4D" w:rsidRDefault="00FC602A" w:rsidP="00D73380">
            <w:pPr>
              <w:numPr>
                <w:ilvl w:val="0"/>
                <w:numId w:val="1"/>
              </w:numPr>
              <w:tabs>
                <w:tab w:val="clear" w:pos="1319"/>
                <w:tab w:val="num" w:pos="-720"/>
                <w:tab w:val="num" w:pos="426"/>
              </w:tabs>
              <w:ind w:left="426" w:right="-4" w:hanging="426"/>
              <w:rPr>
                <w:rFonts w:ascii="Bookman Old Style" w:hAnsi="Bookman Old Style" w:cs="Times New Roman"/>
              </w:rPr>
            </w:pPr>
            <w:r w:rsidRPr="008B5A4D">
              <w:rPr>
                <w:rFonts w:ascii="Bookman Old Style" w:hAnsi="Bookman Old Style" w:cs="Times New Roman"/>
              </w:rPr>
              <w:t>keterbukaan;</w:t>
            </w:r>
          </w:p>
          <w:p w:rsidR="00FC602A" w:rsidRPr="008B5A4D" w:rsidRDefault="00FC602A" w:rsidP="00D73380">
            <w:pPr>
              <w:numPr>
                <w:ilvl w:val="0"/>
                <w:numId w:val="1"/>
              </w:numPr>
              <w:tabs>
                <w:tab w:val="clear" w:pos="1319"/>
                <w:tab w:val="num" w:pos="-720"/>
                <w:tab w:val="num" w:pos="426"/>
              </w:tabs>
              <w:ind w:left="426" w:right="-4" w:hanging="426"/>
              <w:rPr>
                <w:rFonts w:ascii="Bookman Old Style" w:hAnsi="Bookman Old Style" w:cs="Times New Roman"/>
              </w:rPr>
            </w:pPr>
            <w:r w:rsidRPr="008B5A4D">
              <w:rPr>
                <w:rFonts w:ascii="Bookman Old Style" w:hAnsi="Bookman Old Style" w:cs="Times New Roman"/>
              </w:rPr>
              <w:t>kebersamaan dan kemitraan;</w:t>
            </w:r>
          </w:p>
          <w:p w:rsidR="00FC602A" w:rsidRPr="008B5A4D" w:rsidRDefault="00FC602A" w:rsidP="00D73380">
            <w:pPr>
              <w:numPr>
                <w:ilvl w:val="0"/>
                <w:numId w:val="1"/>
              </w:numPr>
              <w:tabs>
                <w:tab w:val="clear" w:pos="1319"/>
                <w:tab w:val="num" w:pos="-720"/>
                <w:tab w:val="num" w:pos="426"/>
              </w:tabs>
              <w:ind w:left="426" w:right="-4" w:hanging="426"/>
              <w:rPr>
                <w:rFonts w:ascii="Bookman Old Style" w:hAnsi="Bookman Old Style" w:cs="Times New Roman"/>
              </w:rPr>
            </w:pPr>
            <w:r w:rsidRPr="008B5A4D">
              <w:rPr>
                <w:rFonts w:ascii="Bookman Old Style" w:hAnsi="Bookman Old Style" w:cs="Times New Roman"/>
              </w:rPr>
              <w:t>perlindungan kepentingan umum;</w:t>
            </w:r>
          </w:p>
          <w:p w:rsidR="00FC602A" w:rsidRPr="008B5A4D" w:rsidRDefault="00FC602A" w:rsidP="00D73380">
            <w:pPr>
              <w:numPr>
                <w:ilvl w:val="0"/>
                <w:numId w:val="1"/>
              </w:numPr>
              <w:tabs>
                <w:tab w:val="clear" w:pos="1319"/>
                <w:tab w:val="num" w:pos="-720"/>
                <w:tab w:val="num" w:pos="426"/>
              </w:tabs>
              <w:ind w:left="426" w:right="-4" w:hanging="426"/>
              <w:rPr>
                <w:rFonts w:ascii="Bookman Old Style" w:hAnsi="Bookman Old Style" w:cs="Times New Roman"/>
              </w:rPr>
            </w:pPr>
            <w:r w:rsidRPr="008B5A4D">
              <w:rPr>
                <w:rFonts w:ascii="Bookman Old Style" w:hAnsi="Bookman Old Style" w:cs="Times New Roman"/>
              </w:rPr>
              <w:t>kepastian hukum dan keadilan; dan</w:t>
            </w:r>
          </w:p>
          <w:p w:rsidR="00FC602A" w:rsidRPr="008B5A4D" w:rsidRDefault="00FC602A" w:rsidP="00D73380">
            <w:pPr>
              <w:numPr>
                <w:ilvl w:val="0"/>
                <w:numId w:val="1"/>
              </w:numPr>
              <w:tabs>
                <w:tab w:val="clear" w:pos="1319"/>
                <w:tab w:val="num" w:pos="-720"/>
                <w:tab w:val="num" w:pos="426"/>
              </w:tabs>
              <w:ind w:left="426" w:right="-4" w:hanging="426"/>
              <w:rPr>
                <w:rFonts w:ascii="Bookman Old Style" w:hAnsi="Bookman Old Style" w:cs="Times New Roman"/>
              </w:rPr>
            </w:pPr>
            <w:r w:rsidRPr="008B5A4D">
              <w:rPr>
                <w:rFonts w:ascii="Bookman Old Style" w:hAnsi="Bookman Old Style" w:cs="Times New Roman"/>
              </w:rPr>
              <w:t>akuntabilitas.</w:t>
            </w:r>
          </w:p>
          <w:p w:rsidR="006721E0" w:rsidRPr="008B5A4D" w:rsidRDefault="006721E0" w:rsidP="00D73380">
            <w:pPr>
              <w:spacing w:before="120" w:after="120"/>
              <w:jc w:val="center"/>
              <w:outlineLvl w:val="0"/>
              <w:rPr>
                <w:rFonts w:ascii="Bookman Old Style" w:hAnsi="Bookman Old Style" w:cs="Times New Roman"/>
              </w:rPr>
            </w:pPr>
            <w:r w:rsidRPr="008B5A4D">
              <w:rPr>
                <w:rFonts w:ascii="Bookman Old Style" w:hAnsi="Bookman Old Style" w:cs="Times New Roman"/>
              </w:rPr>
              <w:lastRenderedPageBreak/>
              <w:t xml:space="preserve">Bagian </w:t>
            </w:r>
            <w:r w:rsidRPr="008B5A4D">
              <w:rPr>
                <w:rFonts w:ascii="Bookman Old Style" w:hAnsi="Bookman Old Style" w:cs="Times New Roman"/>
                <w:lang w:val="en-US"/>
              </w:rPr>
              <w:t xml:space="preserve">Ketiga </w:t>
            </w:r>
          </w:p>
          <w:p w:rsidR="006721E0" w:rsidRPr="008B5A4D" w:rsidRDefault="006721E0" w:rsidP="00D73380">
            <w:pPr>
              <w:spacing w:before="120" w:after="120"/>
              <w:jc w:val="center"/>
              <w:outlineLvl w:val="0"/>
              <w:rPr>
                <w:rFonts w:ascii="Bookman Old Style" w:hAnsi="Bookman Old Style" w:cs="Times New Roman"/>
              </w:rPr>
            </w:pPr>
            <w:r w:rsidRPr="008B5A4D">
              <w:rPr>
                <w:rFonts w:ascii="Bookman Old Style" w:hAnsi="Bookman Old Style" w:cs="Times New Roman"/>
                <w:lang w:val="en-US"/>
              </w:rPr>
              <w:t xml:space="preserve">Fungsi </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3</w:t>
            </w:r>
          </w:p>
          <w:p w:rsidR="00FC602A" w:rsidRPr="008B5A4D" w:rsidRDefault="006721E0" w:rsidP="00D73380">
            <w:pPr>
              <w:tabs>
                <w:tab w:val="left" w:pos="1985"/>
              </w:tabs>
              <w:ind w:left="365" w:right="-4" w:hanging="365"/>
              <w:jc w:val="both"/>
              <w:rPr>
                <w:rFonts w:ascii="Bookman Old Style" w:hAnsi="Bookman Old Style" w:cs="Times New Roman"/>
              </w:rPr>
            </w:pPr>
            <w:r w:rsidRPr="008B5A4D">
              <w:rPr>
                <w:rFonts w:ascii="Bookman Old Style" w:hAnsi="Bookman Old Style" w:cs="Times New Roman"/>
              </w:rPr>
              <w:t xml:space="preserve">RTRWK berfungsi sebagai </w:t>
            </w:r>
            <w:r w:rsidR="00FC602A" w:rsidRPr="008B5A4D">
              <w:rPr>
                <w:rFonts w:ascii="Bookman Old Style" w:hAnsi="Bookman Old Style" w:cs="Times New Roman"/>
              </w:rPr>
              <w:t xml:space="preserve">pedoman untuk: </w:t>
            </w:r>
          </w:p>
          <w:p w:rsidR="00FC602A" w:rsidRPr="008B5A4D" w:rsidRDefault="00FC602A" w:rsidP="00D73380">
            <w:pPr>
              <w:numPr>
                <w:ilvl w:val="0"/>
                <w:numId w:val="23"/>
              </w:numPr>
              <w:ind w:left="373" w:right="-4" w:hanging="373"/>
              <w:jc w:val="both"/>
              <w:rPr>
                <w:rFonts w:ascii="Bookman Old Style" w:hAnsi="Bookman Old Style" w:cs="Times New Roman"/>
              </w:rPr>
            </w:pPr>
            <w:r w:rsidRPr="008B5A4D">
              <w:rPr>
                <w:rFonts w:ascii="Bookman Old Style" w:hAnsi="Bookman Old Style" w:cs="Times New Roman"/>
              </w:rPr>
              <w:t>penyusunan rencana pembangunan jangka panjang daerah;</w:t>
            </w:r>
          </w:p>
          <w:p w:rsidR="00FC602A" w:rsidRPr="008B5A4D" w:rsidRDefault="00FC602A" w:rsidP="00D73380">
            <w:pPr>
              <w:numPr>
                <w:ilvl w:val="0"/>
                <w:numId w:val="23"/>
              </w:numPr>
              <w:ind w:left="373" w:right="-4" w:hanging="373"/>
              <w:jc w:val="both"/>
              <w:rPr>
                <w:rFonts w:ascii="Bookman Old Style" w:hAnsi="Bookman Old Style" w:cs="Times New Roman"/>
              </w:rPr>
            </w:pPr>
            <w:r w:rsidRPr="008B5A4D">
              <w:rPr>
                <w:rFonts w:ascii="Bookman Old Style" w:hAnsi="Bookman Old Style" w:cs="Times New Roman"/>
              </w:rPr>
              <w:t>penyusunan rencana pembangunan jangka menengah daerah;</w:t>
            </w:r>
          </w:p>
          <w:p w:rsidR="00FC602A" w:rsidRPr="008B5A4D" w:rsidRDefault="00FC602A" w:rsidP="00D73380">
            <w:pPr>
              <w:numPr>
                <w:ilvl w:val="0"/>
                <w:numId w:val="23"/>
              </w:numPr>
              <w:ind w:left="373" w:right="-4" w:hanging="373"/>
              <w:jc w:val="both"/>
              <w:rPr>
                <w:rFonts w:ascii="Bookman Old Style" w:hAnsi="Bookman Old Style" w:cs="Times New Roman"/>
              </w:rPr>
            </w:pPr>
            <w:r w:rsidRPr="008B5A4D">
              <w:rPr>
                <w:rFonts w:ascii="Bookman Old Style" w:hAnsi="Bookman Old Style" w:cs="Times New Roman"/>
              </w:rPr>
              <w:t>pemanfaatan dan pengendalian ruang dalam wilayah kabupaten;</w:t>
            </w:r>
          </w:p>
          <w:p w:rsidR="00FC602A" w:rsidRPr="008B5A4D" w:rsidRDefault="00FC602A" w:rsidP="00D73380">
            <w:pPr>
              <w:numPr>
                <w:ilvl w:val="0"/>
                <w:numId w:val="23"/>
              </w:numPr>
              <w:ind w:left="373" w:right="-4" w:hanging="373"/>
              <w:jc w:val="both"/>
              <w:rPr>
                <w:rFonts w:ascii="Bookman Old Style" w:hAnsi="Bookman Old Style" w:cs="Times New Roman"/>
              </w:rPr>
            </w:pPr>
            <w:r w:rsidRPr="008B5A4D">
              <w:rPr>
                <w:rFonts w:ascii="Bookman Old Style" w:hAnsi="Bookman Old Style" w:cs="Times New Roman"/>
              </w:rPr>
              <w:t xml:space="preserve">mewujudkan keterpaduan, keterkaitan, dan keseimbangan perkembangan antar kecamatan/kawasan, serta keserasian antarsektor; </w:t>
            </w:r>
          </w:p>
          <w:p w:rsidR="00FC602A" w:rsidRPr="008B5A4D" w:rsidRDefault="00FC602A" w:rsidP="00D73380">
            <w:pPr>
              <w:numPr>
                <w:ilvl w:val="0"/>
                <w:numId w:val="23"/>
              </w:numPr>
              <w:ind w:left="373" w:right="-4" w:hanging="373"/>
              <w:jc w:val="both"/>
              <w:rPr>
                <w:rFonts w:ascii="Bookman Old Style" w:hAnsi="Bookman Old Style" w:cs="Times New Roman"/>
              </w:rPr>
            </w:pPr>
            <w:r w:rsidRPr="008B5A4D">
              <w:rPr>
                <w:rFonts w:ascii="Bookman Old Style" w:hAnsi="Bookman Old Style" w:cs="Times New Roman"/>
              </w:rPr>
              <w:t>penetapan arahan lokasi dan fungsi ruang untuk investasi;</w:t>
            </w:r>
          </w:p>
          <w:p w:rsidR="00FC602A" w:rsidRPr="008B5A4D" w:rsidRDefault="00FC602A" w:rsidP="00D73380">
            <w:pPr>
              <w:numPr>
                <w:ilvl w:val="0"/>
                <w:numId w:val="23"/>
              </w:numPr>
              <w:ind w:left="373" w:right="-4" w:hanging="373"/>
              <w:jc w:val="both"/>
              <w:rPr>
                <w:rFonts w:ascii="Bookman Old Style" w:hAnsi="Bookman Old Style" w:cs="Times New Roman"/>
              </w:rPr>
            </w:pPr>
            <w:r w:rsidRPr="008B5A4D">
              <w:rPr>
                <w:rFonts w:ascii="Bookman Old Style" w:hAnsi="Bookman Old Style" w:cs="Times New Roman"/>
              </w:rPr>
              <w:t>penataan ruang kawasan strategis kabupaten; dan</w:t>
            </w:r>
          </w:p>
          <w:p w:rsidR="00FC602A" w:rsidRPr="008B5A4D" w:rsidRDefault="00FC602A" w:rsidP="00D73380">
            <w:pPr>
              <w:numPr>
                <w:ilvl w:val="0"/>
                <w:numId w:val="23"/>
              </w:numPr>
              <w:ind w:left="373" w:right="-4" w:hanging="373"/>
              <w:jc w:val="both"/>
              <w:rPr>
                <w:rFonts w:ascii="Bookman Old Style" w:hAnsi="Bookman Old Style" w:cs="Times New Roman"/>
              </w:rPr>
            </w:pPr>
            <w:r w:rsidRPr="008B5A4D">
              <w:rPr>
                <w:rFonts w:ascii="Bookman Old Style" w:hAnsi="Bookman Old Style" w:cs="Times New Roman"/>
              </w:rPr>
              <w:t>penataan ruang wilayah kecamatan/kawasan</w:t>
            </w:r>
            <w:r w:rsidR="00EB2009" w:rsidRPr="008B5A4D">
              <w:rPr>
                <w:rFonts w:ascii="Bookman Old Style" w:hAnsi="Bookman Old Style" w:cs="Times New Roman"/>
                <w:lang w:val="fi-FI"/>
              </w:rPr>
              <w:t>.</w:t>
            </w:r>
          </w:p>
          <w:p w:rsidR="006721E0" w:rsidRPr="008B5A4D" w:rsidRDefault="006721E0" w:rsidP="00D73380">
            <w:pPr>
              <w:pStyle w:val="BodyText"/>
              <w:ind w:right="-4"/>
              <w:jc w:val="center"/>
              <w:outlineLvl w:val="0"/>
              <w:rPr>
                <w:rFonts w:ascii="Bookman Old Style" w:hAnsi="Bookman Old Style" w:cs="Times New Roman"/>
                <w:b w:val="0"/>
                <w:bCs w:val="0"/>
                <w:lang w:val="fi-FI"/>
              </w:rPr>
            </w:pPr>
          </w:p>
          <w:p w:rsidR="00962135" w:rsidRPr="008B5A4D" w:rsidRDefault="00962135" w:rsidP="00D73380">
            <w:pPr>
              <w:spacing w:before="120" w:after="120"/>
              <w:ind w:right="-6"/>
              <w:jc w:val="center"/>
              <w:outlineLvl w:val="0"/>
              <w:rPr>
                <w:rFonts w:ascii="Bookman Old Style" w:hAnsi="Bookman Old Style" w:cs="Times New Roman"/>
                <w:lang w:val="fi-FI"/>
              </w:rPr>
            </w:pPr>
            <w:r w:rsidRPr="008B5A4D">
              <w:rPr>
                <w:rFonts w:ascii="Bookman Old Style" w:hAnsi="Bookman Old Style" w:cs="Times New Roman"/>
                <w:lang w:val="fi-FI"/>
              </w:rPr>
              <w:t xml:space="preserve">Bagian Keempat </w:t>
            </w:r>
          </w:p>
          <w:p w:rsidR="00962135" w:rsidRPr="008B5A4D" w:rsidRDefault="00962135" w:rsidP="00D73380">
            <w:pPr>
              <w:spacing w:before="120" w:after="120"/>
              <w:ind w:right="-6"/>
              <w:jc w:val="center"/>
              <w:outlineLvl w:val="0"/>
              <w:rPr>
                <w:rFonts w:ascii="Bookman Old Style" w:hAnsi="Bookman Old Style" w:cs="Times New Roman"/>
              </w:rPr>
            </w:pPr>
            <w:r w:rsidRPr="008B5A4D">
              <w:rPr>
                <w:rFonts w:ascii="Bookman Old Style" w:hAnsi="Bookman Old Style" w:cs="Times New Roman"/>
              </w:rPr>
              <w:t>Kedudukan</w:t>
            </w:r>
          </w:p>
          <w:p w:rsidR="00962135" w:rsidRPr="008B5A4D" w:rsidRDefault="00962135"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Pr="008B5A4D">
              <w:rPr>
                <w:rFonts w:ascii="Bookman Old Style" w:hAnsi="Bookman Old Style" w:cs="Times New Roman"/>
                <w:lang w:val="fi-FI"/>
              </w:rPr>
              <w:t>sal 4</w:t>
            </w:r>
          </w:p>
          <w:p w:rsidR="00962135" w:rsidRPr="008B5A4D" w:rsidRDefault="00962135" w:rsidP="00D73380">
            <w:pPr>
              <w:ind w:right="-4"/>
              <w:rPr>
                <w:rFonts w:ascii="Bookman Old Style" w:hAnsi="Bookman Old Style" w:cs="Times New Roman"/>
              </w:rPr>
            </w:pPr>
            <w:r w:rsidRPr="008B5A4D">
              <w:rPr>
                <w:rFonts w:ascii="Bookman Old Style" w:hAnsi="Bookman Old Style" w:cs="Times New Roman"/>
              </w:rPr>
              <w:t>RTRWK berkedudukan sebagai:</w:t>
            </w:r>
          </w:p>
          <w:p w:rsidR="00962135" w:rsidRPr="008B5A4D" w:rsidRDefault="00962135" w:rsidP="00D73380">
            <w:pPr>
              <w:pStyle w:val="BodyTextIndent"/>
              <w:numPr>
                <w:ilvl w:val="0"/>
                <w:numId w:val="258"/>
              </w:numPr>
              <w:tabs>
                <w:tab w:val="clear" w:pos="1319"/>
              </w:tabs>
              <w:spacing w:after="0"/>
              <w:ind w:left="373" w:right="-4" w:hanging="373"/>
              <w:jc w:val="both"/>
              <w:rPr>
                <w:rFonts w:ascii="Bookman Old Style" w:hAnsi="Bookman Old Style" w:cs="Times New Roman"/>
                <w:sz w:val="24"/>
                <w:szCs w:val="24"/>
              </w:rPr>
            </w:pPr>
            <w:r w:rsidRPr="008B5A4D">
              <w:rPr>
                <w:rFonts w:ascii="Bookman Old Style" w:hAnsi="Bookman Old Style" w:cs="Times New Roman"/>
                <w:sz w:val="24"/>
                <w:szCs w:val="24"/>
              </w:rPr>
              <w:t>penjabaran Rencana Tata Ruang Wilayah Provinsi  Bali dan menjadi matra ruang Rencana Pembangunan Jangka Panjang Daerah;</w:t>
            </w:r>
          </w:p>
          <w:p w:rsidR="00962135" w:rsidRPr="008B5A4D" w:rsidRDefault="00962135" w:rsidP="00D73380">
            <w:pPr>
              <w:numPr>
                <w:ilvl w:val="0"/>
                <w:numId w:val="258"/>
              </w:numPr>
              <w:tabs>
                <w:tab w:val="clear" w:pos="1319"/>
              </w:tabs>
              <w:ind w:left="373" w:right="-4" w:hanging="373"/>
              <w:jc w:val="both"/>
              <w:rPr>
                <w:rFonts w:ascii="Bookman Old Style" w:hAnsi="Bookman Old Style" w:cs="Times New Roman"/>
              </w:rPr>
            </w:pPr>
            <w:r w:rsidRPr="008B5A4D">
              <w:rPr>
                <w:rFonts w:ascii="Bookman Old Style" w:hAnsi="Bookman Old Style" w:cs="Times New Roman"/>
              </w:rPr>
              <w:t xml:space="preserve">acuan dalam penyusunan Rencana Pembangunan Jangka Menengah Daerah dan Program Pembangunan Tahunan Daerah; </w:t>
            </w:r>
          </w:p>
          <w:p w:rsidR="00962135" w:rsidRPr="008B5A4D" w:rsidRDefault="00962135" w:rsidP="00D73380">
            <w:pPr>
              <w:numPr>
                <w:ilvl w:val="0"/>
                <w:numId w:val="258"/>
              </w:numPr>
              <w:tabs>
                <w:tab w:val="clear" w:pos="1319"/>
              </w:tabs>
              <w:ind w:left="373" w:right="-4" w:hanging="373"/>
              <w:jc w:val="both"/>
              <w:rPr>
                <w:rFonts w:ascii="Bookman Old Style" w:hAnsi="Bookman Old Style" w:cs="Times New Roman"/>
              </w:rPr>
            </w:pPr>
            <w:r w:rsidRPr="008B5A4D">
              <w:rPr>
                <w:rFonts w:ascii="Bookman Old Style" w:hAnsi="Bookman Old Style" w:cs="Tahoma"/>
              </w:rPr>
              <w:t xml:space="preserve">acuan penyusunan </w:t>
            </w:r>
            <w:r w:rsidR="007B7853" w:rsidRPr="008B5A4D">
              <w:rPr>
                <w:rFonts w:ascii="Bookman Old Style" w:hAnsi="Bookman Old Style" w:cs="Tahoma"/>
              </w:rPr>
              <w:t>rencana detail tata ruang kabupaten  dan rencana  tata ruang kawasan strategis kabupaten</w:t>
            </w:r>
            <w:r w:rsidRPr="008B5A4D">
              <w:rPr>
                <w:rFonts w:ascii="Bookman Old Style" w:hAnsi="Bookman Old Style" w:cs="Times New Roman"/>
              </w:rPr>
              <w:t xml:space="preserve">; dan </w:t>
            </w:r>
          </w:p>
          <w:p w:rsidR="00962135" w:rsidRPr="008B5A4D" w:rsidRDefault="00962135" w:rsidP="00D73380">
            <w:pPr>
              <w:numPr>
                <w:ilvl w:val="0"/>
                <w:numId w:val="258"/>
              </w:numPr>
              <w:tabs>
                <w:tab w:val="clear" w:pos="1319"/>
              </w:tabs>
              <w:ind w:left="373" w:right="-4" w:hanging="373"/>
              <w:jc w:val="both"/>
              <w:rPr>
                <w:rFonts w:ascii="Bookman Old Style" w:hAnsi="Bookman Old Style" w:cs="Times New Roman"/>
              </w:rPr>
            </w:pPr>
            <w:r w:rsidRPr="008B5A4D">
              <w:rPr>
                <w:rFonts w:ascii="Bookman Old Style" w:hAnsi="Bookman Old Style" w:cs="Times New Roman"/>
              </w:rPr>
              <w:t xml:space="preserve">acuan </w:t>
            </w:r>
            <w:r w:rsidRPr="008B5A4D">
              <w:rPr>
                <w:rFonts w:ascii="Bookman Old Style" w:hAnsi="Bookman Old Style" w:cs="Times New Roman"/>
                <w:i/>
                <w:iCs/>
              </w:rPr>
              <w:t>sukerta</w:t>
            </w:r>
            <w:r w:rsidRPr="008B5A4D">
              <w:rPr>
                <w:rFonts w:ascii="Bookman Old Style" w:hAnsi="Bookman Old Style" w:cs="Times New Roman"/>
              </w:rPr>
              <w:t xml:space="preserve"> </w:t>
            </w:r>
            <w:r w:rsidRPr="008B5A4D">
              <w:rPr>
                <w:rFonts w:ascii="Bookman Old Style" w:hAnsi="Bookman Old Style" w:cs="Times New Roman"/>
                <w:i/>
                <w:iCs/>
              </w:rPr>
              <w:t>tata palemahan desa pakraman</w:t>
            </w:r>
            <w:r w:rsidRPr="008B5A4D">
              <w:rPr>
                <w:rFonts w:ascii="Bookman Old Style" w:hAnsi="Bookman Old Style" w:cs="Times New Roman"/>
              </w:rPr>
              <w:t xml:space="preserve">, yang selanjutnya menjadi bagian dari </w:t>
            </w:r>
            <w:r w:rsidRPr="008B5A4D">
              <w:rPr>
                <w:rFonts w:ascii="Bookman Old Style" w:hAnsi="Bookman Old Style" w:cs="Times New Roman"/>
                <w:i/>
                <w:iCs/>
              </w:rPr>
              <w:t>awig-awig</w:t>
            </w:r>
            <w:r w:rsidRPr="008B5A4D">
              <w:rPr>
                <w:rFonts w:ascii="Bookman Old Style" w:hAnsi="Bookman Old Style" w:cs="Times New Roman"/>
              </w:rPr>
              <w:t xml:space="preserve"> </w:t>
            </w:r>
            <w:r w:rsidRPr="008B5A4D">
              <w:rPr>
                <w:rFonts w:ascii="Bookman Old Style" w:hAnsi="Bookman Old Style" w:cs="Times New Roman"/>
                <w:i/>
                <w:iCs/>
              </w:rPr>
              <w:t>desa pakraman</w:t>
            </w:r>
            <w:r w:rsidRPr="008B5A4D">
              <w:rPr>
                <w:rFonts w:ascii="Bookman Old Style" w:hAnsi="Bookman Old Style" w:cs="Times New Roman"/>
              </w:rPr>
              <w:t xml:space="preserve"> di seluruh wilayah Kabupaten Bangli. </w:t>
            </w:r>
          </w:p>
          <w:p w:rsidR="00962135" w:rsidRPr="008B5A4D" w:rsidRDefault="00962135" w:rsidP="00D73380">
            <w:pPr>
              <w:pStyle w:val="BodyText"/>
              <w:ind w:right="-6"/>
              <w:jc w:val="center"/>
              <w:outlineLvl w:val="0"/>
              <w:rPr>
                <w:rFonts w:ascii="Bookman Old Style" w:hAnsi="Bookman Old Style" w:cs="Times New Roman"/>
                <w:b w:val="0"/>
                <w:bCs w:val="0"/>
              </w:rPr>
            </w:pPr>
          </w:p>
          <w:p w:rsidR="00962135" w:rsidRPr="008B5A4D" w:rsidRDefault="00962135" w:rsidP="00D73380">
            <w:pPr>
              <w:pStyle w:val="BodyText"/>
              <w:ind w:right="-6"/>
              <w:jc w:val="center"/>
              <w:outlineLvl w:val="0"/>
              <w:rPr>
                <w:rFonts w:ascii="Bookman Old Style" w:hAnsi="Bookman Old Style" w:cs="Times New Roman"/>
                <w:b w:val="0"/>
                <w:bCs w:val="0"/>
                <w:lang w:val="en-US"/>
              </w:rPr>
            </w:pPr>
            <w:r w:rsidRPr="008B5A4D">
              <w:rPr>
                <w:rFonts w:ascii="Bookman Old Style" w:hAnsi="Bookman Old Style" w:cs="Times New Roman"/>
                <w:b w:val="0"/>
                <w:bCs w:val="0"/>
                <w:lang w:val="en-US"/>
              </w:rPr>
              <w:t>Bagan Kelima</w:t>
            </w:r>
          </w:p>
          <w:p w:rsidR="00962135" w:rsidRPr="008B5A4D" w:rsidRDefault="00962135" w:rsidP="00D73380">
            <w:pPr>
              <w:pStyle w:val="BodyText"/>
              <w:spacing w:before="120" w:after="120"/>
              <w:ind w:right="-6"/>
              <w:jc w:val="center"/>
              <w:outlineLvl w:val="0"/>
              <w:rPr>
                <w:rFonts w:ascii="Bookman Old Style" w:hAnsi="Bookman Old Style" w:cs="Times New Roman"/>
                <w:b w:val="0"/>
                <w:bCs w:val="0"/>
                <w:lang w:val="sv-SE"/>
              </w:rPr>
            </w:pPr>
            <w:r w:rsidRPr="008B5A4D">
              <w:rPr>
                <w:rFonts w:ascii="Bookman Old Style" w:hAnsi="Bookman Old Style" w:cs="Times New Roman"/>
                <w:b w:val="0"/>
                <w:bCs w:val="0"/>
                <w:lang w:val="sv-SE"/>
              </w:rPr>
              <w:t>Wilayah</w:t>
            </w:r>
          </w:p>
          <w:p w:rsidR="00962135" w:rsidRPr="008B5A4D" w:rsidRDefault="00962135"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E66870" w:rsidRPr="008B5A4D">
              <w:rPr>
                <w:rFonts w:ascii="Bookman Old Style" w:hAnsi="Bookman Old Style" w:cs="Times New Roman"/>
                <w:lang w:val="en-US"/>
              </w:rPr>
              <w:t>5</w:t>
            </w:r>
          </w:p>
          <w:p w:rsidR="00962135" w:rsidRPr="008B5A4D" w:rsidRDefault="00962135" w:rsidP="00D73380">
            <w:pPr>
              <w:numPr>
                <w:ilvl w:val="0"/>
                <w:numId w:val="259"/>
              </w:numPr>
              <w:tabs>
                <w:tab w:val="clear" w:pos="1035"/>
              </w:tabs>
              <w:ind w:left="567" w:right="-6" w:hanging="567"/>
              <w:jc w:val="both"/>
              <w:rPr>
                <w:rFonts w:ascii="Bookman Old Style" w:hAnsi="Bookman Old Style" w:cs="Times New Roman"/>
              </w:rPr>
            </w:pPr>
            <w:r w:rsidRPr="008B5A4D">
              <w:rPr>
                <w:rFonts w:ascii="Bookman Old Style" w:hAnsi="Bookman Old Style" w:cs="Times New Roman"/>
                <w:lang w:val="en-US"/>
              </w:rPr>
              <w:t>RTRWK Bangli mencakup ruang darat, ruang udara termasuk ruang di dalam bumi menurut ketentuan peraturan perundang-undangan, dengan luas ruang daratan kurang lebih 5</w:t>
            </w:r>
            <w:r w:rsidR="00376160" w:rsidRPr="008B5A4D">
              <w:rPr>
                <w:rFonts w:ascii="Bookman Old Style" w:hAnsi="Bookman Old Style" w:cs="Times New Roman"/>
              </w:rPr>
              <w:t>2</w:t>
            </w:r>
            <w:r w:rsidRPr="008B5A4D">
              <w:rPr>
                <w:rFonts w:ascii="Bookman Old Style" w:hAnsi="Bookman Old Style" w:cs="Times New Roman"/>
                <w:lang w:val="en-US"/>
              </w:rPr>
              <w:t>.081 (lima puluh d</w:t>
            </w:r>
            <w:r w:rsidR="00376160" w:rsidRPr="008B5A4D">
              <w:rPr>
                <w:rFonts w:ascii="Bookman Old Style" w:hAnsi="Bookman Old Style" w:cs="Times New Roman"/>
              </w:rPr>
              <w:t>ua</w:t>
            </w:r>
            <w:r w:rsidRPr="008B5A4D">
              <w:rPr>
                <w:rFonts w:ascii="Bookman Old Style" w:hAnsi="Bookman Old Style" w:cs="Times New Roman"/>
                <w:lang w:val="en-US"/>
              </w:rPr>
              <w:t xml:space="preserve"> ribu delapan puluh satu) ha atau 9,24 % (sembilan koma dua empat persen) dari luas wilayah daratan Provinsi Bali. </w:t>
            </w:r>
          </w:p>
          <w:p w:rsidR="00962135" w:rsidRPr="008B5A4D" w:rsidRDefault="00962135" w:rsidP="00D73380">
            <w:pPr>
              <w:numPr>
                <w:ilvl w:val="0"/>
                <w:numId w:val="259"/>
              </w:numPr>
              <w:tabs>
                <w:tab w:val="clear" w:pos="1035"/>
              </w:tabs>
              <w:spacing w:before="120"/>
              <w:ind w:left="562" w:hanging="562"/>
              <w:jc w:val="both"/>
              <w:rPr>
                <w:rFonts w:ascii="Bookman Old Style" w:hAnsi="Bookman Old Style" w:cs="Times New Roman"/>
              </w:rPr>
            </w:pPr>
            <w:r w:rsidRPr="008B5A4D">
              <w:rPr>
                <w:rFonts w:ascii="Bookman Old Style" w:hAnsi="Bookman Old Style" w:cs="Times New Roman"/>
              </w:rPr>
              <w:t>RTRWK Bangli, secara administrasi terdiri dari 4 (empat) wilayah kecamatan, meliputi:</w:t>
            </w:r>
          </w:p>
          <w:p w:rsidR="00962135" w:rsidRPr="008B5A4D" w:rsidRDefault="00962135" w:rsidP="00D73380">
            <w:pPr>
              <w:numPr>
                <w:ilvl w:val="4"/>
                <w:numId w:val="259"/>
              </w:numPr>
              <w:tabs>
                <w:tab w:val="clear" w:pos="3600"/>
                <w:tab w:val="left" w:pos="993"/>
              </w:tabs>
              <w:ind w:left="993" w:right="-4" w:hanging="426"/>
              <w:jc w:val="both"/>
              <w:rPr>
                <w:rFonts w:ascii="Bookman Old Style" w:hAnsi="Bookman Old Style" w:cs="Times New Roman"/>
                <w:lang w:val="sv-SE"/>
              </w:rPr>
            </w:pPr>
            <w:r w:rsidRPr="008B5A4D">
              <w:rPr>
                <w:rFonts w:ascii="Bookman Old Style" w:hAnsi="Bookman Old Style" w:cs="Times New Roman"/>
                <w:lang w:val="sv-SE"/>
              </w:rPr>
              <w:t>Kecamatan Tembuku</w:t>
            </w:r>
            <w:r w:rsidRPr="008B5A4D">
              <w:rPr>
                <w:rFonts w:ascii="Bookman Old Style" w:hAnsi="Bookman Old Style" w:cs="Times New Roman"/>
              </w:rPr>
              <w:t>;</w:t>
            </w:r>
          </w:p>
          <w:p w:rsidR="00962135" w:rsidRPr="008B5A4D" w:rsidRDefault="00962135" w:rsidP="00D73380">
            <w:pPr>
              <w:numPr>
                <w:ilvl w:val="4"/>
                <w:numId w:val="259"/>
              </w:numPr>
              <w:tabs>
                <w:tab w:val="clear" w:pos="3600"/>
                <w:tab w:val="left" w:pos="993"/>
              </w:tabs>
              <w:ind w:left="993" w:right="-4" w:hanging="426"/>
              <w:jc w:val="both"/>
              <w:rPr>
                <w:rFonts w:ascii="Bookman Old Style" w:hAnsi="Bookman Old Style" w:cs="Times New Roman"/>
                <w:lang w:val="sv-SE"/>
              </w:rPr>
            </w:pPr>
            <w:r w:rsidRPr="008B5A4D">
              <w:rPr>
                <w:rFonts w:ascii="Bookman Old Style" w:hAnsi="Bookman Old Style" w:cs="Times New Roman"/>
              </w:rPr>
              <w:t>Kecamatan Bangli;</w:t>
            </w:r>
          </w:p>
          <w:p w:rsidR="00962135" w:rsidRPr="008B5A4D" w:rsidRDefault="00962135" w:rsidP="00D73380">
            <w:pPr>
              <w:numPr>
                <w:ilvl w:val="4"/>
                <w:numId w:val="259"/>
              </w:numPr>
              <w:tabs>
                <w:tab w:val="clear" w:pos="3600"/>
                <w:tab w:val="left" w:pos="993"/>
              </w:tabs>
              <w:ind w:left="993" w:right="-4" w:hanging="426"/>
              <w:jc w:val="both"/>
              <w:rPr>
                <w:rFonts w:ascii="Bookman Old Style" w:hAnsi="Bookman Old Style" w:cs="Times New Roman"/>
                <w:lang w:val="sv-SE"/>
              </w:rPr>
            </w:pPr>
            <w:r w:rsidRPr="008B5A4D">
              <w:rPr>
                <w:rFonts w:ascii="Bookman Old Style" w:hAnsi="Bookman Old Style" w:cs="Times New Roman"/>
              </w:rPr>
              <w:t xml:space="preserve">Kecamatan </w:t>
            </w:r>
            <w:r w:rsidRPr="008B5A4D">
              <w:rPr>
                <w:rFonts w:ascii="Bookman Old Style" w:hAnsi="Bookman Old Style" w:cs="Times New Roman"/>
                <w:lang w:val="en-US"/>
              </w:rPr>
              <w:t>Susut</w:t>
            </w:r>
            <w:r w:rsidRPr="008B5A4D">
              <w:rPr>
                <w:rFonts w:ascii="Bookman Old Style" w:hAnsi="Bookman Old Style" w:cs="Times New Roman"/>
              </w:rPr>
              <w:t>; dan</w:t>
            </w:r>
          </w:p>
          <w:p w:rsidR="00962135" w:rsidRPr="008B5A4D" w:rsidRDefault="00962135" w:rsidP="00D73380">
            <w:pPr>
              <w:numPr>
                <w:ilvl w:val="4"/>
                <w:numId w:val="259"/>
              </w:numPr>
              <w:tabs>
                <w:tab w:val="clear" w:pos="3600"/>
                <w:tab w:val="left" w:pos="993"/>
              </w:tabs>
              <w:ind w:left="993" w:right="-4" w:hanging="426"/>
              <w:jc w:val="both"/>
              <w:rPr>
                <w:rFonts w:ascii="Bookman Old Style" w:hAnsi="Bookman Old Style" w:cs="Times New Roman"/>
                <w:lang w:val="sv-SE"/>
              </w:rPr>
            </w:pPr>
            <w:r w:rsidRPr="008B5A4D">
              <w:rPr>
                <w:rFonts w:ascii="Bookman Old Style" w:hAnsi="Bookman Old Style" w:cs="Times New Roman"/>
              </w:rPr>
              <w:t xml:space="preserve">Kecamatan Kintamani </w:t>
            </w:r>
          </w:p>
          <w:p w:rsidR="00962135" w:rsidRPr="008B5A4D" w:rsidRDefault="00962135" w:rsidP="00D73380">
            <w:pPr>
              <w:numPr>
                <w:ilvl w:val="0"/>
                <w:numId w:val="259"/>
              </w:numPr>
              <w:tabs>
                <w:tab w:val="clear" w:pos="1035"/>
              </w:tabs>
              <w:spacing w:before="120"/>
              <w:ind w:left="562" w:hanging="562"/>
              <w:jc w:val="both"/>
              <w:rPr>
                <w:rFonts w:ascii="Bookman Old Style" w:hAnsi="Bookman Old Style" w:cs="Times New Roman"/>
              </w:rPr>
            </w:pPr>
            <w:r w:rsidRPr="008B5A4D">
              <w:rPr>
                <w:rFonts w:ascii="Bookman Old Style" w:hAnsi="Bookman Old Style" w:cs="Times New Roman"/>
              </w:rPr>
              <w:lastRenderedPageBreak/>
              <w:t>Batas-batas wilayah Kabupaten Bangli mencakup:</w:t>
            </w:r>
          </w:p>
          <w:p w:rsidR="00962135" w:rsidRPr="008B5A4D" w:rsidRDefault="00962135" w:rsidP="00D73380">
            <w:pPr>
              <w:numPr>
                <w:ilvl w:val="0"/>
                <w:numId w:val="260"/>
              </w:numPr>
              <w:ind w:left="974"/>
              <w:jc w:val="both"/>
              <w:rPr>
                <w:rFonts w:ascii="Bookman Old Style" w:hAnsi="Bookman Old Style" w:cs="Times New Roman"/>
              </w:rPr>
            </w:pPr>
            <w:r w:rsidRPr="008B5A4D">
              <w:rPr>
                <w:rFonts w:ascii="Bookman Old Style" w:hAnsi="Bookman Old Style" w:cs="Times New Roman"/>
              </w:rPr>
              <w:t>Sebelah timur berbatasan dengan wilayah Kabupaten Karangasem dan Kabupaten Klungkung;</w:t>
            </w:r>
          </w:p>
          <w:p w:rsidR="00962135" w:rsidRPr="008B5A4D" w:rsidRDefault="00962135" w:rsidP="00D73380">
            <w:pPr>
              <w:numPr>
                <w:ilvl w:val="0"/>
                <w:numId w:val="260"/>
              </w:numPr>
              <w:ind w:left="974"/>
              <w:jc w:val="both"/>
              <w:rPr>
                <w:rFonts w:ascii="Bookman Old Style" w:hAnsi="Bookman Old Style" w:cs="Times New Roman"/>
              </w:rPr>
            </w:pPr>
            <w:r w:rsidRPr="008B5A4D">
              <w:rPr>
                <w:rFonts w:ascii="Bookman Old Style" w:hAnsi="Bookman Old Style" w:cs="Times New Roman"/>
              </w:rPr>
              <w:t xml:space="preserve">Sebelah selatan berbatasan dengan  wilayah Kabupaten Gianyar; </w:t>
            </w:r>
          </w:p>
          <w:p w:rsidR="00962135" w:rsidRPr="008B5A4D" w:rsidRDefault="00962135" w:rsidP="00D73380">
            <w:pPr>
              <w:numPr>
                <w:ilvl w:val="0"/>
                <w:numId w:val="260"/>
              </w:numPr>
              <w:ind w:left="974"/>
              <w:jc w:val="both"/>
              <w:rPr>
                <w:rFonts w:ascii="Bookman Old Style" w:hAnsi="Bookman Old Style" w:cs="Tahoma"/>
              </w:rPr>
            </w:pPr>
            <w:r w:rsidRPr="008B5A4D">
              <w:rPr>
                <w:rFonts w:ascii="Bookman Old Style" w:hAnsi="Bookman Old Style" w:cs="Times New Roman"/>
              </w:rPr>
              <w:t>Sebelah barat berbatasan dengan wilayah Kabupaten Gianyar, Kabupaten Badung, dan Kabupaten Buleleng; dan</w:t>
            </w:r>
          </w:p>
          <w:p w:rsidR="00962135" w:rsidRPr="008B5A4D" w:rsidRDefault="00962135" w:rsidP="00D73380">
            <w:pPr>
              <w:numPr>
                <w:ilvl w:val="0"/>
                <w:numId w:val="260"/>
              </w:numPr>
              <w:ind w:left="974"/>
              <w:jc w:val="both"/>
              <w:rPr>
                <w:rFonts w:ascii="Bookman Old Style" w:hAnsi="Bookman Old Style" w:cs="Times New Roman"/>
              </w:rPr>
            </w:pPr>
            <w:r w:rsidRPr="008B5A4D">
              <w:rPr>
                <w:rFonts w:ascii="Bookman Old Style" w:hAnsi="Bookman Old Style" w:cs="Times New Roman"/>
              </w:rPr>
              <w:t xml:space="preserve">Sebelah utara berbatasan dengan wilayah Kabupaten Buleleng. </w:t>
            </w:r>
          </w:p>
          <w:p w:rsidR="00962135" w:rsidRPr="008B5A4D" w:rsidRDefault="00962135" w:rsidP="00D73380">
            <w:pPr>
              <w:numPr>
                <w:ilvl w:val="0"/>
                <w:numId w:val="259"/>
              </w:numPr>
              <w:tabs>
                <w:tab w:val="clear" w:pos="1035"/>
              </w:tabs>
              <w:spacing w:before="120"/>
              <w:ind w:left="562" w:hanging="562"/>
              <w:jc w:val="both"/>
              <w:rPr>
                <w:rFonts w:ascii="Bookman Old Style" w:hAnsi="Bookman Old Style" w:cs="Times New Roman"/>
              </w:rPr>
            </w:pPr>
            <w:r w:rsidRPr="008B5A4D">
              <w:rPr>
                <w:rFonts w:ascii="Bookman Old Style" w:hAnsi="Bookman Old Style" w:cs="Times New Roman"/>
              </w:rPr>
              <w:t>Ruang Wilayah Kabupaten Bangli terdiri dari total palemahan seluruh desa pakraman di Kabupaten Bangli.</w:t>
            </w:r>
          </w:p>
          <w:p w:rsidR="00F53395" w:rsidRPr="008B5A4D" w:rsidRDefault="00F53395" w:rsidP="00D73380">
            <w:pPr>
              <w:spacing w:before="120"/>
              <w:ind w:left="562"/>
              <w:jc w:val="both"/>
              <w:rPr>
                <w:rFonts w:ascii="Bookman Old Style" w:hAnsi="Bookman Old Style" w:cs="Times New Roman"/>
              </w:rPr>
            </w:pPr>
          </w:p>
          <w:p w:rsidR="00E66870" w:rsidRPr="008B5A4D" w:rsidRDefault="00E66870" w:rsidP="00D73380">
            <w:pPr>
              <w:numPr>
                <w:ilvl w:val="0"/>
                <w:numId w:val="259"/>
              </w:numPr>
              <w:tabs>
                <w:tab w:val="clear" w:pos="1035"/>
              </w:tabs>
              <w:spacing w:before="120"/>
              <w:ind w:left="562" w:hanging="562"/>
              <w:jc w:val="both"/>
              <w:rPr>
                <w:rFonts w:ascii="Bookman Old Style" w:hAnsi="Bookman Old Style" w:cs="Times New Roman"/>
              </w:rPr>
            </w:pPr>
            <w:r w:rsidRPr="008B5A4D">
              <w:rPr>
                <w:rFonts w:ascii="Bookman Old Style" w:hAnsi="Bookman Old Style" w:cs="Times New Roman"/>
              </w:rPr>
              <w:t xml:space="preserve">Peta wilayah administrasi kabupaten sebagaimana dimaksud pada ayat (2), tercantum dalam Lampiran I yang merupakan bagian tidak terpisahkan dari Peraturan Daerah ini. </w:t>
            </w:r>
          </w:p>
          <w:p w:rsidR="00962135" w:rsidRPr="008B5A4D" w:rsidRDefault="00962135" w:rsidP="00D73380">
            <w:pPr>
              <w:pStyle w:val="BodyText"/>
              <w:ind w:right="-4"/>
              <w:jc w:val="center"/>
              <w:outlineLvl w:val="0"/>
              <w:rPr>
                <w:rFonts w:ascii="Bookman Old Style" w:hAnsi="Bookman Old Style" w:cs="Times New Roman"/>
                <w:b w:val="0"/>
                <w:bCs w:val="0"/>
              </w:rPr>
            </w:pPr>
          </w:p>
          <w:p w:rsidR="003B381B" w:rsidRPr="008B5A4D" w:rsidRDefault="003B381B" w:rsidP="00D73380">
            <w:pPr>
              <w:pStyle w:val="BodyText"/>
              <w:ind w:right="-4"/>
              <w:jc w:val="center"/>
              <w:outlineLvl w:val="0"/>
              <w:rPr>
                <w:rFonts w:ascii="Bookman Old Style" w:hAnsi="Bookman Old Style" w:cs="Times New Roman"/>
                <w:b w:val="0"/>
                <w:bCs w:val="0"/>
              </w:rPr>
            </w:pPr>
          </w:p>
          <w:p w:rsidR="00C92B9E" w:rsidRPr="008B5A4D" w:rsidRDefault="00C92B9E" w:rsidP="00D73380">
            <w:pPr>
              <w:pStyle w:val="BodyText"/>
              <w:ind w:right="-4"/>
              <w:jc w:val="center"/>
              <w:outlineLvl w:val="0"/>
              <w:rPr>
                <w:rFonts w:ascii="Bookman Old Style" w:hAnsi="Bookman Old Style" w:cs="Times New Roman"/>
                <w:b w:val="0"/>
                <w:bCs w:val="0"/>
              </w:rPr>
            </w:pPr>
          </w:p>
          <w:p w:rsidR="00FC602A" w:rsidRPr="008B5A4D" w:rsidRDefault="00FC602A" w:rsidP="00D73380">
            <w:pPr>
              <w:ind w:left="567" w:right="-4" w:hanging="567"/>
              <w:jc w:val="center"/>
              <w:outlineLvl w:val="0"/>
              <w:rPr>
                <w:rFonts w:ascii="Bookman Old Style" w:hAnsi="Bookman Old Style" w:cs="Times New Roman"/>
              </w:rPr>
            </w:pPr>
            <w:r w:rsidRPr="008B5A4D">
              <w:rPr>
                <w:rFonts w:ascii="Bookman Old Style" w:hAnsi="Bookman Old Style" w:cs="Times New Roman"/>
              </w:rPr>
              <w:t>BAB II</w:t>
            </w:r>
          </w:p>
          <w:p w:rsidR="00D2746D" w:rsidRPr="008B5A4D" w:rsidRDefault="006721E0" w:rsidP="00D73380">
            <w:pPr>
              <w:spacing w:before="120"/>
              <w:jc w:val="center"/>
              <w:outlineLvl w:val="0"/>
              <w:rPr>
                <w:rFonts w:ascii="Bookman Old Style" w:hAnsi="Bookman Old Style" w:cs="Times New Roman"/>
              </w:rPr>
            </w:pPr>
            <w:r w:rsidRPr="008B5A4D">
              <w:rPr>
                <w:rFonts w:ascii="Bookman Old Style" w:hAnsi="Bookman Old Style" w:cs="Times New Roman"/>
              </w:rPr>
              <w:t>TUJUAN</w:t>
            </w:r>
            <w:r w:rsidR="001076EA" w:rsidRPr="008B5A4D">
              <w:rPr>
                <w:rFonts w:ascii="Bookman Old Style" w:hAnsi="Bookman Old Style" w:cs="Times New Roman"/>
              </w:rPr>
              <w:t xml:space="preserve">, KEBIJAKAN </w:t>
            </w:r>
            <w:r w:rsidR="00D2746D" w:rsidRPr="008B5A4D">
              <w:rPr>
                <w:rFonts w:ascii="Bookman Old Style" w:hAnsi="Bookman Old Style" w:cs="Times New Roman"/>
              </w:rPr>
              <w:t xml:space="preserve"> DAN </w:t>
            </w:r>
            <w:r w:rsidR="001076EA" w:rsidRPr="008B5A4D">
              <w:rPr>
                <w:rFonts w:ascii="Bookman Old Style" w:hAnsi="Bookman Old Style" w:cs="Times New Roman"/>
              </w:rPr>
              <w:t xml:space="preserve">STRATEGI </w:t>
            </w:r>
          </w:p>
          <w:p w:rsidR="00FC602A" w:rsidRPr="008B5A4D" w:rsidRDefault="00D2746D" w:rsidP="00D73380">
            <w:pPr>
              <w:jc w:val="center"/>
              <w:outlineLvl w:val="0"/>
              <w:rPr>
                <w:rFonts w:ascii="Bookman Old Style" w:hAnsi="Bookman Old Style" w:cs="Times New Roman"/>
              </w:rPr>
            </w:pPr>
            <w:r w:rsidRPr="008B5A4D">
              <w:rPr>
                <w:rFonts w:ascii="Bookman Old Style" w:hAnsi="Bookman Old Style" w:cs="Times New Roman"/>
              </w:rPr>
              <w:t xml:space="preserve">PENATAAN RUANG WILAYAH </w:t>
            </w:r>
            <w:r w:rsidR="00A5712C" w:rsidRPr="008B5A4D">
              <w:rPr>
                <w:rFonts w:ascii="Bookman Old Style" w:hAnsi="Bookman Old Style" w:cs="Times New Roman"/>
              </w:rPr>
              <w:t>KABUPATEN</w:t>
            </w:r>
          </w:p>
          <w:p w:rsidR="001076EA" w:rsidRPr="008B5A4D" w:rsidRDefault="001076EA" w:rsidP="00D73380">
            <w:pPr>
              <w:spacing w:before="120" w:after="120"/>
              <w:jc w:val="center"/>
              <w:outlineLvl w:val="0"/>
              <w:rPr>
                <w:rFonts w:ascii="Bookman Old Style" w:hAnsi="Bookman Old Style" w:cs="Times New Roman"/>
              </w:rPr>
            </w:pPr>
          </w:p>
          <w:p w:rsidR="001076EA" w:rsidRPr="008B5A4D" w:rsidRDefault="001076EA" w:rsidP="00D73380">
            <w:pPr>
              <w:spacing w:before="120" w:after="120"/>
              <w:jc w:val="center"/>
              <w:outlineLvl w:val="0"/>
              <w:rPr>
                <w:rFonts w:ascii="Bookman Old Style" w:hAnsi="Bookman Old Style" w:cs="Times New Roman"/>
                <w:lang w:val="fi-FI"/>
              </w:rPr>
            </w:pPr>
            <w:r w:rsidRPr="008B5A4D">
              <w:rPr>
                <w:rFonts w:ascii="Bookman Old Style" w:hAnsi="Bookman Old Style" w:cs="Times New Roman"/>
                <w:lang w:val="fi-FI"/>
              </w:rPr>
              <w:t>Bagian Kesatu</w:t>
            </w:r>
          </w:p>
          <w:p w:rsidR="001F6DBE" w:rsidRPr="008B5A4D" w:rsidRDefault="006721E0"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rPr>
              <w:t>Tujuan</w:t>
            </w:r>
            <w:r w:rsidR="001076EA" w:rsidRPr="008B5A4D">
              <w:rPr>
                <w:rFonts w:ascii="Bookman Old Style" w:hAnsi="Bookman Old Style" w:cs="Times New Roman"/>
                <w:b w:val="0"/>
                <w:lang w:val="fi-FI"/>
              </w:rPr>
              <w:t xml:space="preserve"> Penataan Rang Wilayah</w:t>
            </w:r>
            <w:r w:rsidR="001F6DBE" w:rsidRPr="008B5A4D">
              <w:rPr>
                <w:rFonts w:ascii="Bookman Old Style" w:hAnsi="Bookman Old Style" w:cs="Times New Roman"/>
                <w:b w:val="0"/>
                <w:bCs w:val="0"/>
                <w:lang w:val="fi-FI"/>
              </w:rPr>
              <w:t xml:space="preserve"> </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 xml:space="preserve">Pasal </w:t>
            </w:r>
            <w:r w:rsidR="00E66870" w:rsidRPr="008B5A4D">
              <w:rPr>
                <w:rFonts w:ascii="Bookman Old Style" w:hAnsi="Bookman Old Style" w:cs="Times New Roman"/>
                <w:b w:val="0"/>
                <w:bCs w:val="0"/>
                <w:lang w:val="fi-FI"/>
              </w:rPr>
              <w:t>6</w:t>
            </w:r>
          </w:p>
          <w:p w:rsidR="00BE0D6F" w:rsidRPr="008B5A4D" w:rsidRDefault="00BE0D6F" w:rsidP="00D73380">
            <w:pPr>
              <w:ind w:right="-4"/>
              <w:jc w:val="both"/>
              <w:rPr>
                <w:rFonts w:ascii="Bookman Old Style" w:hAnsi="Bookman Old Style" w:cs="Times New Roman"/>
                <w:lang w:val="fi-FI"/>
              </w:rPr>
            </w:pPr>
            <w:r w:rsidRPr="008B5A4D">
              <w:rPr>
                <w:rFonts w:ascii="Bookman Old Style" w:hAnsi="Bookman Old Style" w:cs="Times New Roman"/>
              </w:rPr>
              <w:t xml:space="preserve">Penataan ruang wilayah </w:t>
            </w:r>
            <w:r w:rsidR="00DC75B9" w:rsidRPr="008B5A4D">
              <w:rPr>
                <w:rFonts w:ascii="Bookman Old Style" w:hAnsi="Bookman Old Style" w:cs="Times New Roman"/>
              </w:rPr>
              <w:t xml:space="preserve">kabupaten </w:t>
            </w:r>
            <w:r w:rsidRPr="008B5A4D">
              <w:rPr>
                <w:rFonts w:ascii="Bookman Old Style" w:hAnsi="Bookman Old Style" w:cs="Times New Roman"/>
              </w:rPr>
              <w:t xml:space="preserve">bertujuan untuk mewujudkan ruang wilayah Kabupaten yang hijau, produktif dan berkelanjutan sebagai penopang pelestarian lingkungan Bali yang berbasis keunikan alam, budaya daerah dan komoditas unggulan </w:t>
            </w:r>
            <w:r w:rsidR="00606AFF" w:rsidRPr="008B5A4D">
              <w:rPr>
                <w:rFonts w:ascii="Bookman Old Style" w:hAnsi="Bookman Old Style" w:cs="Times New Roman"/>
              </w:rPr>
              <w:t xml:space="preserve">pertanian,  hortikultura, </w:t>
            </w:r>
            <w:r w:rsidR="00606AFF" w:rsidRPr="008B5A4D">
              <w:rPr>
                <w:rFonts w:ascii="Bookman Old Style" w:hAnsi="Bookman Old Style" w:cs="Times New Roman"/>
                <w:lang w:val="fi-FI"/>
              </w:rPr>
              <w:t>perkebunan, tanaman kehutanan,  peternakan</w:t>
            </w:r>
            <w:r w:rsidR="00606AFF" w:rsidRPr="008B5A4D">
              <w:rPr>
                <w:rFonts w:ascii="Bookman Old Style" w:hAnsi="Bookman Old Style" w:cs="Times New Roman"/>
              </w:rPr>
              <w:t>,</w:t>
            </w:r>
            <w:r w:rsidR="00606AFF" w:rsidRPr="008B5A4D">
              <w:rPr>
                <w:rFonts w:ascii="Bookman Old Style" w:hAnsi="Bookman Old Style" w:cs="Times New Roman"/>
                <w:lang w:val="fi-FI"/>
              </w:rPr>
              <w:t xml:space="preserve"> perikanan</w:t>
            </w:r>
            <w:r w:rsidR="00606AFF" w:rsidRPr="008B5A4D">
              <w:rPr>
                <w:rFonts w:ascii="Bookman Old Style" w:hAnsi="Bookman Old Style" w:cs="Times New Roman"/>
              </w:rPr>
              <w:t xml:space="preserve"> dan industri kecil</w:t>
            </w:r>
            <w:r w:rsidR="000F2120" w:rsidRPr="008B5A4D">
              <w:rPr>
                <w:rFonts w:ascii="Bookman Old Style" w:hAnsi="Bookman Old Style" w:cs="Times New Roman"/>
                <w:lang w:val="fi-FI"/>
              </w:rPr>
              <w:t xml:space="preserve"> </w:t>
            </w:r>
            <w:r w:rsidRPr="008B5A4D">
              <w:rPr>
                <w:rFonts w:ascii="Bookman Old Style" w:hAnsi="Bookman Old Style" w:cs="Times New Roman"/>
              </w:rPr>
              <w:t xml:space="preserve">yang mendukung kepariwisataan guna </w:t>
            </w:r>
            <w:r w:rsidR="00B85400" w:rsidRPr="008B5A4D">
              <w:rPr>
                <w:rFonts w:ascii="Bookman Old Style" w:hAnsi="Bookman Old Style" w:cs="Times New Roman"/>
              </w:rPr>
              <w:t xml:space="preserve">mendorong </w:t>
            </w:r>
            <w:r w:rsidRPr="008B5A4D">
              <w:rPr>
                <w:rFonts w:ascii="Bookman Old Style" w:hAnsi="Bookman Old Style" w:cs="Times New Roman"/>
              </w:rPr>
              <w:t>pemerataan pengembangan wilayah dan kesejahteraan masyarakat.</w:t>
            </w:r>
          </w:p>
          <w:p w:rsidR="00E45923" w:rsidRPr="008B5A4D" w:rsidRDefault="00E45923" w:rsidP="00D73380">
            <w:pPr>
              <w:ind w:right="-4"/>
              <w:jc w:val="both"/>
              <w:rPr>
                <w:rFonts w:ascii="Bookman Old Style" w:hAnsi="Bookman Old Style" w:cs="Times New Roman"/>
                <w:lang w:val="fi-FI"/>
              </w:rPr>
            </w:pPr>
          </w:p>
          <w:p w:rsidR="003D6129" w:rsidRPr="008B5A4D" w:rsidRDefault="00D34ABD" w:rsidP="00D73380">
            <w:pPr>
              <w:pStyle w:val="Heading3"/>
              <w:spacing w:before="120" w:after="120"/>
              <w:ind w:left="-106" w:right="28"/>
              <w:jc w:val="center"/>
              <w:rPr>
                <w:rFonts w:ascii="Bookman Old Style" w:hAnsi="Bookman Old Style" w:cs="Times New Roman"/>
                <w:b w:val="0"/>
                <w:sz w:val="24"/>
                <w:szCs w:val="24"/>
              </w:rPr>
            </w:pPr>
            <w:r w:rsidRPr="008B5A4D">
              <w:rPr>
                <w:rFonts w:ascii="Bookman Old Style" w:hAnsi="Bookman Old Style" w:cs="Times New Roman"/>
                <w:b w:val="0"/>
                <w:sz w:val="24"/>
                <w:szCs w:val="24"/>
                <w:lang w:val="fi-FI"/>
              </w:rPr>
              <w:t xml:space="preserve">Bagian  </w:t>
            </w:r>
            <w:r w:rsidR="001076EA" w:rsidRPr="008B5A4D">
              <w:rPr>
                <w:rFonts w:ascii="Bookman Old Style" w:hAnsi="Bookman Old Style" w:cs="Times New Roman"/>
                <w:b w:val="0"/>
                <w:sz w:val="24"/>
                <w:szCs w:val="24"/>
                <w:lang w:val="fi-FI"/>
              </w:rPr>
              <w:t xml:space="preserve">Kedua </w:t>
            </w:r>
          </w:p>
          <w:p w:rsidR="003D6129" w:rsidRPr="008B5A4D" w:rsidRDefault="003D6129" w:rsidP="00D73380">
            <w:pPr>
              <w:pStyle w:val="Heading3"/>
              <w:spacing w:before="120" w:after="120"/>
              <w:ind w:left="-106" w:right="28"/>
              <w:jc w:val="center"/>
              <w:rPr>
                <w:rFonts w:ascii="Bookman Old Style" w:hAnsi="Bookman Old Style" w:cs="Times New Roman"/>
                <w:sz w:val="24"/>
                <w:szCs w:val="24"/>
                <w:lang w:val="fi-FI"/>
              </w:rPr>
            </w:pPr>
            <w:r w:rsidRPr="008B5A4D">
              <w:rPr>
                <w:rFonts w:ascii="Bookman Old Style" w:hAnsi="Bookman Old Style" w:cs="Times New Roman"/>
                <w:b w:val="0"/>
                <w:sz w:val="24"/>
                <w:szCs w:val="24"/>
              </w:rPr>
              <w:t xml:space="preserve">Kebijakan Penataan Ruang </w:t>
            </w:r>
            <w:r w:rsidR="001076EA" w:rsidRPr="008B5A4D">
              <w:rPr>
                <w:rFonts w:ascii="Bookman Old Style" w:hAnsi="Bookman Old Style" w:cs="Times New Roman"/>
                <w:b w:val="0"/>
                <w:sz w:val="24"/>
                <w:szCs w:val="24"/>
                <w:lang w:val="fi-FI"/>
              </w:rPr>
              <w:t xml:space="preserve">Wilayah </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 xml:space="preserve">Pasal </w:t>
            </w:r>
            <w:r w:rsidR="00E66870" w:rsidRPr="008B5A4D">
              <w:rPr>
                <w:rFonts w:ascii="Bookman Old Style" w:hAnsi="Bookman Old Style" w:cs="Times New Roman"/>
                <w:b w:val="0"/>
                <w:bCs w:val="0"/>
                <w:lang w:val="fi-FI"/>
              </w:rPr>
              <w:t>7</w:t>
            </w:r>
          </w:p>
          <w:p w:rsidR="00E45923" w:rsidRPr="008B5A4D" w:rsidRDefault="00E45923" w:rsidP="00D73380">
            <w:pPr>
              <w:tabs>
                <w:tab w:val="left" w:pos="344"/>
              </w:tabs>
              <w:ind w:right="29"/>
              <w:jc w:val="both"/>
              <w:rPr>
                <w:rFonts w:ascii="Bookman Old Style" w:hAnsi="Bookman Old Style" w:cs="Times New Roman"/>
              </w:rPr>
            </w:pPr>
            <w:r w:rsidRPr="008B5A4D">
              <w:rPr>
                <w:rFonts w:ascii="Bookman Old Style" w:hAnsi="Bookman Old Style" w:cs="Times New Roman"/>
              </w:rPr>
              <w:t>Kebijakan penataan ruang wilayah kabupaten dikembangkan untuk mewujudkan tujuan penataan ruang wilayah,  me</w:t>
            </w:r>
            <w:r w:rsidRPr="008B5A4D">
              <w:rPr>
                <w:rFonts w:ascii="Bookman Old Style" w:hAnsi="Bookman Old Style" w:cs="Times New Roman"/>
                <w:lang w:val="fi-FI"/>
              </w:rPr>
              <w:t>liputi</w:t>
            </w:r>
            <w:r w:rsidRPr="008B5A4D">
              <w:rPr>
                <w:rFonts w:ascii="Bookman Old Style" w:hAnsi="Bookman Old Style" w:cs="Times New Roman"/>
              </w:rPr>
              <w:t xml:space="preserve">: </w:t>
            </w:r>
          </w:p>
          <w:p w:rsidR="00E45923" w:rsidRPr="008B5A4D" w:rsidRDefault="00E45923" w:rsidP="00D73380">
            <w:pPr>
              <w:numPr>
                <w:ilvl w:val="1"/>
                <w:numId w:val="181"/>
              </w:numPr>
              <w:tabs>
                <w:tab w:val="left" w:pos="434"/>
                <w:tab w:val="left" w:pos="1800"/>
              </w:tabs>
              <w:ind w:left="434" w:right="28" w:hanging="434"/>
              <w:jc w:val="both"/>
              <w:rPr>
                <w:rFonts w:ascii="Bookman Old Style" w:hAnsi="Bookman Old Style" w:cs="Times New Roman"/>
              </w:rPr>
            </w:pPr>
            <w:r w:rsidRPr="008B5A4D">
              <w:rPr>
                <w:rFonts w:ascii="Bookman Old Style" w:hAnsi="Bookman Old Style" w:cs="Times New Roman"/>
              </w:rPr>
              <w:t xml:space="preserve">pemerataan pengembangan wilayah melalui peningkatan </w:t>
            </w:r>
            <w:r w:rsidR="00BC476E" w:rsidRPr="008B5A4D">
              <w:rPr>
                <w:rFonts w:ascii="Bookman Old Style" w:hAnsi="Bookman Old Style" w:cs="Times New Roman"/>
              </w:rPr>
              <w:t xml:space="preserve">pusat-pusat </w:t>
            </w:r>
            <w:r w:rsidRPr="008B5A4D">
              <w:rPr>
                <w:rFonts w:ascii="Bookman Old Style" w:hAnsi="Bookman Old Style" w:cs="Times New Roman"/>
              </w:rPr>
              <w:t>pelayanan kawasan perkotaan yang terintegrasi dengan kawasan perdesaan;</w:t>
            </w:r>
          </w:p>
          <w:p w:rsidR="00E45923" w:rsidRPr="008B5A4D" w:rsidRDefault="00E45923" w:rsidP="00D73380">
            <w:pPr>
              <w:numPr>
                <w:ilvl w:val="1"/>
                <w:numId w:val="181"/>
              </w:numPr>
              <w:tabs>
                <w:tab w:val="left" w:pos="434"/>
                <w:tab w:val="left" w:pos="1800"/>
              </w:tabs>
              <w:ind w:left="434" w:right="28" w:hanging="434"/>
              <w:jc w:val="both"/>
              <w:rPr>
                <w:rFonts w:ascii="Bookman Old Style" w:hAnsi="Bookman Old Style" w:cs="Times New Roman"/>
              </w:rPr>
            </w:pPr>
            <w:r w:rsidRPr="008B5A4D">
              <w:rPr>
                <w:rFonts w:ascii="Bookman Old Style" w:hAnsi="Bookman Old Style" w:cs="Times New Roman"/>
              </w:rPr>
              <w:t xml:space="preserve">peningkatan aksesibilitas antar wilayah, antar kawasan perkotaan, dan antar kawasan perdesaan di seluruh wilayah kabupaten; </w:t>
            </w:r>
          </w:p>
          <w:p w:rsidR="00E45923" w:rsidRPr="008B5A4D" w:rsidRDefault="00E45923" w:rsidP="00D73380">
            <w:pPr>
              <w:numPr>
                <w:ilvl w:val="1"/>
                <w:numId w:val="181"/>
              </w:numPr>
              <w:tabs>
                <w:tab w:val="left" w:pos="434"/>
                <w:tab w:val="left" w:pos="1800"/>
              </w:tabs>
              <w:ind w:left="434" w:right="28" w:hanging="434"/>
              <w:jc w:val="both"/>
              <w:rPr>
                <w:rFonts w:ascii="Bookman Old Style" w:hAnsi="Bookman Old Style" w:cs="Times New Roman"/>
              </w:rPr>
            </w:pPr>
            <w:r w:rsidRPr="008B5A4D">
              <w:rPr>
                <w:rFonts w:ascii="Bookman Old Style" w:hAnsi="Bookman Old Style" w:cs="Times New Roman"/>
              </w:rPr>
              <w:lastRenderedPageBreak/>
              <w:t xml:space="preserve">peningkatan jangkauan pelayanan sistem jaringan prasarana di seluruh wilayah kabupaten; </w:t>
            </w:r>
          </w:p>
          <w:p w:rsidR="00E45923" w:rsidRPr="008B5A4D" w:rsidRDefault="00E45923" w:rsidP="00D73380">
            <w:pPr>
              <w:numPr>
                <w:ilvl w:val="1"/>
                <w:numId w:val="181"/>
              </w:numPr>
              <w:tabs>
                <w:tab w:val="left" w:pos="434"/>
                <w:tab w:val="left" w:pos="1800"/>
              </w:tabs>
              <w:ind w:left="434" w:right="28" w:hanging="434"/>
              <w:jc w:val="both"/>
              <w:rPr>
                <w:rFonts w:ascii="Bookman Old Style" w:hAnsi="Bookman Old Style" w:cs="Times New Roman"/>
              </w:rPr>
            </w:pPr>
            <w:r w:rsidRPr="008B5A4D">
              <w:rPr>
                <w:rFonts w:ascii="Bookman Old Style" w:hAnsi="Bookman Old Style" w:cs="Times New Roman"/>
              </w:rPr>
              <w:t xml:space="preserve">pemantapan Kabupaten Bangli yang hijau, produktif, dan berkelanjutan sebagai penopang pelestarian lingkungan alam Bali; </w:t>
            </w:r>
          </w:p>
          <w:p w:rsidR="00E45923" w:rsidRPr="008B5A4D" w:rsidRDefault="00E45923" w:rsidP="00D73380">
            <w:pPr>
              <w:numPr>
                <w:ilvl w:val="1"/>
                <w:numId w:val="181"/>
              </w:numPr>
              <w:tabs>
                <w:tab w:val="left" w:pos="434"/>
                <w:tab w:val="left" w:pos="1800"/>
              </w:tabs>
              <w:ind w:left="434" w:right="28" w:hanging="434"/>
              <w:jc w:val="both"/>
              <w:rPr>
                <w:rFonts w:ascii="Bookman Old Style" w:hAnsi="Bookman Old Style" w:cs="Times New Roman"/>
              </w:rPr>
            </w:pPr>
            <w:r w:rsidRPr="008B5A4D">
              <w:rPr>
                <w:rFonts w:ascii="Bookman Old Style" w:hAnsi="Bookman Old Style" w:cs="Times New Roman"/>
              </w:rPr>
              <w:t xml:space="preserve">pemantapan potensi keunikan alam dan budaya daerah sebagai potensi kepariwisataan; </w:t>
            </w:r>
          </w:p>
          <w:p w:rsidR="00E45923" w:rsidRPr="008B5A4D" w:rsidRDefault="00E45923" w:rsidP="00D73380">
            <w:pPr>
              <w:numPr>
                <w:ilvl w:val="1"/>
                <w:numId w:val="181"/>
              </w:numPr>
              <w:tabs>
                <w:tab w:val="left" w:pos="434"/>
                <w:tab w:val="left" w:pos="1800"/>
              </w:tabs>
              <w:ind w:left="434" w:right="28" w:hanging="434"/>
              <w:jc w:val="both"/>
              <w:rPr>
                <w:rFonts w:ascii="Bookman Old Style" w:hAnsi="Bookman Old Style" w:cs="Times New Roman"/>
              </w:rPr>
            </w:pPr>
            <w:r w:rsidRPr="008B5A4D">
              <w:rPr>
                <w:rFonts w:ascii="Bookman Old Style" w:hAnsi="Bookman Old Style" w:cs="Times New Roman"/>
                <w:lang w:val="sv-SE"/>
              </w:rPr>
              <w:t xml:space="preserve">peningkatan peran komoditas unggulan </w:t>
            </w:r>
            <w:r w:rsidR="00D17D35" w:rsidRPr="008B5A4D">
              <w:rPr>
                <w:rFonts w:ascii="Bookman Old Style" w:hAnsi="Bookman Old Style" w:cs="Times New Roman"/>
              </w:rPr>
              <w:t xml:space="preserve">pertanian,  hortikultura, </w:t>
            </w:r>
            <w:r w:rsidRPr="008B5A4D">
              <w:rPr>
                <w:rFonts w:ascii="Bookman Old Style" w:hAnsi="Bookman Old Style" w:cs="Times New Roman"/>
                <w:lang w:val="sv-SE"/>
              </w:rPr>
              <w:t>perkebunan, tanaman kehutanan,  peternakan</w:t>
            </w:r>
            <w:r w:rsidR="00CB1877" w:rsidRPr="008B5A4D">
              <w:rPr>
                <w:rFonts w:ascii="Bookman Old Style" w:hAnsi="Bookman Old Style" w:cs="Times New Roman"/>
              </w:rPr>
              <w:t>,</w:t>
            </w:r>
            <w:r w:rsidRPr="008B5A4D">
              <w:rPr>
                <w:rFonts w:ascii="Bookman Old Style" w:hAnsi="Bookman Old Style" w:cs="Times New Roman"/>
                <w:lang w:val="sv-SE"/>
              </w:rPr>
              <w:t xml:space="preserve"> perikanan</w:t>
            </w:r>
            <w:r w:rsidR="00CB1877" w:rsidRPr="008B5A4D">
              <w:rPr>
                <w:rFonts w:ascii="Bookman Old Style" w:hAnsi="Bookman Old Style" w:cs="Times New Roman"/>
              </w:rPr>
              <w:t xml:space="preserve"> dan industri kecil</w:t>
            </w:r>
            <w:r w:rsidRPr="008B5A4D">
              <w:rPr>
                <w:rFonts w:ascii="Bookman Old Style" w:hAnsi="Bookman Old Style" w:cs="Times New Roman"/>
                <w:lang w:val="sv-SE"/>
              </w:rPr>
              <w:t xml:space="preserve"> untuk mendorong perekonomian daerah; dan </w:t>
            </w:r>
          </w:p>
          <w:p w:rsidR="00E45923" w:rsidRPr="008B5A4D" w:rsidRDefault="00E45923" w:rsidP="00D73380">
            <w:pPr>
              <w:numPr>
                <w:ilvl w:val="1"/>
                <w:numId w:val="181"/>
              </w:numPr>
              <w:tabs>
                <w:tab w:val="left" w:pos="434"/>
                <w:tab w:val="left" w:pos="1800"/>
              </w:tabs>
              <w:ind w:left="434" w:right="28" w:hanging="434"/>
              <w:jc w:val="both"/>
              <w:rPr>
                <w:rFonts w:ascii="Bookman Old Style" w:hAnsi="Bookman Old Style" w:cs="Times New Roman"/>
              </w:rPr>
            </w:pPr>
            <w:r w:rsidRPr="008B5A4D">
              <w:rPr>
                <w:rFonts w:ascii="Bookman Old Style" w:hAnsi="Bookman Old Style" w:cs="Times New Roman"/>
              </w:rPr>
              <w:t>pengelolaan wilayah yang memperhatikan daya dukung, daya tampung, mitigasi bencana dan adaptasi terhadap perubahan iklim.</w:t>
            </w:r>
          </w:p>
          <w:p w:rsidR="00F54661" w:rsidRPr="008B5A4D" w:rsidRDefault="00F54661" w:rsidP="00D73380">
            <w:pPr>
              <w:pStyle w:val="Heading3"/>
              <w:spacing w:before="120" w:after="120"/>
              <w:ind w:left="-16" w:right="28"/>
              <w:jc w:val="center"/>
              <w:rPr>
                <w:rFonts w:ascii="Bookman Old Style" w:hAnsi="Bookman Old Style" w:cs="Times New Roman"/>
                <w:b w:val="0"/>
                <w:sz w:val="24"/>
                <w:szCs w:val="24"/>
              </w:rPr>
            </w:pPr>
          </w:p>
          <w:p w:rsidR="00D34ABD" w:rsidRPr="008B5A4D" w:rsidRDefault="00D34ABD" w:rsidP="00D73380">
            <w:pPr>
              <w:pStyle w:val="Heading3"/>
              <w:spacing w:before="120" w:after="120"/>
              <w:ind w:left="-16" w:right="28"/>
              <w:jc w:val="center"/>
              <w:rPr>
                <w:rFonts w:ascii="Bookman Old Style" w:hAnsi="Bookman Old Style" w:cs="Times New Roman"/>
                <w:b w:val="0"/>
                <w:sz w:val="24"/>
                <w:szCs w:val="24"/>
              </w:rPr>
            </w:pPr>
            <w:r w:rsidRPr="008B5A4D">
              <w:rPr>
                <w:rFonts w:ascii="Bookman Old Style" w:hAnsi="Bookman Old Style" w:cs="Times New Roman"/>
                <w:b w:val="0"/>
                <w:sz w:val="24"/>
                <w:szCs w:val="24"/>
              </w:rPr>
              <w:t>Bagian  Ke</w:t>
            </w:r>
            <w:r w:rsidR="00465EE9" w:rsidRPr="008B5A4D">
              <w:rPr>
                <w:rFonts w:ascii="Bookman Old Style" w:hAnsi="Bookman Old Style" w:cs="Times New Roman"/>
                <w:b w:val="0"/>
                <w:sz w:val="24"/>
                <w:szCs w:val="24"/>
              </w:rPr>
              <w:t xml:space="preserve">tiga </w:t>
            </w:r>
          </w:p>
          <w:p w:rsidR="00D34ABD" w:rsidRPr="008B5A4D" w:rsidRDefault="00D34ABD" w:rsidP="00D73380">
            <w:pPr>
              <w:pStyle w:val="Heading3"/>
              <w:spacing w:before="120" w:after="120"/>
              <w:ind w:left="-16" w:right="28"/>
              <w:jc w:val="center"/>
              <w:rPr>
                <w:rFonts w:ascii="Bookman Old Style" w:hAnsi="Bookman Old Style" w:cs="Times New Roman"/>
                <w:b w:val="0"/>
                <w:sz w:val="24"/>
                <w:szCs w:val="24"/>
              </w:rPr>
            </w:pPr>
            <w:r w:rsidRPr="008B5A4D">
              <w:rPr>
                <w:rFonts w:ascii="Bookman Old Style" w:hAnsi="Bookman Old Style" w:cs="Times New Roman"/>
                <w:b w:val="0"/>
                <w:sz w:val="24"/>
                <w:szCs w:val="24"/>
              </w:rPr>
              <w:t xml:space="preserve">Strategi Penataan Ruang </w:t>
            </w:r>
            <w:r w:rsidR="001F167A" w:rsidRPr="008B5A4D">
              <w:rPr>
                <w:rFonts w:ascii="Bookman Old Style" w:hAnsi="Bookman Old Style" w:cs="Times New Roman"/>
                <w:b w:val="0"/>
                <w:sz w:val="24"/>
                <w:szCs w:val="24"/>
              </w:rPr>
              <w:t xml:space="preserve"> Wilayah</w:t>
            </w:r>
          </w:p>
          <w:p w:rsidR="001F6DBE" w:rsidRPr="008B5A4D" w:rsidRDefault="001F6DBE" w:rsidP="00D73380">
            <w:pPr>
              <w:pStyle w:val="BodyText"/>
              <w:spacing w:before="120" w:after="120"/>
              <w:jc w:val="center"/>
              <w:rPr>
                <w:rFonts w:ascii="Bookman Old Style" w:hAnsi="Bookman Old Style" w:cs="Times New Roman"/>
                <w:b w:val="0"/>
                <w:bCs w:val="0"/>
              </w:rPr>
            </w:pPr>
            <w:r w:rsidRPr="008B5A4D">
              <w:rPr>
                <w:rFonts w:ascii="Bookman Old Style" w:hAnsi="Bookman Old Style" w:cs="Times New Roman"/>
                <w:b w:val="0"/>
                <w:bCs w:val="0"/>
              </w:rPr>
              <w:t xml:space="preserve">Pasal </w:t>
            </w:r>
            <w:r w:rsidR="00E66870" w:rsidRPr="008B5A4D">
              <w:rPr>
                <w:rFonts w:ascii="Bookman Old Style" w:hAnsi="Bookman Old Style" w:cs="Times New Roman"/>
                <w:b w:val="0"/>
                <w:bCs w:val="0"/>
              </w:rPr>
              <w:t>8</w:t>
            </w:r>
          </w:p>
          <w:p w:rsidR="00E45923" w:rsidRPr="008B5A4D" w:rsidRDefault="00E45923" w:rsidP="00D73380">
            <w:pPr>
              <w:autoSpaceDE w:val="0"/>
              <w:autoSpaceDN w:val="0"/>
              <w:adjustRightInd w:val="0"/>
              <w:ind w:right="-6"/>
              <w:jc w:val="both"/>
              <w:rPr>
                <w:rFonts w:ascii="Bookman Old Style" w:hAnsi="Bookman Old Style" w:cs="Times New Roman"/>
              </w:rPr>
            </w:pPr>
            <w:r w:rsidRPr="008B5A4D">
              <w:rPr>
                <w:rFonts w:ascii="Bookman Old Style" w:hAnsi="Bookman Old Style" w:cs="Times New Roman"/>
              </w:rPr>
              <w:t xml:space="preserve">Strategi pemerataan pengembangan wilayah melalui peningkatan </w:t>
            </w:r>
            <w:r w:rsidR="00BC476E" w:rsidRPr="008B5A4D">
              <w:rPr>
                <w:rFonts w:ascii="Bookman Old Style" w:hAnsi="Bookman Old Style" w:cs="Times New Roman"/>
              </w:rPr>
              <w:t xml:space="preserve">pusat-pusat </w:t>
            </w:r>
            <w:r w:rsidRPr="008B5A4D">
              <w:rPr>
                <w:rFonts w:ascii="Bookman Old Style" w:hAnsi="Bookman Old Style" w:cs="Times New Roman"/>
              </w:rPr>
              <w:t xml:space="preserve">pelayanan kawasan perkotaan yang terintegrasi dengan kawasan perdesaan, sebagaimana dimaksud dalam Pasal </w:t>
            </w:r>
            <w:r w:rsidR="000E7BFD" w:rsidRPr="008B5A4D">
              <w:rPr>
                <w:rFonts w:ascii="Bookman Old Style" w:hAnsi="Bookman Old Style" w:cs="Times New Roman"/>
              </w:rPr>
              <w:t>7</w:t>
            </w:r>
            <w:r w:rsidRPr="008B5A4D">
              <w:rPr>
                <w:rFonts w:ascii="Bookman Old Style" w:hAnsi="Bookman Old Style" w:cs="Times New Roman"/>
              </w:rPr>
              <w:t xml:space="preserve"> huruf a,  meliputi:</w:t>
            </w:r>
          </w:p>
          <w:p w:rsidR="00E45923" w:rsidRPr="008B5A4D" w:rsidRDefault="00E45923" w:rsidP="00D73380">
            <w:pPr>
              <w:numPr>
                <w:ilvl w:val="0"/>
                <w:numId w:val="4"/>
              </w:numPr>
              <w:tabs>
                <w:tab w:val="clear" w:pos="1571"/>
                <w:tab w:val="num" w:pos="434"/>
              </w:tabs>
              <w:autoSpaceDE w:val="0"/>
              <w:autoSpaceDN w:val="0"/>
              <w:adjustRightInd w:val="0"/>
              <w:ind w:left="434" w:right="-4" w:hanging="450"/>
              <w:jc w:val="both"/>
              <w:rPr>
                <w:rFonts w:ascii="Bookman Old Style" w:hAnsi="Bookman Old Style" w:cs="Times New Roman"/>
              </w:rPr>
            </w:pPr>
            <w:r w:rsidRPr="008B5A4D">
              <w:rPr>
                <w:rFonts w:ascii="Bookman Old Style" w:hAnsi="Bookman Old Style" w:cs="Times New Roman"/>
              </w:rPr>
              <w:t>memantapkan Kawasan Perkotaan Bangli sebagai PKL sekaligus sebagai pusat ibukota Kabupaten dan pusat pelayanan wilayah kabupaten, yang didukung 1 (satu) Pusat Kegiatan Lokal Promosi (PKLp) Kintamani dan 4 (empat) PPK mencakup Kawasan Perkotaan Susut, Kawasan Perkotaan Tembuku, Kawasan Perkotaan Kayuamba, dan Kawasan Perkotaan Belantih/Catur;</w:t>
            </w:r>
            <w:r w:rsidR="00233CF2" w:rsidRPr="008B5A4D">
              <w:rPr>
                <w:rFonts w:ascii="Bookman Old Style" w:hAnsi="Bookman Old Style" w:cs="Times New Roman"/>
              </w:rPr>
              <w:t xml:space="preserve"> </w:t>
            </w:r>
          </w:p>
          <w:p w:rsidR="00110A0D" w:rsidRPr="008B5A4D" w:rsidRDefault="00110A0D" w:rsidP="00D73380">
            <w:pPr>
              <w:numPr>
                <w:ilvl w:val="0"/>
                <w:numId w:val="4"/>
              </w:numPr>
              <w:tabs>
                <w:tab w:val="clear" w:pos="1571"/>
                <w:tab w:val="num" w:pos="434"/>
              </w:tabs>
              <w:autoSpaceDE w:val="0"/>
              <w:autoSpaceDN w:val="0"/>
              <w:adjustRightInd w:val="0"/>
              <w:ind w:left="434" w:right="-4" w:hanging="450"/>
              <w:jc w:val="both"/>
              <w:rPr>
                <w:rFonts w:ascii="Bookman Old Style" w:hAnsi="Bookman Old Style" w:cs="Times New Roman"/>
              </w:rPr>
            </w:pPr>
            <w:r w:rsidRPr="008B5A4D">
              <w:rPr>
                <w:rFonts w:ascii="Bookman Old Style" w:hAnsi="Bookman Old Style" w:cs="Times New Roman"/>
              </w:rPr>
              <w:t>mengendalikan perkembangan kawasan perkotaan dan pusat-pusat kegiatan khusus yang berpotensi cepat tumbuh dan sedang  tumbuh</w:t>
            </w:r>
            <w:r w:rsidR="00B27661" w:rsidRPr="008B5A4D">
              <w:rPr>
                <w:rFonts w:ascii="Bookman Old Style" w:hAnsi="Bookman Old Style" w:cs="Times New Roman"/>
                <w:lang w:val="en-US"/>
              </w:rPr>
              <w:t xml:space="preserve">; dan </w:t>
            </w:r>
          </w:p>
          <w:p w:rsidR="00B27661" w:rsidRPr="008B5A4D" w:rsidRDefault="00B27661" w:rsidP="00D73380">
            <w:pPr>
              <w:numPr>
                <w:ilvl w:val="0"/>
                <w:numId w:val="4"/>
              </w:numPr>
              <w:tabs>
                <w:tab w:val="clear" w:pos="1571"/>
                <w:tab w:val="num" w:pos="434"/>
              </w:tabs>
              <w:autoSpaceDE w:val="0"/>
              <w:autoSpaceDN w:val="0"/>
              <w:adjustRightInd w:val="0"/>
              <w:ind w:left="434" w:right="-4" w:hanging="450"/>
              <w:jc w:val="both"/>
              <w:rPr>
                <w:rFonts w:ascii="Bookman Old Style" w:hAnsi="Bookman Old Style" w:cs="Times New Roman"/>
              </w:rPr>
            </w:pPr>
            <w:r w:rsidRPr="008B5A4D">
              <w:rPr>
                <w:rFonts w:ascii="Bookman Old Style" w:hAnsi="Bookman Old Style" w:cs="Times New Roman"/>
                <w:lang w:val="en-US"/>
              </w:rPr>
              <w:t xml:space="preserve">meningkatkan rentang kendali pelayanan administrasi pemerintahan dan </w:t>
            </w:r>
            <w:r w:rsidR="0083358E" w:rsidRPr="008B5A4D">
              <w:rPr>
                <w:rFonts w:ascii="Bookman Old Style" w:hAnsi="Bookman Old Style" w:cs="Times New Roman"/>
                <w:lang w:val="en-US"/>
              </w:rPr>
              <w:t xml:space="preserve">pemerataan pelayanan kawasan </w:t>
            </w:r>
            <w:r w:rsidRPr="008B5A4D">
              <w:rPr>
                <w:rFonts w:ascii="Bookman Old Style" w:hAnsi="Bookman Old Style" w:cs="Times New Roman"/>
                <w:lang w:val="en-US"/>
              </w:rPr>
              <w:t>di Kecamatan Kintamani melalui pemekaran wilayah.</w:t>
            </w:r>
          </w:p>
          <w:p w:rsidR="00E45923" w:rsidRPr="008B5A4D" w:rsidRDefault="00E45923" w:rsidP="00D73380">
            <w:pPr>
              <w:autoSpaceDE w:val="0"/>
              <w:autoSpaceDN w:val="0"/>
              <w:adjustRightInd w:val="0"/>
              <w:ind w:left="434" w:right="-4"/>
              <w:jc w:val="both"/>
              <w:rPr>
                <w:rFonts w:ascii="Bookman Old Style" w:hAnsi="Bookman Old Style" w:cs="Times New Roman"/>
              </w:rPr>
            </w:pPr>
          </w:p>
          <w:p w:rsidR="001F6DBE" w:rsidRPr="008B5A4D" w:rsidRDefault="001F6DBE" w:rsidP="00D73380">
            <w:pPr>
              <w:pStyle w:val="BodyText"/>
              <w:spacing w:before="120" w:after="120"/>
              <w:jc w:val="center"/>
              <w:rPr>
                <w:rFonts w:ascii="Bookman Old Style" w:hAnsi="Bookman Old Style" w:cs="Times New Roman"/>
                <w:b w:val="0"/>
                <w:bCs w:val="0"/>
              </w:rPr>
            </w:pPr>
            <w:r w:rsidRPr="008B5A4D">
              <w:rPr>
                <w:rFonts w:ascii="Bookman Old Style" w:hAnsi="Bookman Old Style" w:cs="Times New Roman"/>
                <w:b w:val="0"/>
                <w:bCs w:val="0"/>
              </w:rPr>
              <w:t xml:space="preserve">Pasal </w:t>
            </w:r>
            <w:r w:rsidR="00E66870" w:rsidRPr="008B5A4D">
              <w:rPr>
                <w:rFonts w:ascii="Bookman Old Style" w:hAnsi="Bookman Old Style" w:cs="Times New Roman"/>
                <w:b w:val="0"/>
                <w:bCs w:val="0"/>
              </w:rPr>
              <w:t>9</w:t>
            </w:r>
          </w:p>
          <w:p w:rsidR="00E45923" w:rsidRPr="008B5A4D" w:rsidRDefault="00E45923" w:rsidP="00D73380">
            <w:pPr>
              <w:autoSpaceDE w:val="0"/>
              <w:autoSpaceDN w:val="0"/>
              <w:adjustRightInd w:val="0"/>
              <w:ind w:right="-6"/>
              <w:jc w:val="both"/>
              <w:rPr>
                <w:rFonts w:ascii="Bookman Old Style" w:hAnsi="Bookman Old Style" w:cs="Times New Roman"/>
              </w:rPr>
            </w:pPr>
            <w:r w:rsidRPr="008B5A4D">
              <w:rPr>
                <w:rFonts w:ascii="Bookman Old Style" w:hAnsi="Bookman Old Style" w:cs="Times New Roman"/>
              </w:rPr>
              <w:t xml:space="preserve">Strategi peningkatan aksesibilitas antar wilayah, antar kawasan perkotaan, dan antar kawasan perdesaan di seluruh wilayah kabupaten, sebagaimana dimaksud dalam Pasal </w:t>
            </w:r>
            <w:r w:rsidR="00E66870" w:rsidRPr="008B5A4D">
              <w:rPr>
                <w:rFonts w:ascii="Bookman Old Style" w:hAnsi="Bookman Old Style" w:cs="Times New Roman"/>
              </w:rPr>
              <w:t>7</w:t>
            </w:r>
            <w:r w:rsidRPr="008B5A4D">
              <w:rPr>
                <w:rFonts w:ascii="Bookman Old Style" w:hAnsi="Bookman Old Style" w:cs="Times New Roman"/>
              </w:rPr>
              <w:t xml:space="preserve"> huruf b, meliputi:</w:t>
            </w:r>
          </w:p>
          <w:p w:rsidR="00E45923" w:rsidRPr="008B5A4D" w:rsidRDefault="00E45923" w:rsidP="00D73380">
            <w:pPr>
              <w:numPr>
                <w:ilvl w:val="0"/>
                <w:numId w:val="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meningkatkan aksesibilitas langsung Kawasan Perkotaan Bangli dengan Kawasan Perkotaan Semarapura sebagai PKW dan Kawasan Perkotaan Denpasar-Badung-Gianyar-Tabanan sebagai PKN melalui jaringan jalan nasional; </w:t>
            </w:r>
          </w:p>
          <w:p w:rsidR="00E45923" w:rsidRPr="008B5A4D" w:rsidRDefault="00E45923" w:rsidP="00D73380">
            <w:pPr>
              <w:numPr>
                <w:ilvl w:val="0"/>
                <w:numId w:val="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meningkatkan kualitas dan keterpaduan sistem jaringan jalan provinsi</w:t>
            </w:r>
            <w:r w:rsidRPr="008B5A4D">
              <w:rPr>
                <w:rFonts w:ascii="Bookman Old Style" w:hAnsi="Bookman Old Style" w:cs="Times New Roman"/>
                <w:lang w:val="sv-SE"/>
              </w:rPr>
              <w:t>,</w:t>
            </w:r>
            <w:r w:rsidRPr="008B5A4D">
              <w:rPr>
                <w:rFonts w:ascii="Bookman Old Style" w:hAnsi="Bookman Old Style" w:cs="Times New Roman"/>
              </w:rPr>
              <w:t xml:space="preserve"> jalan kabupaten, jalan desa dan penyeberangan di </w:t>
            </w:r>
            <w:r w:rsidR="00755980" w:rsidRPr="008B5A4D">
              <w:rPr>
                <w:rFonts w:ascii="Bookman Old Style" w:hAnsi="Bookman Old Style" w:cs="Times New Roman"/>
              </w:rPr>
              <w:t>D</w:t>
            </w:r>
            <w:r w:rsidRPr="008B5A4D">
              <w:rPr>
                <w:rFonts w:ascii="Bookman Old Style" w:hAnsi="Bookman Old Style" w:cs="Times New Roman"/>
              </w:rPr>
              <w:t>anau Batur;</w:t>
            </w:r>
          </w:p>
          <w:p w:rsidR="00E45923" w:rsidRPr="008B5A4D" w:rsidRDefault="00E45923" w:rsidP="00D73380">
            <w:pPr>
              <w:numPr>
                <w:ilvl w:val="0"/>
                <w:numId w:val="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membangun jaringan jalan baru untuk membuka kantong-kantong produksi wilayah, memperlancar arus lalu lintas dan membuka kawasan-kawasan pengembangan baru dan terisolasi terutama di wilayah </w:t>
            </w:r>
            <w:r w:rsidRPr="008B5A4D">
              <w:rPr>
                <w:rFonts w:ascii="Bookman Old Style" w:hAnsi="Bookman Old Style" w:cs="Times New Roman"/>
              </w:rPr>
              <w:lastRenderedPageBreak/>
              <w:t>Bangli Utara;</w:t>
            </w:r>
          </w:p>
          <w:p w:rsidR="00E45923" w:rsidRPr="008B5A4D" w:rsidRDefault="00E45923" w:rsidP="00D73380">
            <w:pPr>
              <w:numPr>
                <w:ilvl w:val="0"/>
                <w:numId w:val="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membangun jalan baru koridor arah timur – barat di Kawasan Perkotaan Bangli untuk meningkatkan keterkaitan kawasan ke Ibukota Kabupaten; </w:t>
            </w:r>
          </w:p>
          <w:p w:rsidR="00110A0D" w:rsidRPr="008B5A4D" w:rsidRDefault="00110A0D" w:rsidP="00D73380">
            <w:pPr>
              <w:numPr>
                <w:ilvl w:val="0"/>
                <w:numId w:val="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meningkatkan aksesibilitas ke kawasan-kawasan daya tarik wisata; </w:t>
            </w:r>
            <w:r w:rsidR="008A09E9" w:rsidRPr="008B5A4D">
              <w:rPr>
                <w:rFonts w:ascii="Bookman Old Style" w:hAnsi="Bookman Old Style" w:cs="Times New Roman"/>
              </w:rPr>
              <w:t>dan</w:t>
            </w:r>
          </w:p>
          <w:p w:rsidR="00E45923" w:rsidRPr="008B5A4D" w:rsidRDefault="00E45923" w:rsidP="00D73380">
            <w:pPr>
              <w:numPr>
                <w:ilvl w:val="0"/>
                <w:numId w:val="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meningkatkan pelayanan angkutan umum, penyeberangan danau dan angkutan pariwisata.</w:t>
            </w:r>
          </w:p>
          <w:p w:rsidR="00414681" w:rsidRPr="008B5A4D" w:rsidRDefault="00414681" w:rsidP="00D73380">
            <w:pPr>
              <w:tabs>
                <w:tab w:val="left" w:pos="434"/>
              </w:tabs>
              <w:autoSpaceDE w:val="0"/>
              <w:autoSpaceDN w:val="0"/>
              <w:adjustRightInd w:val="0"/>
              <w:ind w:left="434" w:right="-6" w:hanging="434"/>
              <w:jc w:val="both"/>
              <w:rPr>
                <w:rFonts w:ascii="Bookman Old Style" w:hAnsi="Bookman Old Style" w:cs="Times New Roman"/>
              </w:rPr>
            </w:pPr>
          </w:p>
          <w:p w:rsidR="001F6DBE" w:rsidRPr="008B5A4D" w:rsidRDefault="001F6DBE" w:rsidP="00D73380">
            <w:pPr>
              <w:pStyle w:val="BodyText"/>
              <w:spacing w:before="120" w:after="120"/>
              <w:jc w:val="center"/>
              <w:rPr>
                <w:rFonts w:ascii="Bookman Old Style" w:hAnsi="Bookman Old Style" w:cs="Times New Roman"/>
                <w:b w:val="0"/>
                <w:bCs w:val="0"/>
              </w:rPr>
            </w:pPr>
            <w:r w:rsidRPr="008B5A4D">
              <w:rPr>
                <w:rFonts w:ascii="Bookman Old Style" w:hAnsi="Bookman Old Style" w:cs="Times New Roman"/>
                <w:b w:val="0"/>
                <w:bCs w:val="0"/>
              </w:rPr>
              <w:t xml:space="preserve">Pasal </w:t>
            </w:r>
            <w:r w:rsidR="00E66870" w:rsidRPr="008B5A4D">
              <w:rPr>
                <w:rFonts w:ascii="Bookman Old Style" w:hAnsi="Bookman Old Style" w:cs="Times New Roman"/>
                <w:b w:val="0"/>
                <w:bCs w:val="0"/>
              </w:rPr>
              <w:t>10</w:t>
            </w:r>
          </w:p>
          <w:p w:rsidR="00E45923" w:rsidRPr="008B5A4D" w:rsidRDefault="00E45923" w:rsidP="00D73380">
            <w:pPr>
              <w:autoSpaceDE w:val="0"/>
              <w:autoSpaceDN w:val="0"/>
              <w:adjustRightInd w:val="0"/>
              <w:ind w:right="-6"/>
              <w:jc w:val="both"/>
              <w:rPr>
                <w:rFonts w:ascii="Bookman Old Style" w:hAnsi="Bookman Old Style" w:cs="Times New Roman"/>
              </w:rPr>
            </w:pPr>
            <w:r w:rsidRPr="008B5A4D">
              <w:rPr>
                <w:rFonts w:ascii="Bookman Old Style" w:hAnsi="Bookman Old Style" w:cs="Times New Roman"/>
              </w:rPr>
              <w:t xml:space="preserve">Strategi peningkatan jangkauan pelayanan sistem prasarana di seluruh wilayah kabupaten sebagaimana dimaksud dalam Pasal </w:t>
            </w:r>
            <w:r w:rsidR="00E66870" w:rsidRPr="008B5A4D">
              <w:rPr>
                <w:rFonts w:ascii="Bookman Old Style" w:hAnsi="Bookman Old Style" w:cs="Times New Roman"/>
              </w:rPr>
              <w:t>7</w:t>
            </w:r>
            <w:r w:rsidRPr="008B5A4D">
              <w:rPr>
                <w:rFonts w:ascii="Bookman Old Style" w:hAnsi="Bookman Old Style" w:cs="Times New Roman"/>
              </w:rPr>
              <w:t xml:space="preserve"> huruf c untuk mendukung peningkatan produktivitas dan pemerataan pelayanan kepada masyarakat, meliputi:</w:t>
            </w:r>
          </w:p>
          <w:p w:rsidR="00E45923" w:rsidRPr="008B5A4D" w:rsidRDefault="00E45923" w:rsidP="00D73380">
            <w:pPr>
              <w:numPr>
                <w:ilvl w:val="0"/>
                <w:numId w:val="252"/>
              </w:numPr>
              <w:ind w:left="344" w:hanging="344"/>
              <w:jc w:val="both"/>
              <w:rPr>
                <w:rFonts w:ascii="Bookman Old Style" w:hAnsi="Bookman Old Style" w:cs="Times New Roman"/>
              </w:rPr>
            </w:pPr>
            <w:r w:rsidRPr="008B5A4D">
              <w:rPr>
                <w:rFonts w:ascii="Bookman Old Style" w:hAnsi="Bookman Old Style" w:cs="Times New Roman"/>
              </w:rPr>
              <w:t xml:space="preserve">meningkatkan penyediaan dan pelayanan jaringan listrik ke seluruh wilayah; </w:t>
            </w:r>
          </w:p>
          <w:p w:rsidR="00E45923" w:rsidRPr="008B5A4D" w:rsidRDefault="00E45923" w:rsidP="00D73380">
            <w:pPr>
              <w:numPr>
                <w:ilvl w:val="0"/>
                <w:numId w:val="252"/>
              </w:numPr>
              <w:ind w:left="344" w:hanging="344"/>
              <w:jc w:val="both"/>
              <w:rPr>
                <w:rFonts w:ascii="Bookman Old Style" w:hAnsi="Bookman Old Style" w:cs="Times New Roman"/>
              </w:rPr>
            </w:pPr>
            <w:r w:rsidRPr="008B5A4D">
              <w:rPr>
                <w:rFonts w:ascii="Bookman Old Style" w:hAnsi="Bookman Old Style" w:cs="Times New Roman"/>
              </w:rPr>
              <w:t>mengembangkan jangkauan pelayanan sistem jaringan telekomunikasi secara merata ke seluruh wilayah;</w:t>
            </w:r>
          </w:p>
          <w:p w:rsidR="00E45923" w:rsidRPr="008B5A4D" w:rsidRDefault="00E45923" w:rsidP="00D73380">
            <w:pPr>
              <w:numPr>
                <w:ilvl w:val="0"/>
                <w:numId w:val="252"/>
              </w:numPr>
              <w:ind w:left="344" w:hanging="344"/>
              <w:jc w:val="both"/>
              <w:rPr>
                <w:rFonts w:ascii="Bookman Old Style" w:hAnsi="Bookman Old Style" w:cs="Times New Roman"/>
              </w:rPr>
            </w:pPr>
            <w:r w:rsidRPr="008B5A4D">
              <w:rPr>
                <w:rFonts w:ascii="Bookman Old Style" w:hAnsi="Bookman Old Style" w:cs="Times New Roman"/>
              </w:rPr>
              <w:t>mendayagunakan potensi sumber daya air yang ada untuk melayani kebutuhan jaringan irigasi dan kebutuhan air baku untuk air minum;</w:t>
            </w:r>
            <w:r w:rsidR="00C5185B" w:rsidRPr="008B5A4D">
              <w:rPr>
                <w:rFonts w:ascii="Bookman Old Style" w:hAnsi="Bookman Old Style" w:cs="Times New Roman"/>
              </w:rPr>
              <w:t xml:space="preserve"> dan</w:t>
            </w:r>
          </w:p>
          <w:p w:rsidR="00E45923" w:rsidRPr="008B5A4D" w:rsidRDefault="00E45923" w:rsidP="00D73380">
            <w:pPr>
              <w:numPr>
                <w:ilvl w:val="0"/>
                <w:numId w:val="252"/>
              </w:numPr>
              <w:ind w:left="344" w:hanging="344"/>
              <w:jc w:val="both"/>
              <w:rPr>
                <w:rFonts w:ascii="Bookman Old Style" w:hAnsi="Bookman Old Style" w:cs="Times New Roman"/>
              </w:rPr>
            </w:pPr>
            <w:r w:rsidRPr="008B5A4D">
              <w:rPr>
                <w:rFonts w:ascii="Bookman Old Style" w:hAnsi="Bookman Old Style" w:cs="Times New Roman"/>
              </w:rPr>
              <w:t>meningkatkan pelayanan dan optimalisasi sistem jar</w:t>
            </w:r>
            <w:r w:rsidR="000474B3" w:rsidRPr="008B5A4D">
              <w:rPr>
                <w:rFonts w:ascii="Bookman Old Style" w:hAnsi="Bookman Old Style" w:cs="Times New Roman"/>
              </w:rPr>
              <w:t>i</w:t>
            </w:r>
            <w:r w:rsidRPr="008B5A4D">
              <w:rPr>
                <w:rFonts w:ascii="Bookman Old Style" w:hAnsi="Bookman Old Style" w:cs="Times New Roman"/>
              </w:rPr>
              <w:t>ngan prasarana lingkungan meliputi sistem pengelolaan sampah, penyediaan air minum yang merata baik di kawasan perkotaan dan perdesaan serta pengelolaan air limbah</w:t>
            </w:r>
            <w:r w:rsidR="00C5185B" w:rsidRPr="008B5A4D">
              <w:rPr>
                <w:rFonts w:ascii="Bookman Old Style" w:hAnsi="Bookman Old Style" w:cs="Times New Roman"/>
              </w:rPr>
              <w:t>.</w:t>
            </w:r>
            <w:r w:rsidRPr="008B5A4D">
              <w:rPr>
                <w:rFonts w:ascii="Bookman Old Style" w:hAnsi="Bookman Old Style" w:cs="Times New Roman"/>
              </w:rPr>
              <w:t xml:space="preserve">  </w:t>
            </w:r>
          </w:p>
          <w:p w:rsidR="000D1381" w:rsidRPr="008B5A4D" w:rsidRDefault="000D1381" w:rsidP="00D73380">
            <w:pPr>
              <w:ind w:left="344"/>
              <w:jc w:val="both"/>
              <w:rPr>
                <w:rFonts w:ascii="Bookman Old Style" w:hAnsi="Bookman Old Style" w:cs="Times New Roman"/>
              </w:rPr>
            </w:pPr>
          </w:p>
          <w:p w:rsidR="001F6DBE" w:rsidRPr="008B5A4D" w:rsidRDefault="001F6DBE" w:rsidP="00D73380">
            <w:pPr>
              <w:pStyle w:val="BodyText"/>
              <w:spacing w:before="120" w:after="120"/>
              <w:jc w:val="center"/>
              <w:rPr>
                <w:rFonts w:ascii="Bookman Old Style" w:hAnsi="Bookman Old Style" w:cs="Times New Roman"/>
                <w:b w:val="0"/>
                <w:bCs w:val="0"/>
              </w:rPr>
            </w:pPr>
            <w:r w:rsidRPr="008B5A4D">
              <w:rPr>
                <w:rFonts w:ascii="Bookman Old Style" w:hAnsi="Bookman Old Style" w:cs="Times New Roman"/>
                <w:b w:val="0"/>
                <w:bCs w:val="0"/>
              </w:rPr>
              <w:t xml:space="preserve">Pasal </w:t>
            </w:r>
            <w:r w:rsidR="00E66870" w:rsidRPr="008B5A4D">
              <w:rPr>
                <w:rFonts w:ascii="Bookman Old Style" w:hAnsi="Bookman Old Style" w:cs="Times New Roman"/>
                <w:b w:val="0"/>
                <w:bCs w:val="0"/>
              </w:rPr>
              <w:t>11</w:t>
            </w:r>
          </w:p>
          <w:p w:rsidR="00E45923" w:rsidRPr="008B5A4D" w:rsidRDefault="00E45923" w:rsidP="00D73380">
            <w:pPr>
              <w:autoSpaceDE w:val="0"/>
              <w:autoSpaceDN w:val="0"/>
              <w:adjustRightInd w:val="0"/>
              <w:ind w:right="-6"/>
              <w:jc w:val="both"/>
              <w:rPr>
                <w:rFonts w:ascii="Bookman Old Style" w:hAnsi="Bookman Old Style" w:cs="Times New Roman"/>
              </w:rPr>
            </w:pPr>
            <w:r w:rsidRPr="008B5A4D">
              <w:rPr>
                <w:rFonts w:ascii="Bookman Old Style" w:hAnsi="Bookman Old Style" w:cs="Times New Roman"/>
              </w:rPr>
              <w:t xml:space="preserve">Strategi pemantapan Kabupaten Bangli yang hijau, produktif dan berkelanjutan sebagai penopang pelestarian lingkungan alam Bali,  sebagaimana dimaksud dalam Pasal </w:t>
            </w:r>
            <w:r w:rsidR="00E66870" w:rsidRPr="008B5A4D">
              <w:rPr>
                <w:rFonts w:ascii="Bookman Old Style" w:hAnsi="Bookman Old Style" w:cs="Times New Roman"/>
              </w:rPr>
              <w:t>7</w:t>
            </w:r>
            <w:r w:rsidRPr="008B5A4D">
              <w:rPr>
                <w:rFonts w:ascii="Bookman Old Style" w:hAnsi="Bookman Old Style" w:cs="Times New Roman"/>
              </w:rPr>
              <w:t xml:space="preserve"> huruf d, meliputi:</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memantapkan kawasan lindung yang telah ditetapkan secara nasional dan provinsi mencakup hutan lindung dan taman wisata alam;   </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lang w:val="en-US"/>
              </w:rPr>
              <w:t>memelihara kualitas sistem wilayah sungai lintas wilayah dan cekungan a</w:t>
            </w:r>
            <w:r w:rsidR="0083358E" w:rsidRPr="008B5A4D">
              <w:rPr>
                <w:rFonts w:ascii="Bookman Old Style" w:hAnsi="Bookman Old Style" w:cs="Times New Roman"/>
                <w:lang w:val="en-US"/>
              </w:rPr>
              <w:t>i</w:t>
            </w:r>
            <w:r w:rsidRPr="008B5A4D">
              <w:rPr>
                <w:rFonts w:ascii="Bookman Old Style" w:hAnsi="Bookman Old Style" w:cs="Times New Roman"/>
                <w:lang w:val="en-US"/>
              </w:rPr>
              <w:t>r tanah lintas wilayah</w:t>
            </w:r>
            <w:r w:rsidR="00C5185B" w:rsidRPr="008B5A4D">
              <w:rPr>
                <w:rFonts w:ascii="Bookman Old Style" w:hAnsi="Bookman Old Style" w:cs="Times New Roman"/>
                <w:lang w:val="en-US"/>
              </w:rPr>
              <w:t>;</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mewujudkan kawasan berfungsi lindung dengan luas paling sedikit 30</w:t>
            </w:r>
            <w:r w:rsidR="00E66870" w:rsidRPr="008B5A4D">
              <w:rPr>
                <w:rFonts w:ascii="Bookman Old Style" w:hAnsi="Bookman Old Style" w:cs="Times New Roman"/>
              </w:rPr>
              <w:t>%</w:t>
            </w:r>
            <w:r w:rsidRPr="008B5A4D">
              <w:rPr>
                <w:rFonts w:ascii="Bookman Old Style" w:hAnsi="Bookman Old Style" w:cs="Times New Roman"/>
              </w:rPr>
              <w:t xml:space="preserve"> (tiga puluh persen</w:t>
            </w:r>
            <w:r w:rsidR="00E66870" w:rsidRPr="008B5A4D">
              <w:rPr>
                <w:rFonts w:ascii="Bookman Old Style" w:hAnsi="Bookman Old Style" w:cs="Times New Roman"/>
              </w:rPr>
              <w:t>)</w:t>
            </w:r>
            <w:r w:rsidRPr="008B5A4D">
              <w:rPr>
                <w:rFonts w:ascii="Bookman Old Style" w:hAnsi="Bookman Old Style" w:cs="Times New Roman"/>
              </w:rPr>
              <w:t xml:space="preserve"> dari luas wilayah; </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menetapkan kawasan hutan atau vegetasi tutupan lahan permanen paling sedikit 30% </w:t>
            </w:r>
            <w:r w:rsidR="00E66870" w:rsidRPr="008B5A4D">
              <w:rPr>
                <w:rFonts w:ascii="Bookman Old Style" w:hAnsi="Bookman Old Style" w:cs="Times New Roman"/>
              </w:rPr>
              <w:t xml:space="preserve">(tiga puluh persen) </w:t>
            </w:r>
            <w:r w:rsidRPr="008B5A4D">
              <w:rPr>
                <w:rFonts w:ascii="Bookman Old Style" w:hAnsi="Bookman Old Style" w:cs="Times New Roman"/>
              </w:rPr>
              <w:t xml:space="preserve">dari luas DAS; </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melestarikan kawasan pegunungan sebagai kawasan resapan air</w:t>
            </w:r>
            <w:r w:rsidRPr="008B5A4D">
              <w:rPr>
                <w:rFonts w:ascii="Bookman Old Style" w:hAnsi="Bookman Old Style" w:cs="Times New Roman"/>
                <w:lang w:val="fi-FI"/>
              </w:rPr>
              <w:t>;</w:t>
            </w:r>
            <w:r w:rsidRPr="008B5A4D">
              <w:rPr>
                <w:rFonts w:ascii="Bookman Old Style" w:hAnsi="Bookman Old Style" w:cs="Times New Roman"/>
              </w:rPr>
              <w:t xml:space="preserve"> </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melestarikan kawasan Danau Batur sebagai reservoir wilayah provinsi Bali dan pusat pengembangan sumber daya perikanan yang lestari; </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mengembangkan sistem pertanian </w:t>
            </w:r>
            <w:r w:rsidR="0083358E" w:rsidRPr="008B5A4D">
              <w:rPr>
                <w:rFonts w:ascii="Bookman Old Style" w:hAnsi="Bookman Old Style" w:cs="Times New Roman"/>
                <w:lang w:val="en-US"/>
              </w:rPr>
              <w:t xml:space="preserve">dan tanaman kehutanan </w:t>
            </w:r>
            <w:r w:rsidRPr="008B5A4D">
              <w:rPr>
                <w:rFonts w:ascii="Bookman Old Style" w:hAnsi="Bookman Old Style" w:cs="Times New Roman"/>
              </w:rPr>
              <w:t xml:space="preserve">terintegrasi antara fungsi lindung dan fungsi produksi; </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mengembangkan partispasi masyarakat dalam pelestarian lingkungan; </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mengembangkan program reboisasi berkelanjutan pada lahan-lahan kritis baik di kawasan lindung maupun di </w:t>
            </w:r>
            <w:r w:rsidRPr="008B5A4D">
              <w:rPr>
                <w:rFonts w:ascii="Bookman Old Style" w:hAnsi="Bookman Old Style" w:cs="Times New Roman"/>
              </w:rPr>
              <w:lastRenderedPageBreak/>
              <w:t>luar kawasan lindung</w:t>
            </w:r>
            <w:r w:rsidRPr="008B5A4D">
              <w:rPr>
                <w:rFonts w:ascii="Bookman Old Style" w:hAnsi="Bookman Old Style" w:cs="Times New Roman"/>
                <w:lang w:val="en-US"/>
              </w:rPr>
              <w:t xml:space="preserve">; dan </w:t>
            </w:r>
          </w:p>
          <w:p w:rsidR="00E45923" w:rsidRPr="008B5A4D" w:rsidRDefault="00E45923" w:rsidP="00D73380">
            <w:pPr>
              <w:numPr>
                <w:ilvl w:val="0"/>
                <w:numId w:val="6"/>
              </w:numPr>
              <w:tabs>
                <w:tab w:val="clear" w:pos="680"/>
              </w:tabs>
              <w:autoSpaceDE w:val="0"/>
              <w:autoSpaceDN w:val="0"/>
              <w:adjustRightInd w:val="0"/>
              <w:ind w:left="434" w:right="-4" w:hanging="434"/>
              <w:jc w:val="both"/>
              <w:rPr>
                <w:rFonts w:ascii="Bookman Old Style" w:hAnsi="Bookman Old Style" w:cs="Tahoma"/>
              </w:rPr>
            </w:pPr>
            <w:r w:rsidRPr="008B5A4D">
              <w:rPr>
                <w:rFonts w:ascii="Bookman Old Style" w:hAnsi="Bookman Old Style" w:cs="Times New Roman"/>
              </w:rPr>
              <w:t xml:space="preserve">mengembangkan pertanian organik secara bertahap untuk mendukung Bali sebagai pulau </w:t>
            </w:r>
            <w:r w:rsidR="00D92EA9" w:rsidRPr="008B5A4D">
              <w:rPr>
                <w:rFonts w:ascii="Bookman Old Style" w:hAnsi="Bookman Old Style" w:cs="Times New Roman"/>
              </w:rPr>
              <w:t xml:space="preserve">bersih, </w:t>
            </w:r>
            <w:r w:rsidRPr="008B5A4D">
              <w:rPr>
                <w:rFonts w:ascii="Bookman Old Style" w:hAnsi="Bookman Old Style" w:cs="Times New Roman"/>
              </w:rPr>
              <w:t>organik dan provinsi hijau (</w:t>
            </w:r>
            <w:r w:rsidRPr="008B5A4D">
              <w:rPr>
                <w:rFonts w:ascii="Bookman Old Style" w:hAnsi="Bookman Old Style" w:cs="Times New Roman"/>
                <w:i/>
              </w:rPr>
              <w:t>Bali clean</w:t>
            </w:r>
            <w:r w:rsidRPr="008B5A4D">
              <w:rPr>
                <w:rFonts w:ascii="Bookman Old Style" w:hAnsi="Bookman Old Style" w:cs="Times New Roman"/>
              </w:rPr>
              <w:t xml:space="preserve"> and </w:t>
            </w:r>
            <w:r w:rsidRPr="008B5A4D">
              <w:rPr>
                <w:rFonts w:ascii="Bookman Old Style" w:hAnsi="Bookman Old Style" w:cs="Times New Roman"/>
                <w:i/>
              </w:rPr>
              <w:t>green</w:t>
            </w:r>
            <w:r w:rsidRPr="008B5A4D">
              <w:rPr>
                <w:rFonts w:ascii="Bookman Old Style" w:hAnsi="Bookman Old Style" w:cs="Times New Roman"/>
              </w:rPr>
              <w:t xml:space="preserve">). </w:t>
            </w:r>
          </w:p>
          <w:p w:rsidR="00AF3831" w:rsidRPr="008B5A4D" w:rsidRDefault="00AF3831" w:rsidP="00D73380">
            <w:pPr>
              <w:tabs>
                <w:tab w:val="left" w:pos="810"/>
                <w:tab w:val="left" w:pos="1350"/>
              </w:tabs>
              <w:autoSpaceDE w:val="0"/>
              <w:autoSpaceDN w:val="0"/>
              <w:adjustRightInd w:val="0"/>
              <w:jc w:val="both"/>
              <w:rPr>
                <w:rFonts w:ascii="Bookman Old Style" w:hAnsi="Bookman Old Style" w:cs="Tahoma"/>
              </w:rPr>
            </w:pP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1</w:t>
            </w:r>
            <w:r w:rsidR="00E66870" w:rsidRPr="008B5A4D">
              <w:rPr>
                <w:rFonts w:ascii="Bookman Old Style" w:hAnsi="Bookman Old Style" w:cs="Times New Roman"/>
                <w:b w:val="0"/>
                <w:bCs w:val="0"/>
                <w:lang w:val="fi-FI"/>
              </w:rPr>
              <w:t>2</w:t>
            </w:r>
          </w:p>
          <w:p w:rsidR="00E45923" w:rsidRPr="008B5A4D" w:rsidRDefault="00E45923" w:rsidP="00D73380">
            <w:pPr>
              <w:autoSpaceDE w:val="0"/>
              <w:autoSpaceDN w:val="0"/>
              <w:adjustRightInd w:val="0"/>
              <w:ind w:right="-6"/>
              <w:jc w:val="both"/>
              <w:rPr>
                <w:rFonts w:ascii="Bookman Old Style" w:hAnsi="Bookman Old Style" w:cs="Times New Roman"/>
              </w:rPr>
            </w:pPr>
            <w:r w:rsidRPr="008B5A4D">
              <w:rPr>
                <w:rFonts w:ascii="Bookman Old Style" w:hAnsi="Bookman Old Style" w:cs="Times New Roman"/>
              </w:rPr>
              <w:t xml:space="preserve">Strategi pemantapan potensi keunikan alam dan budaya daerah sebagai potensi kepariwisataan,  sebagaimana dimaksud dalam Pasal </w:t>
            </w:r>
            <w:r w:rsidR="00E66870" w:rsidRPr="008B5A4D">
              <w:rPr>
                <w:rFonts w:ascii="Bookman Old Style" w:hAnsi="Bookman Old Style" w:cs="Times New Roman"/>
                <w:lang w:val="fi-FI"/>
              </w:rPr>
              <w:t>7</w:t>
            </w:r>
            <w:r w:rsidRPr="008B5A4D">
              <w:rPr>
                <w:rFonts w:ascii="Bookman Old Style" w:hAnsi="Bookman Old Style" w:cs="Times New Roman"/>
              </w:rPr>
              <w:t xml:space="preserve"> huruf </w:t>
            </w:r>
            <w:r w:rsidRPr="008B5A4D">
              <w:rPr>
                <w:rFonts w:ascii="Bookman Old Style" w:hAnsi="Bookman Old Style" w:cs="Times New Roman"/>
                <w:lang w:val="fi-FI"/>
              </w:rPr>
              <w:t>e</w:t>
            </w:r>
            <w:r w:rsidRPr="008B5A4D">
              <w:rPr>
                <w:rFonts w:ascii="Bookman Old Style" w:hAnsi="Bookman Old Style" w:cs="Times New Roman"/>
              </w:rPr>
              <w:t>, me</w:t>
            </w:r>
            <w:r w:rsidRPr="008B5A4D">
              <w:rPr>
                <w:rFonts w:ascii="Bookman Old Style" w:hAnsi="Bookman Old Style" w:cs="Times New Roman"/>
                <w:lang w:val="fi-FI"/>
              </w:rPr>
              <w:t>liputi</w:t>
            </w:r>
            <w:r w:rsidRPr="008B5A4D">
              <w:rPr>
                <w:rFonts w:ascii="Bookman Old Style" w:hAnsi="Bookman Old Style" w:cs="Times New Roman"/>
              </w:rPr>
              <w:t>:</w:t>
            </w:r>
          </w:p>
          <w:p w:rsidR="00E45923" w:rsidRPr="008B5A4D" w:rsidRDefault="00E45923" w:rsidP="00D73380">
            <w:pPr>
              <w:numPr>
                <w:ilvl w:val="0"/>
                <w:numId w:val="77"/>
              </w:numPr>
              <w:tabs>
                <w:tab w:val="num" w:pos="434"/>
              </w:tabs>
              <w:autoSpaceDE w:val="0"/>
              <w:autoSpaceDN w:val="0"/>
              <w:adjustRightInd w:val="0"/>
              <w:ind w:left="434" w:right="-4" w:hanging="434"/>
              <w:jc w:val="both"/>
              <w:rPr>
                <w:rFonts w:ascii="Bookman Old Style" w:hAnsi="Bookman Old Style" w:cs="Times New Roman"/>
                <w:lang w:eastAsia="id-ID"/>
              </w:rPr>
            </w:pPr>
            <w:r w:rsidRPr="008B5A4D">
              <w:rPr>
                <w:rFonts w:ascii="Bookman Old Style" w:hAnsi="Bookman Old Style" w:cs="Times New Roman"/>
              </w:rPr>
              <w:t>memantapkan dan mendorong percepatan pengembangan kawasan Kawasan Daya Tarik Wisata Khusus Kintamani sebagai Kawasan strategis Pariwisata yang berwawasan lingkungan;</w:t>
            </w:r>
          </w:p>
          <w:p w:rsidR="00E45923" w:rsidRPr="008B5A4D" w:rsidRDefault="00E45923" w:rsidP="00D73380">
            <w:pPr>
              <w:numPr>
                <w:ilvl w:val="0"/>
                <w:numId w:val="77"/>
              </w:numPr>
              <w:tabs>
                <w:tab w:val="num" w:pos="434"/>
              </w:tabs>
              <w:autoSpaceDE w:val="0"/>
              <w:autoSpaceDN w:val="0"/>
              <w:adjustRightInd w:val="0"/>
              <w:ind w:left="434" w:right="-4" w:hanging="434"/>
              <w:jc w:val="both"/>
              <w:rPr>
                <w:rFonts w:ascii="Bookman Old Style" w:hAnsi="Bookman Old Style" w:cs="Times New Roman"/>
                <w:lang w:eastAsia="id-ID"/>
              </w:rPr>
            </w:pPr>
            <w:r w:rsidRPr="008B5A4D">
              <w:rPr>
                <w:rFonts w:ascii="Bookman Old Style" w:hAnsi="Bookman Old Style" w:cs="Times New Roman"/>
              </w:rPr>
              <w:t>memantapkan dan mengembangkan sebaran daya tarik wisata dengan daya tarik keindahan alam, aktivitas budaya lokal, agrowisata</w:t>
            </w:r>
            <w:r w:rsidR="00110A0D" w:rsidRPr="008B5A4D">
              <w:rPr>
                <w:rFonts w:ascii="Bookman Old Style" w:hAnsi="Bookman Old Style" w:cs="Times New Roman"/>
              </w:rPr>
              <w:t xml:space="preserve"> </w:t>
            </w:r>
            <w:r w:rsidRPr="008B5A4D">
              <w:rPr>
                <w:rFonts w:ascii="Bookman Old Style" w:hAnsi="Bookman Old Style" w:cs="Times New Roman"/>
              </w:rPr>
              <w:t>pertanian</w:t>
            </w:r>
            <w:r w:rsidR="00110A0D" w:rsidRPr="008B5A4D">
              <w:rPr>
                <w:rFonts w:ascii="Bookman Old Style" w:hAnsi="Bookman Old Style" w:cs="Times New Roman"/>
              </w:rPr>
              <w:t xml:space="preserve"> dan hortikultura, agrowisata perkebunan, agrowisata </w:t>
            </w:r>
            <w:r w:rsidRPr="008B5A4D">
              <w:rPr>
                <w:rFonts w:ascii="Bookman Old Style" w:hAnsi="Bookman Old Style" w:cs="Times New Roman"/>
              </w:rPr>
              <w:t xml:space="preserve">perikanan, </w:t>
            </w:r>
            <w:r w:rsidR="00110A0D" w:rsidRPr="008B5A4D">
              <w:rPr>
                <w:rFonts w:ascii="Bookman Old Style" w:hAnsi="Bookman Old Style" w:cs="Times New Roman"/>
              </w:rPr>
              <w:t xml:space="preserve">wisata </w:t>
            </w:r>
            <w:r w:rsidRPr="008B5A4D">
              <w:rPr>
                <w:rFonts w:ascii="Bookman Old Style" w:hAnsi="Bookman Old Style" w:cs="Times New Roman"/>
              </w:rPr>
              <w:t xml:space="preserve">spiritual, industri kecil, petualangan dan olahraga, desa wisata dan lainnya yang berbasis ekowisata; </w:t>
            </w:r>
          </w:p>
          <w:p w:rsidR="00E45923" w:rsidRPr="008B5A4D" w:rsidRDefault="00E45923" w:rsidP="00D73380">
            <w:pPr>
              <w:numPr>
                <w:ilvl w:val="0"/>
                <w:numId w:val="77"/>
              </w:numPr>
              <w:tabs>
                <w:tab w:val="num"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meningkatkan daya saing kawasan Gunung Berapi Batur dan Danau Batur sebagai kawasan taman geologi (</w:t>
            </w:r>
            <w:r w:rsidRPr="008B5A4D">
              <w:rPr>
                <w:rFonts w:ascii="Bookman Old Style" w:hAnsi="Bookman Old Style" w:cs="Times New Roman"/>
                <w:i/>
              </w:rPr>
              <w:t>geo park</w:t>
            </w:r>
            <w:r w:rsidRPr="008B5A4D">
              <w:rPr>
                <w:rFonts w:ascii="Bookman Old Style" w:hAnsi="Bookman Old Style" w:cs="Times New Roman"/>
              </w:rPr>
              <w:t>) dunia yang dilengkapi dengan sarana dan prasarana penunjang kepariwisataan maupun standar mitigasi bencana yang berstandar internasional;</w:t>
            </w:r>
          </w:p>
          <w:p w:rsidR="00E45923" w:rsidRPr="008B5A4D" w:rsidRDefault="00E45923" w:rsidP="00D73380">
            <w:pPr>
              <w:numPr>
                <w:ilvl w:val="0"/>
                <w:numId w:val="77"/>
              </w:numPr>
              <w:tabs>
                <w:tab w:val="num"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melestarikan kawasan gunung, danau, campuhan, mata air sebagai kawasan suci dan melindungi kelestarian kawasan tempat suci;</w:t>
            </w:r>
          </w:p>
          <w:p w:rsidR="00E45923" w:rsidRPr="008B5A4D" w:rsidRDefault="00E45923" w:rsidP="00D73380">
            <w:pPr>
              <w:numPr>
                <w:ilvl w:val="0"/>
                <w:numId w:val="77"/>
              </w:numPr>
              <w:tabs>
                <w:tab w:val="num"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melestarikan kawasan cagar budaya, bangunan bersejarah dan/atau bernilai arsitektur tinggi dan khas; </w:t>
            </w:r>
          </w:p>
          <w:p w:rsidR="00E45923" w:rsidRPr="008B5A4D" w:rsidRDefault="00E45923" w:rsidP="00D73380">
            <w:pPr>
              <w:numPr>
                <w:ilvl w:val="0"/>
                <w:numId w:val="77"/>
              </w:numPr>
              <w:tabs>
                <w:tab w:val="num"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memantapkan integrasi pertanian</w:t>
            </w:r>
            <w:r w:rsidR="00110A0D" w:rsidRPr="008B5A4D">
              <w:rPr>
                <w:rFonts w:ascii="Bookman Old Style" w:hAnsi="Bookman Old Style" w:cs="Times New Roman"/>
              </w:rPr>
              <w:t xml:space="preserve"> dalam arti luas </w:t>
            </w:r>
            <w:r w:rsidRPr="008B5A4D">
              <w:rPr>
                <w:rFonts w:ascii="Bookman Old Style" w:hAnsi="Bookman Old Style" w:cs="Times New Roman"/>
              </w:rPr>
              <w:t>dengan pariwisata melalui pengembangan agrowisata  dan pemasok industri pariwisata;</w:t>
            </w:r>
            <w:r w:rsidR="00C5185B" w:rsidRPr="008B5A4D">
              <w:rPr>
                <w:rFonts w:ascii="Bookman Old Style" w:hAnsi="Bookman Old Style" w:cs="Times New Roman"/>
              </w:rPr>
              <w:t xml:space="preserve"> dan</w:t>
            </w:r>
          </w:p>
          <w:p w:rsidR="00E45923" w:rsidRPr="008B5A4D" w:rsidRDefault="00E45923" w:rsidP="00D73380">
            <w:pPr>
              <w:numPr>
                <w:ilvl w:val="0"/>
                <w:numId w:val="77"/>
              </w:numPr>
              <w:tabs>
                <w:tab w:val="num"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menguatkan eksistensi desa-desa tradisional, desa pekraman, subak dan organisasi kemasyarakatan lainnya dalam memantapkan kearifan lokal sebagai pondasi pengembangan pariwisata berbasis ekowisata</w:t>
            </w:r>
            <w:r w:rsidR="00C5185B" w:rsidRPr="008B5A4D">
              <w:rPr>
                <w:rFonts w:ascii="Bookman Old Style" w:hAnsi="Bookman Old Style" w:cs="Times New Roman"/>
              </w:rPr>
              <w:t>.</w:t>
            </w:r>
            <w:r w:rsidRPr="008B5A4D">
              <w:rPr>
                <w:rFonts w:ascii="Bookman Old Style" w:hAnsi="Bookman Old Style" w:cs="Times New Roman"/>
              </w:rPr>
              <w:t xml:space="preserve"> </w:t>
            </w:r>
          </w:p>
          <w:p w:rsidR="005625E7" w:rsidRPr="008B5A4D" w:rsidRDefault="005625E7" w:rsidP="00D73380">
            <w:pPr>
              <w:tabs>
                <w:tab w:val="left" w:pos="434"/>
                <w:tab w:val="left" w:pos="1800"/>
              </w:tabs>
              <w:ind w:right="28"/>
              <w:jc w:val="both"/>
              <w:rPr>
                <w:rFonts w:ascii="Bookman Old Style" w:hAnsi="Bookman Old Style" w:cs="Times New Roman"/>
              </w:rPr>
            </w:pPr>
          </w:p>
          <w:p w:rsidR="001F6DBE" w:rsidRPr="008B5A4D" w:rsidRDefault="001F6DBE" w:rsidP="00D73380">
            <w:pPr>
              <w:pStyle w:val="BodyText"/>
              <w:spacing w:before="120" w:after="120"/>
              <w:jc w:val="center"/>
              <w:rPr>
                <w:rFonts w:ascii="Bookman Old Style" w:hAnsi="Bookman Old Style" w:cs="Times New Roman"/>
                <w:b w:val="0"/>
                <w:bCs w:val="0"/>
              </w:rPr>
            </w:pPr>
            <w:r w:rsidRPr="008B5A4D">
              <w:rPr>
                <w:rFonts w:ascii="Bookman Old Style" w:hAnsi="Bookman Old Style" w:cs="Times New Roman"/>
                <w:b w:val="0"/>
                <w:bCs w:val="0"/>
              </w:rPr>
              <w:t>Pasal 1</w:t>
            </w:r>
            <w:r w:rsidR="00E66870" w:rsidRPr="008B5A4D">
              <w:rPr>
                <w:rFonts w:ascii="Bookman Old Style" w:hAnsi="Bookman Old Style" w:cs="Times New Roman"/>
                <w:b w:val="0"/>
                <w:bCs w:val="0"/>
              </w:rPr>
              <w:t>3</w:t>
            </w:r>
          </w:p>
          <w:p w:rsidR="00E45923" w:rsidRPr="008B5A4D" w:rsidRDefault="00E45923" w:rsidP="00D73380">
            <w:pPr>
              <w:autoSpaceDE w:val="0"/>
              <w:autoSpaceDN w:val="0"/>
              <w:adjustRightInd w:val="0"/>
              <w:ind w:right="-6"/>
              <w:jc w:val="both"/>
              <w:rPr>
                <w:rFonts w:ascii="Bookman Old Style" w:hAnsi="Bookman Old Style" w:cs="Times New Roman"/>
              </w:rPr>
            </w:pPr>
            <w:r w:rsidRPr="008B5A4D">
              <w:rPr>
                <w:rFonts w:ascii="Bookman Old Style" w:hAnsi="Bookman Old Style" w:cs="Times New Roman"/>
              </w:rPr>
              <w:t xml:space="preserve">Strategi peningkatan peran komoditas unggulan </w:t>
            </w:r>
            <w:r w:rsidR="00D17D35" w:rsidRPr="008B5A4D">
              <w:rPr>
                <w:rFonts w:ascii="Bookman Old Style" w:hAnsi="Bookman Old Style" w:cs="Times New Roman"/>
              </w:rPr>
              <w:t xml:space="preserve">pertanian,  hortikultura, </w:t>
            </w:r>
            <w:r w:rsidR="00CB1877" w:rsidRPr="008B5A4D">
              <w:rPr>
                <w:rFonts w:ascii="Bookman Old Style" w:hAnsi="Bookman Old Style" w:cs="Times New Roman"/>
              </w:rPr>
              <w:t>perkebunan, tanaman kehutanan,  peternakan, perikanan</w:t>
            </w:r>
            <w:r w:rsidRPr="008B5A4D">
              <w:rPr>
                <w:rFonts w:ascii="Bookman Old Style" w:hAnsi="Bookman Old Style" w:cs="Times New Roman"/>
              </w:rPr>
              <w:t xml:space="preserve"> dan industri kecil untuk mendorong perekonomian daerah, sebagaimana dimaksud dalam Pasal </w:t>
            </w:r>
            <w:r w:rsidR="00E66870" w:rsidRPr="008B5A4D">
              <w:rPr>
                <w:rFonts w:ascii="Bookman Old Style" w:hAnsi="Bookman Old Style" w:cs="Times New Roman"/>
              </w:rPr>
              <w:t>7</w:t>
            </w:r>
            <w:r w:rsidRPr="008B5A4D">
              <w:rPr>
                <w:rFonts w:ascii="Bookman Old Style" w:hAnsi="Bookman Old Style" w:cs="Times New Roman"/>
              </w:rPr>
              <w:t xml:space="preserve"> huruf f, meliputi:</w:t>
            </w:r>
          </w:p>
          <w:p w:rsidR="00E45923" w:rsidRPr="008B5A4D" w:rsidRDefault="00E45923" w:rsidP="00D73380">
            <w:pPr>
              <w:numPr>
                <w:ilvl w:val="0"/>
                <w:numId w:val="261"/>
              </w:numPr>
              <w:tabs>
                <w:tab w:val="left" w:pos="401"/>
              </w:tabs>
              <w:autoSpaceDE w:val="0"/>
              <w:autoSpaceDN w:val="0"/>
              <w:adjustRightInd w:val="0"/>
              <w:ind w:left="401" w:right="-4" w:hanging="426"/>
              <w:jc w:val="both"/>
              <w:rPr>
                <w:rFonts w:ascii="Bookman Old Style" w:hAnsi="Bookman Old Style" w:cs="Times New Roman"/>
                <w:lang w:eastAsia="id-ID"/>
              </w:rPr>
            </w:pPr>
            <w:r w:rsidRPr="008B5A4D">
              <w:rPr>
                <w:rFonts w:ascii="Bookman Old Style" w:hAnsi="Bookman Old Style" w:cs="Times New Roman"/>
                <w:lang w:eastAsia="id-ID"/>
              </w:rPr>
              <w:t>memantapkan, mendorong dan mengendalikan perkembangan Kawasan Andalan Nasional Denpasar–Ubud–Kintamani dengan unggulan kegiatan pariwisata, pertanian</w:t>
            </w:r>
            <w:r w:rsidR="005A3AB4" w:rsidRPr="008B5A4D">
              <w:rPr>
                <w:rFonts w:ascii="Bookman Old Style" w:hAnsi="Bookman Old Style" w:cs="Times New Roman"/>
                <w:lang w:eastAsia="id-ID"/>
              </w:rPr>
              <w:t xml:space="preserve">, industri kecil </w:t>
            </w:r>
            <w:r w:rsidRPr="008B5A4D">
              <w:rPr>
                <w:rFonts w:ascii="Bookman Old Style" w:hAnsi="Bookman Old Style" w:cs="Times New Roman"/>
                <w:lang w:eastAsia="id-ID"/>
              </w:rPr>
              <w:t xml:space="preserve">dan perikanan; </w:t>
            </w:r>
          </w:p>
          <w:p w:rsidR="00E45923" w:rsidRPr="008B5A4D" w:rsidRDefault="00E45923" w:rsidP="00D73380">
            <w:pPr>
              <w:numPr>
                <w:ilvl w:val="0"/>
                <w:numId w:val="261"/>
              </w:numPr>
              <w:tabs>
                <w:tab w:val="left" w:pos="401"/>
              </w:tabs>
              <w:autoSpaceDE w:val="0"/>
              <w:autoSpaceDN w:val="0"/>
              <w:adjustRightInd w:val="0"/>
              <w:ind w:left="401" w:right="-4" w:hanging="426"/>
              <w:jc w:val="both"/>
              <w:rPr>
                <w:rFonts w:ascii="Bookman Old Style" w:hAnsi="Bookman Old Style" w:cs="Times New Roman"/>
              </w:rPr>
            </w:pPr>
            <w:r w:rsidRPr="008B5A4D">
              <w:rPr>
                <w:rFonts w:ascii="Bookman Old Style" w:hAnsi="Bookman Old Style" w:cs="Times New Roman"/>
              </w:rPr>
              <w:t xml:space="preserve">mengembangkan sistem pertanian terintegrasi berbasis agribisnis yang terintegrasi dengan agrowisata; </w:t>
            </w:r>
          </w:p>
          <w:p w:rsidR="00E45923" w:rsidRPr="008B5A4D" w:rsidRDefault="00E45923" w:rsidP="00D73380">
            <w:pPr>
              <w:numPr>
                <w:ilvl w:val="0"/>
                <w:numId w:val="261"/>
              </w:numPr>
              <w:tabs>
                <w:tab w:val="left" w:pos="401"/>
              </w:tabs>
              <w:autoSpaceDE w:val="0"/>
              <w:autoSpaceDN w:val="0"/>
              <w:adjustRightInd w:val="0"/>
              <w:ind w:left="401" w:right="-4" w:hanging="426"/>
              <w:jc w:val="both"/>
              <w:rPr>
                <w:rFonts w:ascii="Bookman Old Style" w:hAnsi="Bookman Old Style" w:cs="Times New Roman"/>
                <w:lang w:eastAsia="id-ID"/>
              </w:rPr>
            </w:pPr>
            <w:r w:rsidRPr="008B5A4D">
              <w:rPr>
                <w:rFonts w:ascii="Bookman Old Style" w:hAnsi="Bookman Old Style" w:cs="Times New Roman"/>
                <w:lang w:eastAsia="id-ID"/>
              </w:rPr>
              <w:t xml:space="preserve">meningkatkan daya saing komoditas unggulan kopi arabika yang telah mendapatkan pengakuan sertifikat indikasi geografis, komoditas jeruk, budidaya perikanan,  hasil perkebunan dan hortikultura lainnya; </w:t>
            </w:r>
          </w:p>
          <w:p w:rsidR="00E45923" w:rsidRPr="008B5A4D" w:rsidRDefault="00E45923" w:rsidP="00D73380">
            <w:pPr>
              <w:numPr>
                <w:ilvl w:val="0"/>
                <w:numId w:val="261"/>
              </w:numPr>
              <w:tabs>
                <w:tab w:val="left" w:pos="401"/>
              </w:tabs>
              <w:autoSpaceDE w:val="0"/>
              <w:autoSpaceDN w:val="0"/>
              <w:adjustRightInd w:val="0"/>
              <w:ind w:left="401" w:right="-4" w:hanging="426"/>
              <w:jc w:val="both"/>
              <w:rPr>
                <w:rFonts w:ascii="Bookman Old Style" w:hAnsi="Bookman Old Style" w:cs="Times New Roman"/>
                <w:lang w:eastAsia="id-ID"/>
              </w:rPr>
            </w:pPr>
            <w:r w:rsidRPr="008B5A4D">
              <w:rPr>
                <w:rFonts w:ascii="Bookman Old Style" w:hAnsi="Bookman Old Style" w:cs="Times New Roman"/>
                <w:lang w:eastAsia="id-ID"/>
              </w:rPr>
              <w:t xml:space="preserve">mendorong pengembangan hutan rakyat sebagai </w:t>
            </w:r>
            <w:r w:rsidRPr="008B5A4D">
              <w:rPr>
                <w:rFonts w:ascii="Bookman Old Style" w:hAnsi="Bookman Old Style" w:cs="Times New Roman"/>
                <w:lang w:eastAsia="id-ID"/>
              </w:rPr>
              <w:lastRenderedPageBreak/>
              <w:t>pedukung pelestarian lingkungan dan bahan baku industri</w:t>
            </w:r>
            <w:r w:rsidR="00BE0E1E" w:rsidRPr="008B5A4D">
              <w:rPr>
                <w:rFonts w:ascii="Bookman Old Style" w:hAnsi="Bookman Old Style" w:cs="Times New Roman"/>
                <w:lang w:eastAsia="id-ID"/>
              </w:rPr>
              <w:t xml:space="preserve"> kecil</w:t>
            </w:r>
            <w:r w:rsidRPr="008B5A4D">
              <w:rPr>
                <w:rFonts w:ascii="Bookman Old Style" w:hAnsi="Bookman Old Style" w:cs="Times New Roman"/>
                <w:lang w:eastAsia="id-ID"/>
              </w:rPr>
              <w:t xml:space="preserve">; </w:t>
            </w:r>
          </w:p>
          <w:p w:rsidR="00E45923" w:rsidRPr="008B5A4D" w:rsidRDefault="00E45923" w:rsidP="00D73380">
            <w:pPr>
              <w:numPr>
                <w:ilvl w:val="0"/>
                <w:numId w:val="261"/>
              </w:numPr>
              <w:tabs>
                <w:tab w:val="left" w:pos="401"/>
              </w:tabs>
              <w:autoSpaceDE w:val="0"/>
              <w:autoSpaceDN w:val="0"/>
              <w:adjustRightInd w:val="0"/>
              <w:ind w:left="401" w:right="-4" w:hanging="426"/>
              <w:jc w:val="both"/>
              <w:rPr>
                <w:rFonts w:ascii="Bookman Old Style" w:hAnsi="Bookman Old Style" w:cs="Times New Roman"/>
                <w:lang w:eastAsia="id-ID"/>
              </w:rPr>
            </w:pPr>
            <w:r w:rsidRPr="008B5A4D">
              <w:rPr>
                <w:rFonts w:ascii="Bookman Old Style" w:hAnsi="Bookman Old Style" w:cs="Times New Roman"/>
                <w:lang w:eastAsia="id-ID"/>
              </w:rPr>
              <w:t>mendorong pengembangan kawasan Kayuamb</w:t>
            </w:r>
            <w:r w:rsidR="00D17D35" w:rsidRPr="008B5A4D">
              <w:rPr>
                <w:rFonts w:ascii="Bookman Old Style" w:hAnsi="Bookman Old Style" w:cs="Times New Roman"/>
                <w:lang w:eastAsia="id-ID"/>
              </w:rPr>
              <w:t>u</w:t>
            </w:r>
            <w:r w:rsidRPr="008B5A4D">
              <w:rPr>
                <w:rFonts w:ascii="Bookman Old Style" w:hAnsi="Bookman Old Style" w:cs="Times New Roman"/>
                <w:lang w:eastAsia="id-ID"/>
              </w:rPr>
              <w:t xml:space="preserve">a sebagai pusat kegiatan perdagangan dan jasa wilayah serta pengembangan </w:t>
            </w:r>
            <w:r w:rsidR="005A3AB4" w:rsidRPr="008B5A4D">
              <w:rPr>
                <w:rFonts w:ascii="Bookman Old Style" w:hAnsi="Bookman Old Style" w:cs="Times New Roman"/>
                <w:lang w:eastAsia="id-ID"/>
              </w:rPr>
              <w:t xml:space="preserve">kawasan </w:t>
            </w:r>
            <w:r w:rsidRPr="008B5A4D">
              <w:rPr>
                <w:rFonts w:ascii="Bookman Old Style" w:hAnsi="Bookman Old Style" w:cs="Times New Roman"/>
                <w:lang w:eastAsia="id-ID"/>
              </w:rPr>
              <w:t>industri kecil</w:t>
            </w:r>
            <w:r w:rsidR="005A3AB4" w:rsidRPr="008B5A4D">
              <w:rPr>
                <w:rFonts w:ascii="Bookman Old Style" w:hAnsi="Bookman Old Style" w:cs="Times New Roman"/>
                <w:lang w:eastAsia="id-ID"/>
              </w:rPr>
              <w:t xml:space="preserve"> terpadu</w:t>
            </w:r>
            <w:r w:rsidRPr="008B5A4D">
              <w:rPr>
                <w:rFonts w:ascii="Bookman Old Style" w:hAnsi="Bookman Old Style" w:cs="Times New Roman"/>
                <w:lang w:eastAsia="id-ID"/>
              </w:rPr>
              <w:t xml:space="preserve">; </w:t>
            </w:r>
          </w:p>
          <w:p w:rsidR="00380C54" w:rsidRPr="008B5A4D" w:rsidRDefault="00E45923" w:rsidP="00D73380">
            <w:pPr>
              <w:numPr>
                <w:ilvl w:val="0"/>
                <w:numId w:val="261"/>
              </w:numPr>
              <w:tabs>
                <w:tab w:val="left" w:pos="401"/>
              </w:tabs>
              <w:autoSpaceDE w:val="0"/>
              <w:autoSpaceDN w:val="0"/>
              <w:adjustRightInd w:val="0"/>
              <w:ind w:left="401" w:right="-4" w:hanging="426"/>
              <w:jc w:val="both"/>
              <w:rPr>
                <w:rFonts w:ascii="Bookman Old Style" w:hAnsi="Bookman Old Style" w:cs="Times New Roman"/>
                <w:lang w:eastAsia="id-ID"/>
              </w:rPr>
            </w:pPr>
            <w:r w:rsidRPr="008B5A4D">
              <w:rPr>
                <w:rFonts w:ascii="Bookman Old Style" w:hAnsi="Bookman Old Style" w:cs="Times New Roman"/>
                <w:lang w:eastAsia="id-ID"/>
              </w:rPr>
              <w:t xml:space="preserve">mengembangkan kawasan agropolitan peternakan di kawasan Tiga–Pengelumbaran, kawasan agropolitan perkebunan di kawasan Catur, </w:t>
            </w:r>
            <w:r w:rsidR="00380C54" w:rsidRPr="008B5A4D">
              <w:rPr>
                <w:rFonts w:ascii="Bookman Old Style" w:hAnsi="Bookman Old Style" w:cs="Times New Roman"/>
                <w:lang w:eastAsia="id-ID"/>
              </w:rPr>
              <w:t xml:space="preserve">dan </w:t>
            </w:r>
            <w:r w:rsidRPr="008B5A4D">
              <w:rPr>
                <w:rFonts w:ascii="Bookman Old Style" w:hAnsi="Bookman Old Style" w:cs="Times New Roman"/>
                <w:lang w:eastAsia="id-ID"/>
              </w:rPr>
              <w:t xml:space="preserve">kawasan agropolitan hortikultura di kawasan Songan </w:t>
            </w:r>
          </w:p>
          <w:p w:rsidR="00E45923" w:rsidRPr="008B5A4D" w:rsidRDefault="00380C54" w:rsidP="00D73380">
            <w:pPr>
              <w:numPr>
                <w:ilvl w:val="0"/>
                <w:numId w:val="261"/>
              </w:numPr>
              <w:tabs>
                <w:tab w:val="left" w:pos="401"/>
              </w:tabs>
              <w:autoSpaceDE w:val="0"/>
              <w:autoSpaceDN w:val="0"/>
              <w:adjustRightInd w:val="0"/>
              <w:ind w:left="401" w:right="-4" w:hanging="426"/>
              <w:jc w:val="both"/>
              <w:rPr>
                <w:rFonts w:ascii="Bookman Old Style" w:hAnsi="Bookman Old Style" w:cs="Times New Roman"/>
                <w:lang w:eastAsia="id-ID"/>
              </w:rPr>
            </w:pPr>
            <w:r w:rsidRPr="008B5A4D">
              <w:rPr>
                <w:rFonts w:ascii="Bookman Old Style" w:hAnsi="Bookman Old Style" w:cs="Times New Roman"/>
                <w:lang w:eastAsia="id-ID"/>
              </w:rPr>
              <w:t xml:space="preserve">mengembangkan kawasan minapolitan  di Kawasan Danau Batur dengan tetap menjaga kelestarian Kawasan Danau Batur; </w:t>
            </w:r>
          </w:p>
          <w:p w:rsidR="00E45923" w:rsidRPr="008B5A4D" w:rsidRDefault="00E45923" w:rsidP="00D73380">
            <w:pPr>
              <w:numPr>
                <w:ilvl w:val="0"/>
                <w:numId w:val="261"/>
              </w:numPr>
              <w:tabs>
                <w:tab w:val="left" w:pos="401"/>
              </w:tabs>
              <w:autoSpaceDE w:val="0"/>
              <w:autoSpaceDN w:val="0"/>
              <w:adjustRightInd w:val="0"/>
              <w:ind w:left="401" w:right="-4" w:hanging="426"/>
              <w:jc w:val="both"/>
              <w:rPr>
                <w:rFonts w:ascii="Bookman Old Style" w:hAnsi="Bookman Old Style" w:cs="Times New Roman"/>
              </w:rPr>
            </w:pPr>
            <w:r w:rsidRPr="008B5A4D">
              <w:rPr>
                <w:rFonts w:ascii="Bookman Old Style" w:hAnsi="Bookman Old Style" w:cs="Times New Roman"/>
                <w:lang w:eastAsia="id-ID"/>
              </w:rPr>
              <w:t>meningkatkan</w:t>
            </w:r>
            <w:r w:rsidRPr="008B5A4D">
              <w:rPr>
                <w:rFonts w:ascii="Bookman Old Style" w:hAnsi="Bookman Old Style" w:cs="Times New Roman"/>
              </w:rPr>
              <w:t xml:space="preserve"> kualitas dan kuantitas hasil produksi industri kecil dan menengah (IKM) melalui pengembangan kapasitas sumberdaya manusia, permodalan serta teknologi untuk meningkatkan daya saing;</w:t>
            </w:r>
            <w:r w:rsidR="00C5185B" w:rsidRPr="008B5A4D">
              <w:rPr>
                <w:rFonts w:ascii="Bookman Old Style" w:hAnsi="Bookman Old Style" w:cs="Times New Roman"/>
              </w:rPr>
              <w:t xml:space="preserve"> dan</w:t>
            </w:r>
          </w:p>
          <w:p w:rsidR="00E45923" w:rsidRPr="008B5A4D" w:rsidRDefault="00E45923" w:rsidP="00D73380">
            <w:pPr>
              <w:numPr>
                <w:ilvl w:val="0"/>
                <w:numId w:val="261"/>
              </w:numPr>
              <w:tabs>
                <w:tab w:val="num" w:pos="434"/>
              </w:tabs>
              <w:autoSpaceDE w:val="0"/>
              <w:autoSpaceDN w:val="0"/>
              <w:adjustRightInd w:val="0"/>
              <w:ind w:left="401" w:right="-4" w:hanging="426"/>
              <w:jc w:val="both"/>
              <w:rPr>
                <w:rFonts w:ascii="Bookman Old Style" w:hAnsi="Bookman Old Style" w:cs="Times New Roman"/>
              </w:rPr>
            </w:pPr>
            <w:r w:rsidRPr="008B5A4D">
              <w:rPr>
                <w:rFonts w:ascii="Bookman Old Style" w:hAnsi="Bookman Old Style" w:cs="Times New Roman"/>
              </w:rPr>
              <w:t>memantapkan dan meningkatkan kegiatan perekonomian perdesaan berbasis pertanian</w:t>
            </w:r>
            <w:r w:rsidR="000474B3" w:rsidRPr="008B5A4D">
              <w:rPr>
                <w:rFonts w:ascii="Bookman Old Style" w:hAnsi="Bookman Old Style" w:cs="Times New Roman"/>
              </w:rPr>
              <w:t>, hortikultura</w:t>
            </w:r>
            <w:r w:rsidRPr="008B5A4D">
              <w:rPr>
                <w:rFonts w:ascii="Bookman Old Style" w:hAnsi="Bookman Old Style" w:cs="Times New Roman"/>
              </w:rPr>
              <w:t>, perikanan, industri kecil, dan pariwisata kerakyatan dengan kelembagaan usaha ekonomi yang efektif, efisien, dan berdaya saing disertai dukungan sarana dan prasarana yang memadai;</w:t>
            </w:r>
          </w:p>
          <w:p w:rsidR="001F6DBE" w:rsidRPr="008B5A4D" w:rsidRDefault="0083358E" w:rsidP="00D73380">
            <w:pPr>
              <w:pStyle w:val="BodyText"/>
              <w:spacing w:before="120" w:after="120"/>
              <w:jc w:val="center"/>
              <w:rPr>
                <w:rFonts w:ascii="Bookman Old Style" w:hAnsi="Bookman Old Style" w:cs="Times New Roman"/>
                <w:b w:val="0"/>
                <w:bCs w:val="0"/>
              </w:rPr>
            </w:pPr>
            <w:r w:rsidRPr="008B5A4D">
              <w:rPr>
                <w:rFonts w:ascii="Bookman Old Style" w:hAnsi="Bookman Old Style" w:cs="Times New Roman"/>
                <w:b w:val="0"/>
                <w:bCs w:val="0"/>
                <w:lang w:val="en-US"/>
              </w:rPr>
              <w:t>P</w:t>
            </w:r>
            <w:r w:rsidR="001F6DBE" w:rsidRPr="008B5A4D">
              <w:rPr>
                <w:rFonts w:ascii="Bookman Old Style" w:hAnsi="Bookman Old Style" w:cs="Times New Roman"/>
                <w:b w:val="0"/>
                <w:bCs w:val="0"/>
              </w:rPr>
              <w:t>asal 1</w:t>
            </w:r>
            <w:r w:rsidR="00E66870" w:rsidRPr="008B5A4D">
              <w:rPr>
                <w:rFonts w:ascii="Bookman Old Style" w:hAnsi="Bookman Old Style" w:cs="Times New Roman"/>
                <w:b w:val="0"/>
                <w:bCs w:val="0"/>
              </w:rPr>
              <w:t>4</w:t>
            </w:r>
          </w:p>
          <w:p w:rsidR="00E45923" w:rsidRPr="008B5A4D" w:rsidRDefault="00E45923" w:rsidP="00D73380">
            <w:pPr>
              <w:autoSpaceDE w:val="0"/>
              <w:autoSpaceDN w:val="0"/>
              <w:adjustRightInd w:val="0"/>
              <w:ind w:right="-6"/>
              <w:jc w:val="both"/>
              <w:rPr>
                <w:rFonts w:ascii="Bookman Old Style" w:hAnsi="Bookman Old Style" w:cs="Times New Roman"/>
              </w:rPr>
            </w:pPr>
            <w:r w:rsidRPr="008B5A4D">
              <w:rPr>
                <w:rFonts w:ascii="Bookman Old Style" w:hAnsi="Bookman Old Style" w:cs="Times New Roman"/>
              </w:rPr>
              <w:t xml:space="preserve">Strategi pengelolaan wilayah yang memperhatikan daya dukung, daya tampung, mitigasi bencana dan adaptasi terhadap perubahan iklim,  sebagaimana dimaksud dalam Pasal </w:t>
            </w:r>
            <w:r w:rsidR="00E66870" w:rsidRPr="008B5A4D">
              <w:rPr>
                <w:rFonts w:ascii="Bookman Old Style" w:hAnsi="Bookman Old Style" w:cs="Times New Roman"/>
              </w:rPr>
              <w:t>7</w:t>
            </w:r>
            <w:r w:rsidRPr="008B5A4D">
              <w:rPr>
                <w:rFonts w:ascii="Bookman Old Style" w:hAnsi="Bookman Old Style" w:cs="Times New Roman"/>
              </w:rPr>
              <w:t xml:space="preserve"> huruf g, meliputi:</w:t>
            </w:r>
          </w:p>
          <w:p w:rsidR="00E45923" w:rsidRPr="008B5A4D" w:rsidRDefault="00E45923"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 xml:space="preserve">mengembangkan kawasan budidaya dengan sistem </w:t>
            </w:r>
            <w:r w:rsidRPr="008B5A4D">
              <w:rPr>
                <w:rFonts w:ascii="Bookman Old Style" w:hAnsi="Bookman Old Style" w:cs="Times New Roman"/>
                <w:i/>
              </w:rPr>
              <w:t>agroforestry</w:t>
            </w:r>
            <w:r w:rsidRPr="008B5A4D">
              <w:rPr>
                <w:rFonts w:ascii="Bookman Old Style" w:hAnsi="Bookman Old Style" w:cs="Times New Roman"/>
              </w:rPr>
              <w:t xml:space="preserve"> pada kawasan budidaya dengan kemiringan di atas 40% (empat puluh persen); </w:t>
            </w:r>
          </w:p>
          <w:p w:rsidR="00E45923" w:rsidRPr="008B5A4D" w:rsidRDefault="00E45923"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mereboisasi lahan kritis di kawasan lindung dan rehabilitasi tanaman pada kawasan yang memiliki fungsi pelestarian dan nilai ekonomi;</w:t>
            </w:r>
          </w:p>
          <w:p w:rsidR="00E45923" w:rsidRPr="008B5A4D" w:rsidRDefault="00E45923"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mengembangkan kegiatan budidaya yang mempunyai daya adaptasi bencana dan mengendalikan kegiatan budidaya di sekitar kawasan rawan bencana;</w:t>
            </w:r>
          </w:p>
          <w:p w:rsidR="00E45923" w:rsidRPr="008B5A4D" w:rsidRDefault="00E45923"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 xml:space="preserve">mengembangkan RTHK minimal 40% (empat puluh persen) dari luas kawasan perkotaan untuk membatasi perkembangan kawasan terbangun; </w:t>
            </w:r>
          </w:p>
          <w:p w:rsidR="00110A0D" w:rsidRPr="008B5A4D" w:rsidRDefault="00110A0D"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mengembangkan kawasan budidaya perikanan maksimal 5% (lima persen) dari luas perairan Danau Batur;</w:t>
            </w:r>
          </w:p>
          <w:p w:rsidR="00E45923" w:rsidRPr="008B5A4D" w:rsidRDefault="00E45923"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mengendalikan alih fungsi lahan pertanian</w:t>
            </w:r>
            <w:r w:rsidRPr="008B5A4D">
              <w:rPr>
                <w:rFonts w:ascii="Bookman Old Style" w:hAnsi="Bookman Old Style" w:cs="Times New Roman"/>
                <w:lang w:val="sv-SE"/>
              </w:rPr>
              <w:t xml:space="preserve"> dan </w:t>
            </w:r>
            <w:r w:rsidRPr="008B5A4D">
              <w:rPr>
                <w:rFonts w:ascii="Bookman Old Style" w:hAnsi="Bookman Old Style" w:cs="Times New Roman"/>
              </w:rPr>
              <w:t xml:space="preserve">membatasi perkembangan kawasan terbangun skala besar pada kawasan perdesaan; </w:t>
            </w:r>
          </w:p>
          <w:p w:rsidR="00E45923" w:rsidRPr="008B5A4D" w:rsidRDefault="00E45923"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 xml:space="preserve">menetapkan kawasan-kawasan yang memiliki potensi rawan bencana; </w:t>
            </w:r>
          </w:p>
          <w:p w:rsidR="00E45923" w:rsidRPr="008B5A4D" w:rsidRDefault="00E45923"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 xml:space="preserve">menetapkan zonasi kawasan rawan bencana letusan gunung berapi Batur mencakup zona terlarang, zona bahaya dan zona waspada; </w:t>
            </w:r>
          </w:p>
          <w:p w:rsidR="00E45923" w:rsidRPr="008B5A4D" w:rsidRDefault="00E45923"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 xml:space="preserve">mengembangkan sistem penanggulangan bencana, jalur dan ruang evakuasi bencana wilayah secara terpadu; </w:t>
            </w:r>
            <w:r w:rsidR="00C5185B" w:rsidRPr="008B5A4D">
              <w:rPr>
                <w:rFonts w:ascii="Bookman Old Style" w:hAnsi="Bookman Old Style" w:cs="Times New Roman"/>
              </w:rPr>
              <w:t>dan</w:t>
            </w:r>
          </w:p>
          <w:p w:rsidR="005625E7" w:rsidRPr="008B5A4D" w:rsidRDefault="00E45923" w:rsidP="00D73380">
            <w:pPr>
              <w:numPr>
                <w:ilvl w:val="0"/>
                <w:numId w:val="253"/>
              </w:numPr>
              <w:tabs>
                <w:tab w:val="clear" w:pos="720"/>
                <w:tab w:val="num" w:pos="434"/>
              </w:tabs>
              <w:ind w:left="434" w:right="26" w:hanging="434"/>
              <w:jc w:val="both"/>
              <w:rPr>
                <w:rFonts w:ascii="Bookman Old Style" w:hAnsi="Bookman Old Style" w:cs="Times New Roman"/>
              </w:rPr>
            </w:pPr>
            <w:r w:rsidRPr="008B5A4D">
              <w:rPr>
                <w:rFonts w:ascii="Bookman Old Style" w:hAnsi="Bookman Old Style" w:cs="Times New Roman"/>
              </w:rPr>
              <w:t>mengembangkan sistem pola tanam, pembibitan, maupun pemeliharaan tanaman pertanian yang adaptif terhadap perubahan iklim</w:t>
            </w:r>
            <w:r w:rsidR="00C5185B" w:rsidRPr="008B5A4D">
              <w:rPr>
                <w:rFonts w:ascii="Bookman Old Style" w:hAnsi="Bookman Old Style" w:cs="Times New Roman"/>
              </w:rPr>
              <w:t>.</w:t>
            </w:r>
            <w:r w:rsidRPr="008B5A4D">
              <w:rPr>
                <w:rFonts w:ascii="Bookman Old Style" w:hAnsi="Bookman Old Style" w:cs="Times New Roman"/>
              </w:rPr>
              <w:t xml:space="preserve"> </w:t>
            </w:r>
          </w:p>
          <w:p w:rsidR="00FC602A" w:rsidRPr="008B5A4D" w:rsidRDefault="00FC602A" w:rsidP="00D73380">
            <w:pPr>
              <w:ind w:right="-6"/>
              <w:jc w:val="center"/>
              <w:outlineLvl w:val="0"/>
              <w:rPr>
                <w:rFonts w:ascii="Bookman Old Style" w:hAnsi="Bookman Old Style" w:cs="Times New Roman"/>
              </w:rPr>
            </w:pPr>
            <w:r w:rsidRPr="008B5A4D">
              <w:rPr>
                <w:rFonts w:ascii="Bookman Old Style" w:hAnsi="Bookman Old Style" w:cs="Times New Roman"/>
              </w:rPr>
              <w:lastRenderedPageBreak/>
              <w:t xml:space="preserve">BAB </w:t>
            </w:r>
            <w:r w:rsidR="00760A08" w:rsidRPr="008B5A4D">
              <w:rPr>
                <w:rFonts w:ascii="Bookman Old Style" w:hAnsi="Bookman Old Style" w:cs="Times New Roman"/>
              </w:rPr>
              <w:t>III</w:t>
            </w:r>
          </w:p>
          <w:p w:rsidR="00FC602A" w:rsidRPr="008B5A4D" w:rsidRDefault="00FC602A" w:rsidP="00D73380">
            <w:pPr>
              <w:spacing w:before="120"/>
              <w:jc w:val="center"/>
              <w:outlineLvl w:val="0"/>
              <w:rPr>
                <w:rFonts w:ascii="Bookman Old Style" w:hAnsi="Bookman Old Style" w:cs="Times New Roman"/>
              </w:rPr>
            </w:pPr>
            <w:r w:rsidRPr="008B5A4D">
              <w:rPr>
                <w:rFonts w:ascii="Bookman Old Style" w:hAnsi="Bookman Old Style" w:cs="Times New Roman"/>
              </w:rPr>
              <w:t>RENCANA STRUKTUR RUANG WILAYAH KABUPATEN</w:t>
            </w:r>
          </w:p>
          <w:p w:rsidR="00FC602A" w:rsidRPr="008B5A4D" w:rsidRDefault="00FC602A" w:rsidP="00D73380">
            <w:pPr>
              <w:ind w:right="-6"/>
              <w:jc w:val="center"/>
              <w:rPr>
                <w:rFonts w:ascii="Bookman Old Style" w:hAnsi="Bookman Old Style" w:cs="Times New Roman"/>
              </w:rPr>
            </w:pPr>
          </w:p>
          <w:p w:rsidR="00FC602A" w:rsidRPr="008B5A4D" w:rsidRDefault="00FC602A" w:rsidP="00D73380">
            <w:pPr>
              <w:ind w:right="-6"/>
              <w:jc w:val="center"/>
              <w:outlineLvl w:val="0"/>
              <w:rPr>
                <w:rFonts w:ascii="Bookman Old Style" w:hAnsi="Bookman Old Style" w:cs="Times New Roman"/>
              </w:rPr>
            </w:pPr>
            <w:r w:rsidRPr="008B5A4D">
              <w:rPr>
                <w:rFonts w:ascii="Bookman Old Style" w:hAnsi="Bookman Old Style" w:cs="Times New Roman"/>
              </w:rPr>
              <w:t>Bagian Kesatu</w:t>
            </w:r>
          </w:p>
          <w:p w:rsidR="00FC602A" w:rsidRPr="008B5A4D" w:rsidRDefault="00FC602A" w:rsidP="00D73380">
            <w:pPr>
              <w:ind w:right="-6"/>
              <w:jc w:val="center"/>
              <w:outlineLvl w:val="0"/>
              <w:rPr>
                <w:rFonts w:ascii="Bookman Old Style" w:hAnsi="Bookman Old Style" w:cs="Times New Roman"/>
                <w:lang w:val="en-US"/>
              </w:rPr>
            </w:pPr>
          </w:p>
          <w:p w:rsidR="00FC602A" w:rsidRPr="008B5A4D" w:rsidRDefault="00FC602A" w:rsidP="00D73380">
            <w:pPr>
              <w:ind w:right="-6"/>
              <w:jc w:val="center"/>
              <w:outlineLvl w:val="0"/>
              <w:rPr>
                <w:rFonts w:ascii="Bookman Old Style" w:hAnsi="Bookman Old Style" w:cs="Times New Roman"/>
              </w:rPr>
            </w:pPr>
            <w:r w:rsidRPr="008B5A4D">
              <w:rPr>
                <w:rFonts w:ascii="Bookman Old Style" w:hAnsi="Bookman Old Style" w:cs="Times New Roman"/>
              </w:rPr>
              <w:t>Umum</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1</w:t>
            </w:r>
            <w:r w:rsidR="00E66870" w:rsidRPr="008B5A4D">
              <w:rPr>
                <w:rFonts w:ascii="Bookman Old Style" w:hAnsi="Bookman Old Style" w:cs="Times New Roman"/>
                <w:b w:val="0"/>
                <w:bCs w:val="0"/>
                <w:lang w:val="fi-FI"/>
              </w:rPr>
              <w:t>5</w:t>
            </w:r>
          </w:p>
          <w:p w:rsidR="00FC602A" w:rsidRPr="008B5A4D" w:rsidRDefault="00FC602A" w:rsidP="00D73380">
            <w:pPr>
              <w:numPr>
                <w:ilvl w:val="0"/>
                <w:numId w:val="9"/>
              </w:numPr>
              <w:tabs>
                <w:tab w:val="clear" w:pos="1440"/>
                <w:tab w:val="num" w:pos="567"/>
              </w:tabs>
              <w:autoSpaceDE w:val="0"/>
              <w:autoSpaceDN w:val="0"/>
              <w:adjustRightInd w:val="0"/>
              <w:ind w:left="567" w:hanging="567"/>
              <w:jc w:val="both"/>
              <w:rPr>
                <w:rFonts w:ascii="Bookman Old Style" w:hAnsi="Bookman Old Style" w:cs="Times New Roman"/>
              </w:rPr>
            </w:pPr>
            <w:r w:rsidRPr="008B5A4D">
              <w:rPr>
                <w:rFonts w:ascii="Bookman Old Style" w:hAnsi="Bookman Old Style" w:cs="Times New Roman"/>
              </w:rPr>
              <w:t xml:space="preserve">Rencana struktur ruang wilayah kabupaten, </w:t>
            </w:r>
            <w:r w:rsidR="00784F7E" w:rsidRPr="008B5A4D">
              <w:rPr>
                <w:rFonts w:ascii="Bookman Old Style" w:hAnsi="Bookman Old Style" w:cs="Times New Roman"/>
                <w:lang w:val="en-US"/>
              </w:rPr>
              <w:t xml:space="preserve">meliputi </w:t>
            </w:r>
            <w:r w:rsidRPr="008B5A4D">
              <w:rPr>
                <w:rFonts w:ascii="Bookman Old Style" w:hAnsi="Bookman Old Style" w:cs="Times New Roman"/>
              </w:rPr>
              <w:t>:</w:t>
            </w:r>
          </w:p>
          <w:p w:rsidR="00FC602A" w:rsidRPr="008B5A4D" w:rsidRDefault="00FC602A" w:rsidP="00D73380">
            <w:pPr>
              <w:numPr>
                <w:ilvl w:val="4"/>
                <w:numId w:val="10"/>
              </w:numPr>
              <w:tabs>
                <w:tab w:val="clear" w:pos="3600"/>
                <w:tab w:val="num" w:pos="993"/>
              </w:tabs>
              <w:autoSpaceDE w:val="0"/>
              <w:autoSpaceDN w:val="0"/>
              <w:adjustRightInd w:val="0"/>
              <w:ind w:left="992" w:hanging="425"/>
              <w:jc w:val="both"/>
              <w:rPr>
                <w:rFonts w:ascii="Bookman Old Style" w:hAnsi="Bookman Old Style" w:cs="Times New Roman"/>
              </w:rPr>
            </w:pPr>
            <w:r w:rsidRPr="008B5A4D">
              <w:rPr>
                <w:rFonts w:ascii="Bookman Old Style" w:hAnsi="Bookman Old Style" w:cs="Times New Roman"/>
              </w:rPr>
              <w:t>sistem perkotaan yang berkaitan dengan kawasan perdesaan; dan</w:t>
            </w:r>
          </w:p>
          <w:p w:rsidR="00FC602A" w:rsidRPr="008B5A4D" w:rsidRDefault="00FC602A" w:rsidP="00D73380">
            <w:pPr>
              <w:numPr>
                <w:ilvl w:val="4"/>
                <w:numId w:val="10"/>
              </w:numPr>
              <w:tabs>
                <w:tab w:val="clear" w:pos="3600"/>
                <w:tab w:val="num" w:pos="993"/>
              </w:tabs>
              <w:autoSpaceDE w:val="0"/>
              <w:autoSpaceDN w:val="0"/>
              <w:adjustRightInd w:val="0"/>
              <w:ind w:left="992" w:hanging="425"/>
              <w:jc w:val="both"/>
              <w:rPr>
                <w:rFonts w:ascii="Bookman Old Style" w:hAnsi="Bookman Old Style" w:cs="Times New Roman"/>
                <w:lang w:val="fi-FI"/>
              </w:rPr>
            </w:pPr>
            <w:r w:rsidRPr="008B5A4D">
              <w:rPr>
                <w:rFonts w:ascii="Bookman Old Style" w:hAnsi="Bookman Old Style" w:cs="Times New Roman"/>
                <w:lang w:val="fi-FI"/>
              </w:rPr>
              <w:t>sistem jaringan prasarana wilayah</w:t>
            </w:r>
            <w:r w:rsidRPr="008B5A4D">
              <w:rPr>
                <w:rFonts w:ascii="Bookman Old Style" w:hAnsi="Bookman Old Style" w:cs="Times New Roman"/>
              </w:rPr>
              <w:t>.</w:t>
            </w:r>
          </w:p>
          <w:p w:rsidR="00FC602A" w:rsidRPr="008B5A4D" w:rsidRDefault="00FC602A" w:rsidP="00D73380">
            <w:pPr>
              <w:numPr>
                <w:ilvl w:val="0"/>
                <w:numId w:val="9"/>
              </w:numPr>
              <w:tabs>
                <w:tab w:val="clear" w:pos="1440"/>
                <w:tab w:val="num" w:pos="567"/>
              </w:tabs>
              <w:autoSpaceDE w:val="0"/>
              <w:autoSpaceDN w:val="0"/>
              <w:adjustRightInd w:val="0"/>
              <w:spacing w:before="120"/>
              <w:ind w:left="562" w:hanging="562"/>
              <w:jc w:val="both"/>
              <w:rPr>
                <w:rFonts w:ascii="Bookman Old Style" w:hAnsi="Bookman Old Style" w:cs="Times New Roman"/>
                <w:lang w:val="fi-FI"/>
              </w:rPr>
            </w:pPr>
            <w:r w:rsidRPr="008B5A4D">
              <w:rPr>
                <w:rFonts w:ascii="Bookman Old Style" w:hAnsi="Bookman Old Style" w:cs="Times New Roman"/>
                <w:lang w:val="fi-FI"/>
              </w:rPr>
              <w:t xml:space="preserve">Sistem perkotaan yang berkaitan dengan kawasan perdesaan, sebagaimana dimaksud </w:t>
            </w:r>
            <w:r w:rsidRPr="008B5A4D">
              <w:rPr>
                <w:rFonts w:ascii="Bookman Old Style" w:hAnsi="Bookman Old Style" w:cs="Times New Roman"/>
              </w:rPr>
              <w:t xml:space="preserve">pada </w:t>
            </w:r>
            <w:r w:rsidRPr="008B5A4D">
              <w:rPr>
                <w:rFonts w:ascii="Bookman Old Style" w:hAnsi="Bookman Old Style" w:cs="Times New Roman"/>
                <w:lang w:val="fi-FI"/>
              </w:rPr>
              <w:t xml:space="preserve">ayat (1) huruf a, </w:t>
            </w:r>
            <w:r w:rsidR="00784F7E" w:rsidRPr="008B5A4D">
              <w:rPr>
                <w:rFonts w:ascii="Bookman Old Style" w:hAnsi="Bookman Old Style" w:cs="Times New Roman"/>
                <w:lang w:val="fi-FI"/>
              </w:rPr>
              <w:t xml:space="preserve">meliputi </w:t>
            </w:r>
            <w:r w:rsidRPr="008B5A4D">
              <w:rPr>
                <w:rFonts w:ascii="Bookman Old Style" w:hAnsi="Bookman Old Style" w:cs="Times New Roman"/>
                <w:lang w:val="fi-FI"/>
              </w:rPr>
              <w:t>:</w:t>
            </w:r>
          </w:p>
          <w:p w:rsidR="00925624" w:rsidRPr="008B5A4D" w:rsidRDefault="00FC602A" w:rsidP="00D73380">
            <w:pPr>
              <w:numPr>
                <w:ilvl w:val="4"/>
                <w:numId w:val="11"/>
              </w:numPr>
              <w:tabs>
                <w:tab w:val="clear" w:pos="3600"/>
                <w:tab w:val="num" w:pos="993"/>
              </w:tabs>
              <w:autoSpaceDE w:val="0"/>
              <w:autoSpaceDN w:val="0"/>
              <w:adjustRightInd w:val="0"/>
              <w:ind w:left="992" w:hanging="425"/>
              <w:jc w:val="both"/>
              <w:rPr>
                <w:rFonts w:ascii="Bookman Old Style" w:hAnsi="Bookman Old Style" w:cs="Times New Roman"/>
                <w:lang w:val="sv-SE"/>
              </w:rPr>
            </w:pPr>
            <w:r w:rsidRPr="008B5A4D">
              <w:rPr>
                <w:rFonts w:ascii="Bookman Old Style" w:hAnsi="Bookman Old Style" w:cs="Times New Roman"/>
                <w:lang w:val="sv-SE"/>
              </w:rPr>
              <w:t>sistem perkotaan</w:t>
            </w:r>
            <w:r w:rsidR="00925624" w:rsidRPr="008B5A4D">
              <w:rPr>
                <w:rFonts w:ascii="Bookman Old Style" w:hAnsi="Bookman Old Style" w:cs="Times New Roman"/>
              </w:rPr>
              <w:t>;</w:t>
            </w:r>
          </w:p>
          <w:p w:rsidR="00FC602A" w:rsidRPr="008B5A4D" w:rsidRDefault="00FC602A" w:rsidP="00D73380">
            <w:pPr>
              <w:numPr>
                <w:ilvl w:val="4"/>
                <w:numId w:val="11"/>
              </w:numPr>
              <w:tabs>
                <w:tab w:val="clear" w:pos="3600"/>
                <w:tab w:val="num" w:pos="993"/>
              </w:tabs>
              <w:autoSpaceDE w:val="0"/>
              <w:autoSpaceDN w:val="0"/>
              <w:adjustRightInd w:val="0"/>
              <w:ind w:left="992" w:hanging="425"/>
              <w:jc w:val="both"/>
              <w:rPr>
                <w:rFonts w:ascii="Bookman Old Style" w:hAnsi="Bookman Old Style" w:cs="Times New Roman"/>
                <w:lang w:val="fi-FI"/>
              </w:rPr>
            </w:pPr>
            <w:r w:rsidRPr="008B5A4D">
              <w:rPr>
                <w:rFonts w:ascii="Bookman Old Style" w:hAnsi="Bookman Old Style" w:cs="Times New Roman"/>
                <w:lang w:val="fi-FI"/>
              </w:rPr>
              <w:t xml:space="preserve">sistem </w:t>
            </w:r>
            <w:r w:rsidRPr="008B5A4D">
              <w:rPr>
                <w:rFonts w:ascii="Bookman Old Style" w:hAnsi="Bookman Old Style" w:cs="Times New Roman"/>
              </w:rPr>
              <w:t>perdesaan.</w:t>
            </w:r>
          </w:p>
          <w:p w:rsidR="00FC602A" w:rsidRPr="008B5A4D" w:rsidRDefault="00824836" w:rsidP="00D73380">
            <w:pPr>
              <w:numPr>
                <w:ilvl w:val="0"/>
                <w:numId w:val="9"/>
              </w:numPr>
              <w:tabs>
                <w:tab w:val="clear" w:pos="1440"/>
                <w:tab w:val="num" w:pos="567"/>
              </w:tabs>
              <w:autoSpaceDE w:val="0"/>
              <w:autoSpaceDN w:val="0"/>
              <w:adjustRightInd w:val="0"/>
              <w:spacing w:before="120"/>
              <w:ind w:left="562" w:hanging="562"/>
              <w:jc w:val="both"/>
              <w:rPr>
                <w:rFonts w:ascii="Bookman Old Style" w:hAnsi="Bookman Old Style" w:cs="Times New Roman"/>
                <w:lang w:val="fi-FI"/>
              </w:rPr>
            </w:pPr>
            <w:r w:rsidRPr="008B5A4D">
              <w:rPr>
                <w:rFonts w:ascii="Bookman Old Style" w:hAnsi="Bookman Old Style" w:cs="Times New Roman"/>
                <w:lang w:val="fi-FI"/>
              </w:rPr>
              <w:t>Sistem</w:t>
            </w:r>
            <w:r w:rsidR="00FC602A" w:rsidRPr="008B5A4D">
              <w:rPr>
                <w:rFonts w:ascii="Bookman Old Style" w:hAnsi="Bookman Old Style" w:cs="Times New Roman"/>
                <w:lang w:val="fi-FI"/>
              </w:rPr>
              <w:t xml:space="preserve"> jaringan prasarana wilayah, sebagaimana dimaksud </w:t>
            </w:r>
            <w:r w:rsidR="00FC602A" w:rsidRPr="008B5A4D">
              <w:rPr>
                <w:rFonts w:ascii="Bookman Old Style" w:hAnsi="Bookman Old Style" w:cs="Times New Roman"/>
              </w:rPr>
              <w:t xml:space="preserve">pada </w:t>
            </w:r>
            <w:r w:rsidR="00FC602A" w:rsidRPr="008B5A4D">
              <w:rPr>
                <w:rFonts w:ascii="Bookman Old Style" w:hAnsi="Bookman Old Style" w:cs="Times New Roman"/>
                <w:lang w:val="fi-FI"/>
              </w:rPr>
              <w:t>ayat (1) huruf b, me</w:t>
            </w:r>
            <w:r w:rsidR="00784F7E" w:rsidRPr="008B5A4D">
              <w:rPr>
                <w:rFonts w:ascii="Bookman Old Style" w:hAnsi="Bookman Old Style" w:cs="Times New Roman"/>
                <w:lang w:val="fi-FI"/>
              </w:rPr>
              <w:t xml:space="preserve">liputi </w:t>
            </w:r>
            <w:r w:rsidR="00FC602A" w:rsidRPr="008B5A4D">
              <w:rPr>
                <w:rFonts w:ascii="Bookman Old Style" w:hAnsi="Bookman Old Style" w:cs="Times New Roman"/>
                <w:lang w:val="fi-FI"/>
              </w:rPr>
              <w:t>:</w:t>
            </w:r>
          </w:p>
          <w:p w:rsidR="00FC602A" w:rsidRPr="008B5A4D" w:rsidRDefault="00FC602A" w:rsidP="00D73380">
            <w:pPr>
              <w:numPr>
                <w:ilvl w:val="4"/>
                <w:numId w:val="12"/>
              </w:numPr>
              <w:tabs>
                <w:tab w:val="left" w:pos="993"/>
              </w:tabs>
              <w:autoSpaceDE w:val="0"/>
              <w:autoSpaceDN w:val="0"/>
              <w:adjustRightInd w:val="0"/>
              <w:ind w:left="992" w:hanging="425"/>
              <w:jc w:val="both"/>
              <w:rPr>
                <w:rFonts w:ascii="Bookman Old Style" w:hAnsi="Bookman Old Style" w:cs="Times New Roman"/>
                <w:lang w:val="sv-SE"/>
              </w:rPr>
            </w:pPr>
            <w:r w:rsidRPr="008B5A4D">
              <w:rPr>
                <w:rFonts w:ascii="Bookman Old Style" w:hAnsi="Bookman Old Style" w:cs="Times New Roman"/>
                <w:lang w:val="sv-SE"/>
              </w:rPr>
              <w:t xml:space="preserve">sistem </w:t>
            </w:r>
            <w:r w:rsidRPr="008B5A4D">
              <w:rPr>
                <w:rFonts w:ascii="Bookman Old Style" w:hAnsi="Bookman Old Style" w:cs="Times New Roman"/>
              </w:rPr>
              <w:t xml:space="preserve">jaringan </w:t>
            </w:r>
            <w:r w:rsidRPr="008B5A4D">
              <w:rPr>
                <w:rFonts w:ascii="Bookman Old Style" w:hAnsi="Bookman Old Style" w:cs="Times New Roman"/>
                <w:lang w:val="sv-SE"/>
              </w:rPr>
              <w:t>transportasi</w:t>
            </w:r>
            <w:r w:rsidRPr="008B5A4D">
              <w:rPr>
                <w:rFonts w:ascii="Bookman Old Style" w:hAnsi="Bookman Old Style" w:cs="Times New Roman"/>
              </w:rPr>
              <w:t xml:space="preserve"> sebagai sistem jaringan prasarana utama</w:t>
            </w:r>
            <w:r w:rsidRPr="008B5A4D">
              <w:rPr>
                <w:rFonts w:ascii="Bookman Old Style" w:hAnsi="Bookman Old Style" w:cs="Times New Roman"/>
                <w:lang w:val="sv-SE"/>
              </w:rPr>
              <w:t>;</w:t>
            </w:r>
          </w:p>
          <w:p w:rsidR="00FC602A" w:rsidRPr="008B5A4D" w:rsidRDefault="00FC602A" w:rsidP="00D73380">
            <w:pPr>
              <w:numPr>
                <w:ilvl w:val="4"/>
                <w:numId w:val="12"/>
              </w:numPr>
              <w:tabs>
                <w:tab w:val="left" w:pos="993"/>
              </w:tabs>
              <w:autoSpaceDE w:val="0"/>
              <w:autoSpaceDN w:val="0"/>
              <w:adjustRightInd w:val="0"/>
              <w:ind w:left="992" w:hanging="425"/>
              <w:jc w:val="both"/>
              <w:rPr>
                <w:rFonts w:ascii="Bookman Old Style" w:hAnsi="Bookman Old Style" w:cs="Times New Roman"/>
                <w:lang w:val="sv-SE"/>
              </w:rPr>
            </w:pPr>
            <w:r w:rsidRPr="008B5A4D">
              <w:rPr>
                <w:rFonts w:ascii="Bookman Old Style" w:hAnsi="Bookman Old Style" w:cs="Times New Roman"/>
                <w:lang w:val="sv-SE"/>
              </w:rPr>
              <w:t xml:space="preserve">sistem jaringan energi; </w:t>
            </w:r>
          </w:p>
          <w:p w:rsidR="00FC602A" w:rsidRPr="008B5A4D" w:rsidRDefault="00FC602A" w:rsidP="00D73380">
            <w:pPr>
              <w:numPr>
                <w:ilvl w:val="4"/>
                <w:numId w:val="12"/>
              </w:numPr>
              <w:tabs>
                <w:tab w:val="left" w:pos="993"/>
              </w:tabs>
              <w:autoSpaceDE w:val="0"/>
              <w:autoSpaceDN w:val="0"/>
              <w:adjustRightInd w:val="0"/>
              <w:ind w:left="992" w:hanging="425"/>
              <w:jc w:val="both"/>
              <w:rPr>
                <w:rFonts w:ascii="Bookman Old Style" w:hAnsi="Bookman Old Style" w:cs="Times New Roman"/>
                <w:lang w:val="sv-SE"/>
              </w:rPr>
            </w:pPr>
            <w:r w:rsidRPr="008B5A4D">
              <w:rPr>
                <w:rFonts w:ascii="Bookman Old Style" w:hAnsi="Bookman Old Style" w:cs="Times New Roman"/>
                <w:lang w:val="sv-SE"/>
              </w:rPr>
              <w:t xml:space="preserve">sistem jaringan telekomunikasi; </w:t>
            </w:r>
          </w:p>
          <w:p w:rsidR="00FC602A" w:rsidRPr="008B5A4D" w:rsidRDefault="00FC602A" w:rsidP="00D73380">
            <w:pPr>
              <w:numPr>
                <w:ilvl w:val="4"/>
                <w:numId w:val="12"/>
              </w:numPr>
              <w:tabs>
                <w:tab w:val="left" w:pos="993"/>
              </w:tabs>
              <w:autoSpaceDE w:val="0"/>
              <w:autoSpaceDN w:val="0"/>
              <w:adjustRightInd w:val="0"/>
              <w:ind w:left="992" w:hanging="425"/>
              <w:jc w:val="both"/>
              <w:rPr>
                <w:rFonts w:ascii="Bookman Old Style" w:hAnsi="Bookman Old Style" w:cs="Times New Roman"/>
                <w:lang w:val="sv-SE"/>
              </w:rPr>
            </w:pPr>
            <w:r w:rsidRPr="008B5A4D">
              <w:rPr>
                <w:rFonts w:ascii="Bookman Old Style" w:hAnsi="Bookman Old Style" w:cs="Times New Roman"/>
                <w:lang w:val="sv-SE"/>
              </w:rPr>
              <w:t xml:space="preserve">sistem jaringan sumber daya air; dan </w:t>
            </w:r>
          </w:p>
          <w:p w:rsidR="00FC602A" w:rsidRPr="008B5A4D" w:rsidRDefault="00FC602A" w:rsidP="00D73380">
            <w:pPr>
              <w:numPr>
                <w:ilvl w:val="4"/>
                <w:numId w:val="12"/>
              </w:numPr>
              <w:tabs>
                <w:tab w:val="left" w:pos="993"/>
              </w:tabs>
              <w:autoSpaceDE w:val="0"/>
              <w:autoSpaceDN w:val="0"/>
              <w:adjustRightInd w:val="0"/>
              <w:ind w:left="992" w:hanging="425"/>
              <w:jc w:val="both"/>
              <w:rPr>
                <w:rFonts w:ascii="Bookman Old Style" w:hAnsi="Bookman Old Style" w:cs="Times New Roman"/>
                <w:lang w:val="sv-SE"/>
              </w:rPr>
            </w:pPr>
            <w:r w:rsidRPr="008B5A4D">
              <w:rPr>
                <w:rFonts w:ascii="Bookman Old Style" w:hAnsi="Bookman Old Style" w:cs="Times New Roman"/>
                <w:lang w:val="sv-SE"/>
              </w:rPr>
              <w:t xml:space="preserve">sistem jaringan prasarana </w:t>
            </w:r>
            <w:r w:rsidR="00584F9D" w:rsidRPr="008B5A4D">
              <w:rPr>
                <w:rFonts w:ascii="Bookman Old Style" w:hAnsi="Bookman Old Style" w:cs="Times New Roman"/>
              </w:rPr>
              <w:t>wilayah lainnya</w:t>
            </w:r>
            <w:r w:rsidRPr="008B5A4D">
              <w:rPr>
                <w:rFonts w:ascii="Bookman Old Style" w:hAnsi="Bookman Old Style" w:cs="Times New Roman"/>
                <w:lang w:val="sv-SE"/>
              </w:rPr>
              <w:t>.</w:t>
            </w:r>
          </w:p>
          <w:p w:rsidR="00FC602A" w:rsidRPr="008B5A4D" w:rsidRDefault="00FC602A" w:rsidP="00D73380">
            <w:pPr>
              <w:numPr>
                <w:ilvl w:val="0"/>
                <w:numId w:val="9"/>
              </w:numPr>
              <w:tabs>
                <w:tab w:val="clear" w:pos="1440"/>
                <w:tab w:val="num" w:pos="567"/>
              </w:tabs>
              <w:autoSpaceDE w:val="0"/>
              <w:autoSpaceDN w:val="0"/>
              <w:adjustRightInd w:val="0"/>
              <w:spacing w:before="120"/>
              <w:ind w:left="562" w:hanging="562"/>
              <w:jc w:val="both"/>
              <w:rPr>
                <w:rFonts w:ascii="Bookman Old Style" w:hAnsi="Bookman Old Style" w:cs="Times New Roman"/>
                <w:lang w:val="sv-SE"/>
              </w:rPr>
            </w:pPr>
            <w:r w:rsidRPr="008B5A4D">
              <w:rPr>
                <w:rFonts w:ascii="Bookman Old Style" w:hAnsi="Bookman Old Style" w:cs="Times New Roman"/>
              </w:rPr>
              <w:t>Peta r</w:t>
            </w:r>
            <w:r w:rsidRPr="008B5A4D">
              <w:rPr>
                <w:rFonts w:ascii="Bookman Old Style" w:hAnsi="Bookman Old Style" w:cs="Times New Roman"/>
                <w:lang w:val="sv-SE"/>
              </w:rPr>
              <w:t xml:space="preserve">encana struktur ruang wilayah kabupaten sebagaimana </w:t>
            </w:r>
            <w:r w:rsidRPr="008B5A4D">
              <w:rPr>
                <w:rFonts w:ascii="Bookman Old Style" w:hAnsi="Bookman Old Style" w:cs="Times New Roman"/>
              </w:rPr>
              <w:t xml:space="preserve">dimaksud pada ayat (1), </w:t>
            </w:r>
            <w:r w:rsidRPr="008B5A4D">
              <w:rPr>
                <w:rFonts w:ascii="Bookman Old Style" w:hAnsi="Bookman Old Style" w:cs="Times New Roman"/>
                <w:lang w:val="sv-SE"/>
              </w:rPr>
              <w:t xml:space="preserve">tercantum dalam Lampiran </w:t>
            </w:r>
            <w:r w:rsidR="00D13C78" w:rsidRPr="008B5A4D">
              <w:rPr>
                <w:rFonts w:ascii="Bookman Old Style" w:hAnsi="Bookman Old Style" w:cs="Times New Roman"/>
                <w:lang w:val="sv-SE"/>
              </w:rPr>
              <w:t>I</w:t>
            </w:r>
            <w:r w:rsidRPr="008B5A4D">
              <w:rPr>
                <w:rFonts w:ascii="Bookman Old Style" w:hAnsi="Bookman Old Style" w:cs="Times New Roman"/>
                <w:lang w:val="sv-SE"/>
              </w:rPr>
              <w:t xml:space="preserve">I yang merupakan bagian tidak terpisahkan dari Peraturan Daerah ini. </w:t>
            </w:r>
          </w:p>
          <w:p w:rsidR="00D97821" w:rsidRPr="008B5A4D" w:rsidRDefault="00D97821" w:rsidP="00D73380">
            <w:pPr>
              <w:autoSpaceDE w:val="0"/>
              <w:autoSpaceDN w:val="0"/>
              <w:adjustRightInd w:val="0"/>
              <w:spacing w:before="120"/>
              <w:ind w:left="562"/>
              <w:jc w:val="both"/>
              <w:rPr>
                <w:rFonts w:ascii="Bookman Old Style" w:hAnsi="Bookman Old Style" w:cs="Times New Roman"/>
              </w:rPr>
            </w:pPr>
          </w:p>
          <w:p w:rsidR="00FC602A" w:rsidRPr="008B5A4D" w:rsidRDefault="00FC602A" w:rsidP="00D73380">
            <w:pPr>
              <w:spacing w:before="120" w:after="120"/>
              <w:jc w:val="center"/>
              <w:outlineLvl w:val="0"/>
              <w:rPr>
                <w:rFonts w:ascii="Bookman Old Style" w:hAnsi="Bookman Old Style" w:cs="Times New Roman"/>
              </w:rPr>
            </w:pPr>
            <w:r w:rsidRPr="008B5A4D">
              <w:rPr>
                <w:rFonts w:ascii="Bookman Old Style" w:hAnsi="Bookman Old Style" w:cs="Times New Roman"/>
              </w:rPr>
              <w:t>Bagian Kedua</w:t>
            </w:r>
          </w:p>
          <w:p w:rsidR="00FC602A" w:rsidRPr="008B5A4D" w:rsidRDefault="00FC602A" w:rsidP="00D73380">
            <w:pPr>
              <w:jc w:val="center"/>
              <w:outlineLvl w:val="0"/>
              <w:rPr>
                <w:rFonts w:ascii="Bookman Old Style" w:hAnsi="Bookman Old Style" w:cs="Times New Roman"/>
              </w:rPr>
            </w:pPr>
            <w:r w:rsidRPr="008B5A4D">
              <w:rPr>
                <w:rFonts w:ascii="Bookman Old Style" w:hAnsi="Bookman Old Style" w:cs="Times New Roman"/>
              </w:rPr>
              <w:t xml:space="preserve">Sistem Perkotaan </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1</w:t>
            </w:r>
            <w:r w:rsidR="00E66870" w:rsidRPr="008B5A4D">
              <w:rPr>
                <w:rFonts w:ascii="Bookman Old Style" w:hAnsi="Bookman Old Style" w:cs="Times New Roman"/>
                <w:b w:val="0"/>
                <w:bCs w:val="0"/>
                <w:lang w:val="fi-FI"/>
              </w:rPr>
              <w:t>6</w:t>
            </w:r>
          </w:p>
          <w:p w:rsidR="00FC602A" w:rsidRPr="008B5A4D" w:rsidRDefault="00FC602A" w:rsidP="00D73380">
            <w:pPr>
              <w:numPr>
                <w:ilvl w:val="0"/>
                <w:numId w:val="79"/>
              </w:numPr>
              <w:tabs>
                <w:tab w:val="clear" w:pos="720"/>
                <w:tab w:val="num" w:pos="524"/>
              </w:tabs>
              <w:autoSpaceDE w:val="0"/>
              <w:autoSpaceDN w:val="0"/>
              <w:adjustRightInd w:val="0"/>
              <w:ind w:left="524" w:right="-4" w:hanging="524"/>
              <w:jc w:val="both"/>
              <w:rPr>
                <w:rFonts w:ascii="Bookman Old Style" w:hAnsi="Bookman Old Style" w:cs="Times New Roman"/>
              </w:rPr>
            </w:pPr>
            <w:r w:rsidRPr="008B5A4D">
              <w:rPr>
                <w:rFonts w:ascii="Bookman Old Style" w:hAnsi="Bookman Old Style" w:cs="Times New Roman"/>
              </w:rPr>
              <w:t>Sistem perkotaan</w:t>
            </w:r>
            <w:r w:rsidR="00845FB2" w:rsidRPr="008B5A4D">
              <w:rPr>
                <w:rFonts w:ascii="Bookman Old Style" w:hAnsi="Bookman Old Style" w:cs="Times New Roman"/>
                <w:lang w:val="en-US"/>
              </w:rPr>
              <w:t>,</w:t>
            </w:r>
            <w:r w:rsidRPr="008B5A4D">
              <w:rPr>
                <w:rFonts w:ascii="Bookman Old Style" w:hAnsi="Bookman Old Style" w:cs="Times New Roman"/>
              </w:rPr>
              <w:t xml:space="preserve"> sebagaimana dimaksud dalam Pasal 1</w:t>
            </w:r>
            <w:r w:rsidR="00E66870" w:rsidRPr="008B5A4D">
              <w:rPr>
                <w:rFonts w:ascii="Bookman Old Style" w:hAnsi="Bookman Old Style" w:cs="Times New Roman"/>
                <w:lang w:val="sv-SE"/>
              </w:rPr>
              <w:t>5</w:t>
            </w:r>
            <w:r w:rsidR="00EC2586" w:rsidRPr="008B5A4D">
              <w:rPr>
                <w:rFonts w:ascii="Bookman Old Style" w:hAnsi="Bookman Old Style" w:cs="Times New Roman"/>
              </w:rPr>
              <w:t xml:space="preserve"> ayat (2)</w:t>
            </w:r>
            <w:r w:rsidRPr="008B5A4D">
              <w:rPr>
                <w:rFonts w:ascii="Bookman Old Style" w:hAnsi="Bookman Old Style" w:cs="Times New Roman"/>
              </w:rPr>
              <w:t xml:space="preserve"> huruf </w:t>
            </w:r>
            <w:r w:rsidR="00760A08" w:rsidRPr="008B5A4D">
              <w:rPr>
                <w:rFonts w:ascii="Bookman Old Style" w:hAnsi="Bookman Old Style" w:cs="Times New Roman"/>
              </w:rPr>
              <w:t>a</w:t>
            </w:r>
            <w:r w:rsidRPr="008B5A4D">
              <w:rPr>
                <w:rFonts w:ascii="Bookman Old Style" w:hAnsi="Bookman Old Style" w:cs="Times New Roman"/>
              </w:rPr>
              <w:t xml:space="preserve">, </w:t>
            </w:r>
            <w:r w:rsidR="00784F7E" w:rsidRPr="008B5A4D">
              <w:rPr>
                <w:rFonts w:ascii="Bookman Old Style" w:hAnsi="Bookman Old Style" w:cs="Times New Roman"/>
                <w:lang w:val="sv-SE"/>
              </w:rPr>
              <w:t>meliputi :</w:t>
            </w:r>
          </w:p>
          <w:p w:rsidR="00FC602A" w:rsidRPr="008B5A4D" w:rsidRDefault="00FC602A" w:rsidP="00D73380">
            <w:pPr>
              <w:numPr>
                <w:ilvl w:val="2"/>
                <w:numId w:val="78"/>
              </w:numPr>
              <w:tabs>
                <w:tab w:val="clear" w:pos="2340"/>
                <w:tab w:val="num" w:pos="974"/>
              </w:tabs>
              <w:autoSpaceDE w:val="0"/>
              <w:autoSpaceDN w:val="0"/>
              <w:adjustRightInd w:val="0"/>
              <w:ind w:right="-4" w:hanging="1726"/>
              <w:jc w:val="both"/>
              <w:rPr>
                <w:rFonts w:ascii="Bookman Old Style" w:hAnsi="Bookman Old Style" w:cs="Times New Roman"/>
                <w:lang w:val="sv-SE"/>
              </w:rPr>
            </w:pPr>
            <w:r w:rsidRPr="008B5A4D">
              <w:rPr>
                <w:rFonts w:ascii="Bookman Old Style" w:hAnsi="Bookman Old Style" w:cs="Times New Roman"/>
                <w:lang w:val="sv-SE"/>
              </w:rPr>
              <w:t>Pusat Kegiatan Lokal (PKL);</w:t>
            </w:r>
          </w:p>
          <w:p w:rsidR="00FC602A" w:rsidRPr="008B5A4D" w:rsidRDefault="00FC602A" w:rsidP="00D73380">
            <w:pPr>
              <w:numPr>
                <w:ilvl w:val="2"/>
                <w:numId w:val="78"/>
              </w:numPr>
              <w:tabs>
                <w:tab w:val="clear" w:pos="2340"/>
                <w:tab w:val="num" w:pos="974"/>
              </w:tabs>
              <w:autoSpaceDE w:val="0"/>
              <w:autoSpaceDN w:val="0"/>
              <w:adjustRightInd w:val="0"/>
              <w:ind w:right="-4" w:hanging="1726"/>
              <w:jc w:val="both"/>
              <w:rPr>
                <w:rFonts w:ascii="Bookman Old Style" w:hAnsi="Bookman Old Style" w:cs="Times New Roman"/>
                <w:lang w:val="es-ES"/>
              </w:rPr>
            </w:pPr>
            <w:r w:rsidRPr="008B5A4D">
              <w:rPr>
                <w:rFonts w:ascii="Bookman Old Style" w:hAnsi="Bookman Old Style" w:cs="Times New Roman"/>
              </w:rPr>
              <w:t>Pusat Kegiatan Lokal Promosi (PKLp);</w:t>
            </w:r>
            <w:r w:rsidR="00760A08" w:rsidRPr="008B5A4D">
              <w:rPr>
                <w:rFonts w:ascii="Bookman Old Style" w:hAnsi="Bookman Old Style" w:cs="Times New Roman"/>
              </w:rPr>
              <w:t xml:space="preserve"> dan</w:t>
            </w:r>
          </w:p>
          <w:p w:rsidR="00FC602A" w:rsidRPr="008B5A4D" w:rsidRDefault="00FC602A" w:rsidP="00D73380">
            <w:pPr>
              <w:numPr>
                <w:ilvl w:val="2"/>
                <w:numId w:val="78"/>
              </w:numPr>
              <w:tabs>
                <w:tab w:val="clear" w:pos="2340"/>
                <w:tab w:val="num" w:pos="974"/>
              </w:tabs>
              <w:autoSpaceDE w:val="0"/>
              <w:autoSpaceDN w:val="0"/>
              <w:adjustRightInd w:val="0"/>
              <w:ind w:right="-4" w:hanging="1726"/>
              <w:jc w:val="both"/>
              <w:rPr>
                <w:rFonts w:ascii="Bookman Old Style" w:hAnsi="Bookman Old Style" w:cs="Times New Roman"/>
                <w:lang w:val="sv-SE"/>
              </w:rPr>
            </w:pPr>
            <w:r w:rsidRPr="008B5A4D">
              <w:rPr>
                <w:rFonts w:ascii="Bookman Old Style" w:hAnsi="Bookman Old Style" w:cs="Times New Roman"/>
              </w:rPr>
              <w:t>Pusat Pelayanan Kawasan (PPK)</w:t>
            </w:r>
            <w:r w:rsidR="001816C7" w:rsidRPr="008B5A4D">
              <w:rPr>
                <w:rFonts w:ascii="Bookman Old Style" w:hAnsi="Bookman Old Style" w:cs="Times New Roman"/>
              </w:rPr>
              <w:t>.</w:t>
            </w:r>
          </w:p>
          <w:p w:rsidR="00BD0E48" w:rsidRPr="008B5A4D" w:rsidRDefault="00FC602A" w:rsidP="00D73380">
            <w:pPr>
              <w:numPr>
                <w:ilvl w:val="0"/>
                <w:numId w:val="79"/>
              </w:numPr>
              <w:tabs>
                <w:tab w:val="clear" w:pos="720"/>
                <w:tab w:val="num" w:pos="524"/>
              </w:tabs>
              <w:autoSpaceDE w:val="0"/>
              <w:autoSpaceDN w:val="0"/>
              <w:adjustRightInd w:val="0"/>
              <w:spacing w:before="120"/>
              <w:ind w:left="518" w:hanging="518"/>
              <w:jc w:val="both"/>
              <w:rPr>
                <w:rFonts w:ascii="Bookman Old Style" w:hAnsi="Bookman Old Style" w:cs="Times New Roman"/>
              </w:rPr>
            </w:pPr>
            <w:r w:rsidRPr="008B5A4D">
              <w:rPr>
                <w:rFonts w:ascii="Bookman Old Style" w:hAnsi="Bookman Old Style" w:cs="Times New Roman"/>
              </w:rPr>
              <w:t xml:space="preserve">Pusat Kegiatan Lokal (PKL) sebagaimana dimaksud pada ayat (1) huruf </w:t>
            </w:r>
            <w:r w:rsidR="00416BFB" w:rsidRPr="008B5A4D">
              <w:rPr>
                <w:rFonts w:ascii="Bookman Old Style" w:hAnsi="Bookman Old Style" w:cs="Times New Roman"/>
              </w:rPr>
              <w:t>a</w:t>
            </w:r>
            <w:r w:rsidRPr="008B5A4D">
              <w:rPr>
                <w:rFonts w:ascii="Bookman Old Style" w:hAnsi="Bookman Old Style" w:cs="Times New Roman"/>
              </w:rPr>
              <w:t xml:space="preserve"> </w:t>
            </w:r>
            <w:r w:rsidR="00305D0E" w:rsidRPr="008B5A4D">
              <w:rPr>
                <w:rFonts w:ascii="Bookman Old Style" w:hAnsi="Bookman Old Style" w:cs="Times New Roman"/>
                <w:lang w:val="sv-SE"/>
              </w:rPr>
              <w:t xml:space="preserve">mencakup </w:t>
            </w:r>
            <w:r w:rsidRPr="008B5A4D">
              <w:rPr>
                <w:rFonts w:ascii="Bookman Old Style" w:hAnsi="Bookman Old Style" w:cs="Times New Roman"/>
              </w:rPr>
              <w:t>Kawasan Perkotaan Bangli</w:t>
            </w:r>
            <w:r w:rsidR="00305D0E" w:rsidRPr="008B5A4D">
              <w:rPr>
                <w:rFonts w:ascii="Bookman Old Style" w:hAnsi="Bookman Old Style" w:cs="Times New Roman"/>
                <w:lang w:val="sv-SE"/>
              </w:rPr>
              <w:t xml:space="preserve">, meliputi wilayah </w:t>
            </w:r>
            <w:r w:rsidRPr="008B5A4D">
              <w:rPr>
                <w:rFonts w:ascii="Bookman Old Style" w:hAnsi="Bookman Old Style" w:cs="Times New Roman"/>
              </w:rPr>
              <w:t xml:space="preserve">Kelurahan Cempaga, Kelurahan Kawan, Kelurahan Kubu, dan Kelurahan Bebalang. </w:t>
            </w:r>
          </w:p>
          <w:p w:rsidR="00BD0E48" w:rsidRPr="008B5A4D" w:rsidRDefault="00FC602A" w:rsidP="00D73380">
            <w:pPr>
              <w:numPr>
                <w:ilvl w:val="0"/>
                <w:numId w:val="79"/>
              </w:numPr>
              <w:tabs>
                <w:tab w:val="clear" w:pos="720"/>
                <w:tab w:val="num" w:pos="524"/>
              </w:tabs>
              <w:autoSpaceDE w:val="0"/>
              <w:autoSpaceDN w:val="0"/>
              <w:adjustRightInd w:val="0"/>
              <w:spacing w:before="120"/>
              <w:ind w:left="518" w:hanging="518"/>
              <w:jc w:val="both"/>
              <w:rPr>
                <w:rFonts w:ascii="Bookman Old Style" w:hAnsi="Bookman Old Style" w:cs="Times New Roman"/>
              </w:rPr>
            </w:pPr>
            <w:r w:rsidRPr="008B5A4D">
              <w:rPr>
                <w:rFonts w:ascii="Bookman Old Style" w:hAnsi="Bookman Old Style" w:cs="Times New Roman"/>
              </w:rPr>
              <w:t xml:space="preserve">Pusat Kegiatan Lokal Promosi (PKLp) sebagaimana dimaksud pada ayat (1) huruf </w:t>
            </w:r>
            <w:r w:rsidR="00416BFB" w:rsidRPr="008B5A4D">
              <w:rPr>
                <w:rFonts w:ascii="Bookman Old Style" w:hAnsi="Bookman Old Style" w:cs="Times New Roman"/>
              </w:rPr>
              <w:t>b</w:t>
            </w:r>
            <w:r w:rsidRPr="008B5A4D">
              <w:rPr>
                <w:rFonts w:ascii="Bookman Old Style" w:hAnsi="Bookman Old Style" w:cs="Times New Roman"/>
              </w:rPr>
              <w:t xml:space="preserve"> </w:t>
            </w:r>
            <w:r w:rsidR="00305D0E" w:rsidRPr="008B5A4D">
              <w:rPr>
                <w:rFonts w:ascii="Bookman Old Style" w:hAnsi="Bookman Old Style" w:cs="Times New Roman"/>
              </w:rPr>
              <w:t>mencakup K</w:t>
            </w:r>
            <w:r w:rsidRPr="008B5A4D">
              <w:rPr>
                <w:rFonts w:ascii="Bookman Old Style" w:hAnsi="Bookman Old Style" w:cs="Times New Roman"/>
              </w:rPr>
              <w:t xml:space="preserve">awasan </w:t>
            </w:r>
            <w:r w:rsidR="00305D0E" w:rsidRPr="008B5A4D">
              <w:rPr>
                <w:rFonts w:ascii="Bookman Old Style" w:hAnsi="Bookman Old Style" w:cs="Times New Roman"/>
              </w:rPr>
              <w:t>P</w:t>
            </w:r>
            <w:r w:rsidRPr="008B5A4D">
              <w:rPr>
                <w:rFonts w:ascii="Bookman Old Style" w:hAnsi="Bookman Old Style" w:cs="Times New Roman"/>
              </w:rPr>
              <w:t xml:space="preserve">erkotaan Kintamani meliputi kawasan perkotaan Desa Kintamani, Desa Batur Selatan, Desa Batur Tengah,  Desa Batur Utara dan Desa Bayunggede. </w:t>
            </w:r>
          </w:p>
          <w:p w:rsidR="00FC602A" w:rsidRPr="008B5A4D" w:rsidRDefault="00FC602A" w:rsidP="00D73380">
            <w:pPr>
              <w:numPr>
                <w:ilvl w:val="0"/>
                <w:numId w:val="79"/>
              </w:numPr>
              <w:tabs>
                <w:tab w:val="clear" w:pos="720"/>
                <w:tab w:val="num" w:pos="524"/>
              </w:tabs>
              <w:autoSpaceDE w:val="0"/>
              <w:autoSpaceDN w:val="0"/>
              <w:adjustRightInd w:val="0"/>
              <w:spacing w:before="120"/>
              <w:ind w:left="518" w:hanging="518"/>
              <w:jc w:val="both"/>
              <w:rPr>
                <w:rFonts w:ascii="Bookman Old Style" w:hAnsi="Bookman Old Style" w:cs="Times New Roman"/>
              </w:rPr>
            </w:pPr>
            <w:r w:rsidRPr="008B5A4D">
              <w:rPr>
                <w:rFonts w:ascii="Bookman Old Style" w:hAnsi="Bookman Old Style" w:cs="Times New Roman"/>
              </w:rPr>
              <w:t xml:space="preserve">Pusat Pelayanan Kawasan (PPK) sebagaimana dimaksud pada ayat (1) huruf </w:t>
            </w:r>
            <w:r w:rsidR="00416BFB" w:rsidRPr="008B5A4D">
              <w:rPr>
                <w:rFonts w:ascii="Bookman Old Style" w:hAnsi="Bookman Old Style" w:cs="Times New Roman"/>
              </w:rPr>
              <w:t>c</w:t>
            </w:r>
            <w:r w:rsidRPr="008B5A4D">
              <w:rPr>
                <w:rFonts w:ascii="Bookman Old Style" w:hAnsi="Bookman Old Style" w:cs="Times New Roman"/>
              </w:rPr>
              <w:t xml:space="preserve">, </w:t>
            </w:r>
            <w:r w:rsidR="001F1D34" w:rsidRPr="008B5A4D">
              <w:rPr>
                <w:rFonts w:ascii="Bookman Old Style" w:hAnsi="Bookman Old Style" w:cs="Times New Roman"/>
                <w:lang w:val="en-US"/>
              </w:rPr>
              <w:t>mencakup</w:t>
            </w:r>
            <w:r w:rsidR="00784F7E" w:rsidRPr="008B5A4D">
              <w:rPr>
                <w:rFonts w:ascii="Bookman Old Style" w:hAnsi="Bookman Old Style" w:cs="Times New Roman"/>
              </w:rPr>
              <w:t>:</w:t>
            </w:r>
          </w:p>
          <w:p w:rsidR="00FC602A" w:rsidRPr="008B5A4D" w:rsidRDefault="00FC602A" w:rsidP="00D73380">
            <w:pPr>
              <w:numPr>
                <w:ilvl w:val="0"/>
                <w:numId w:val="80"/>
              </w:numPr>
              <w:tabs>
                <w:tab w:val="left" w:pos="884"/>
              </w:tabs>
              <w:ind w:left="884"/>
              <w:jc w:val="both"/>
              <w:rPr>
                <w:rFonts w:ascii="Bookman Old Style" w:hAnsi="Bookman Old Style" w:cs="Times New Roman"/>
                <w:b/>
              </w:rPr>
            </w:pPr>
            <w:r w:rsidRPr="008B5A4D">
              <w:rPr>
                <w:rFonts w:ascii="Bookman Old Style" w:hAnsi="Bookman Old Style" w:cs="Times New Roman"/>
              </w:rPr>
              <w:t xml:space="preserve">Kawasan Perkotaan Susut meliputi kawasan </w:t>
            </w:r>
            <w:r w:rsidRPr="008B5A4D">
              <w:rPr>
                <w:rFonts w:ascii="Bookman Old Style" w:hAnsi="Bookman Old Style" w:cs="Times New Roman"/>
              </w:rPr>
              <w:lastRenderedPageBreak/>
              <w:t xml:space="preserve">perkotaan </w:t>
            </w:r>
            <w:r w:rsidR="000A3A6F" w:rsidRPr="008B5A4D">
              <w:rPr>
                <w:rFonts w:ascii="Bookman Old Style" w:hAnsi="Bookman Old Style" w:cs="Times New Roman"/>
              </w:rPr>
              <w:t xml:space="preserve">Desa Susut </w:t>
            </w:r>
            <w:r w:rsidR="001F1D34" w:rsidRPr="008B5A4D">
              <w:rPr>
                <w:rFonts w:ascii="Bookman Old Style" w:hAnsi="Bookman Old Style" w:cs="Times New Roman"/>
                <w:lang w:val="en-US"/>
              </w:rPr>
              <w:t xml:space="preserve">dan </w:t>
            </w:r>
            <w:r w:rsidRPr="008B5A4D">
              <w:rPr>
                <w:rFonts w:ascii="Bookman Old Style" w:hAnsi="Bookman Old Style" w:cs="Times New Roman"/>
              </w:rPr>
              <w:t>Desa Sulahan;</w:t>
            </w:r>
            <w:r w:rsidR="00F22160" w:rsidRPr="008B5A4D">
              <w:rPr>
                <w:rFonts w:ascii="Bookman Old Style" w:hAnsi="Bookman Old Style" w:cs="Times New Roman"/>
              </w:rPr>
              <w:t xml:space="preserve"> </w:t>
            </w:r>
          </w:p>
          <w:p w:rsidR="00FC602A" w:rsidRPr="008B5A4D" w:rsidRDefault="00FC602A" w:rsidP="00D73380">
            <w:pPr>
              <w:numPr>
                <w:ilvl w:val="0"/>
                <w:numId w:val="80"/>
              </w:numPr>
              <w:tabs>
                <w:tab w:val="left" w:pos="884"/>
              </w:tabs>
              <w:ind w:left="884"/>
              <w:jc w:val="both"/>
              <w:rPr>
                <w:rFonts w:ascii="Bookman Old Style" w:hAnsi="Bookman Old Style" w:cs="Times New Roman"/>
                <w:b/>
              </w:rPr>
            </w:pPr>
            <w:r w:rsidRPr="008B5A4D">
              <w:rPr>
                <w:rFonts w:ascii="Bookman Old Style" w:hAnsi="Bookman Old Style" w:cs="Times New Roman"/>
              </w:rPr>
              <w:t>Kawasan Perkotaan Tembuku meliputi kawasan perkotaan Desa Tembuku dan Desa Jehem;</w:t>
            </w:r>
          </w:p>
          <w:p w:rsidR="00FC602A" w:rsidRPr="008B5A4D" w:rsidRDefault="00FC602A" w:rsidP="00D73380">
            <w:pPr>
              <w:numPr>
                <w:ilvl w:val="0"/>
                <w:numId w:val="80"/>
              </w:numPr>
              <w:tabs>
                <w:tab w:val="left" w:pos="884"/>
              </w:tabs>
              <w:ind w:left="884"/>
              <w:jc w:val="both"/>
              <w:rPr>
                <w:rFonts w:ascii="Bookman Old Style" w:hAnsi="Bookman Old Style" w:cs="Times New Roman"/>
              </w:rPr>
            </w:pPr>
            <w:r w:rsidRPr="008B5A4D">
              <w:rPr>
                <w:rFonts w:ascii="Bookman Old Style" w:hAnsi="Bookman Old Style" w:cs="Times New Roman"/>
              </w:rPr>
              <w:t>Kawasan perkotaan Belantih-Catur meliputi kawasan perkotaan Desa Catur</w:t>
            </w:r>
            <w:r w:rsidR="001F1D34" w:rsidRPr="008B5A4D">
              <w:rPr>
                <w:rFonts w:ascii="Bookman Old Style" w:hAnsi="Bookman Old Style" w:cs="Times New Roman"/>
                <w:lang w:val="en-US"/>
              </w:rPr>
              <w:t xml:space="preserve"> dan </w:t>
            </w:r>
            <w:r w:rsidRPr="008B5A4D">
              <w:rPr>
                <w:rFonts w:ascii="Bookman Old Style" w:hAnsi="Bookman Old Style" w:cs="Times New Roman"/>
              </w:rPr>
              <w:t>Desa Belantih</w:t>
            </w:r>
            <w:r w:rsidR="00F22160" w:rsidRPr="008B5A4D">
              <w:rPr>
                <w:rFonts w:ascii="Bookman Old Style" w:hAnsi="Bookman Old Style" w:cs="Times New Roman"/>
              </w:rPr>
              <w:t>; dan</w:t>
            </w:r>
          </w:p>
          <w:p w:rsidR="00FC602A" w:rsidRPr="008B5A4D" w:rsidRDefault="00FC602A" w:rsidP="00D73380">
            <w:pPr>
              <w:numPr>
                <w:ilvl w:val="0"/>
                <w:numId w:val="80"/>
              </w:numPr>
              <w:tabs>
                <w:tab w:val="left" w:pos="884"/>
              </w:tabs>
              <w:ind w:left="884"/>
              <w:jc w:val="both"/>
              <w:rPr>
                <w:rFonts w:ascii="Bookman Old Style" w:hAnsi="Bookman Old Style" w:cs="Times New Roman"/>
              </w:rPr>
            </w:pPr>
            <w:r w:rsidRPr="008B5A4D">
              <w:rPr>
                <w:rFonts w:ascii="Bookman Old Style" w:hAnsi="Bookman Old Style" w:cs="Times New Roman"/>
              </w:rPr>
              <w:t>Kawasan perkotaan Kayuamba meliputi kawasan perkotaan Desa Tiga dan Desa Pengelumbaran.</w:t>
            </w:r>
          </w:p>
          <w:p w:rsidR="00FC602A" w:rsidRPr="008B5A4D" w:rsidRDefault="00FC602A" w:rsidP="00D73380">
            <w:pPr>
              <w:numPr>
                <w:ilvl w:val="0"/>
                <w:numId w:val="79"/>
              </w:numPr>
              <w:tabs>
                <w:tab w:val="clear" w:pos="720"/>
                <w:tab w:val="num" w:pos="524"/>
              </w:tabs>
              <w:autoSpaceDE w:val="0"/>
              <w:autoSpaceDN w:val="0"/>
              <w:adjustRightInd w:val="0"/>
              <w:spacing w:before="120"/>
              <w:ind w:left="518" w:hanging="518"/>
              <w:jc w:val="both"/>
              <w:rPr>
                <w:rFonts w:ascii="Bookman Old Style" w:hAnsi="Bookman Old Style" w:cs="Times New Roman"/>
              </w:rPr>
            </w:pPr>
            <w:r w:rsidRPr="008B5A4D">
              <w:rPr>
                <w:rFonts w:ascii="Bookman Old Style" w:hAnsi="Bookman Old Style" w:cs="Times New Roman"/>
              </w:rPr>
              <w:t xml:space="preserve">Peta sistem perkotaan sebagaimana dimaksud pada ayat (1), tercantum dalam Lampiran </w:t>
            </w:r>
            <w:r w:rsidR="00D13C78" w:rsidRPr="008B5A4D">
              <w:rPr>
                <w:rFonts w:ascii="Bookman Old Style" w:hAnsi="Bookman Old Style" w:cs="Times New Roman"/>
              </w:rPr>
              <w:t>I</w:t>
            </w:r>
            <w:r w:rsidRPr="008B5A4D">
              <w:rPr>
                <w:rFonts w:ascii="Bookman Old Style" w:hAnsi="Bookman Old Style" w:cs="Times New Roman"/>
              </w:rPr>
              <w:t>I</w:t>
            </w:r>
            <w:r w:rsidR="00760A08" w:rsidRPr="008B5A4D">
              <w:rPr>
                <w:rFonts w:ascii="Bookman Old Style" w:hAnsi="Bookman Old Style" w:cs="Times New Roman"/>
              </w:rPr>
              <w:t>I</w:t>
            </w:r>
            <w:r w:rsidRPr="008B5A4D">
              <w:rPr>
                <w:rFonts w:ascii="Bookman Old Style" w:hAnsi="Bookman Old Style" w:cs="Times New Roman"/>
              </w:rPr>
              <w:t xml:space="preserve"> yang merupakan bagian tidak terpisahkan dari Peraturan Daerah ini. </w:t>
            </w:r>
          </w:p>
          <w:p w:rsidR="00FC602A" w:rsidRPr="008B5A4D" w:rsidRDefault="00FC602A" w:rsidP="00D73380">
            <w:pPr>
              <w:autoSpaceDE w:val="0"/>
              <w:autoSpaceDN w:val="0"/>
              <w:adjustRightInd w:val="0"/>
              <w:ind w:left="567" w:right="-4"/>
              <w:jc w:val="both"/>
              <w:rPr>
                <w:rFonts w:ascii="Bookman Old Style" w:hAnsi="Bookman Old Style" w:cs="Times New Roman"/>
              </w:rPr>
            </w:pPr>
          </w:p>
          <w:p w:rsidR="00FC602A" w:rsidRPr="008B5A4D" w:rsidRDefault="00FC602A" w:rsidP="00D73380">
            <w:pPr>
              <w:spacing w:before="240" w:after="120"/>
              <w:jc w:val="center"/>
              <w:outlineLvl w:val="0"/>
              <w:rPr>
                <w:rFonts w:ascii="Bookman Old Style" w:hAnsi="Bookman Old Style" w:cs="Times New Roman"/>
                <w:lang w:val="en-US"/>
              </w:rPr>
            </w:pPr>
            <w:r w:rsidRPr="008B5A4D">
              <w:rPr>
                <w:rFonts w:ascii="Bookman Old Style" w:hAnsi="Bookman Old Style" w:cs="Times New Roman"/>
                <w:lang w:val="sv-SE"/>
              </w:rPr>
              <w:t xml:space="preserve">Sistem </w:t>
            </w:r>
            <w:r w:rsidR="008478A9" w:rsidRPr="008B5A4D">
              <w:rPr>
                <w:rFonts w:ascii="Bookman Old Style" w:hAnsi="Bookman Old Style" w:cs="Times New Roman"/>
                <w:lang w:val="sv-SE"/>
              </w:rPr>
              <w:t xml:space="preserve">Pengembangan </w:t>
            </w:r>
            <w:r w:rsidRPr="008B5A4D">
              <w:rPr>
                <w:rFonts w:ascii="Bookman Old Style" w:hAnsi="Bookman Old Style" w:cs="Times New Roman"/>
                <w:lang w:val="sv-SE"/>
              </w:rPr>
              <w:t>Per</w:t>
            </w:r>
            <w:r w:rsidRPr="008B5A4D">
              <w:rPr>
                <w:rFonts w:ascii="Bookman Old Style" w:hAnsi="Bookman Old Style" w:cs="Times New Roman"/>
              </w:rPr>
              <w:t>desaan</w:t>
            </w:r>
            <w:r w:rsidR="008478A9" w:rsidRPr="008B5A4D">
              <w:rPr>
                <w:rFonts w:ascii="Bookman Old Style" w:hAnsi="Bookman Old Style" w:cs="Times New Roman"/>
              </w:rPr>
              <w:t xml:space="preserve"> </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1</w:t>
            </w:r>
            <w:r w:rsidR="00E66870" w:rsidRPr="008B5A4D">
              <w:rPr>
                <w:rFonts w:ascii="Bookman Old Style" w:hAnsi="Bookman Old Style" w:cs="Times New Roman"/>
                <w:b w:val="0"/>
                <w:bCs w:val="0"/>
                <w:lang w:val="fi-FI"/>
              </w:rPr>
              <w:t>7</w:t>
            </w:r>
          </w:p>
          <w:p w:rsidR="00FC602A" w:rsidRPr="008B5A4D" w:rsidRDefault="008478A9" w:rsidP="00D73380">
            <w:pPr>
              <w:numPr>
                <w:ilvl w:val="0"/>
                <w:numId w:val="14"/>
              </w:numPr>
              <w:ind w:left="522" w:hanging="522"/>
              <w:jc w:val="both"/>
              <w:rPr>
                <w:rFonts w:ascii="Bookman Old Style" w:hAnsi="Bookman Old Style" w:cs="Times New Roman"/>
              </w:rPr>
            </w:pPr>
            <w:r w:rsidRPr="008B5A4D">
              <w:rPr>
                <w:rFonts w:ascii="Bookman Old Style" w:hAnsi="Bookman Old Style" w:cs="Times New Roman"/>
              </w:rPr>
              <w:t>S</w:t>
            </w:r>
            <w:r w:rsidR="00FC602A" w:rsidRPr="008B5A4D">
              <w:rPr>
                <w:rFonts w:ascii="Bookman Old Style" w:hAnsi="Bookman Old Style" w:cs="Times New Roman"/>
              </w:rPr>
              <w:t>istem</w:t>
            </w:r>
            <w:r w:rsidRPr="008B5A4D">
              <w:rPr>
                <w:rFonts w:ascii="Bookman Old Style" w:hAnsi="Bookman Old Style" w:cs="Times New Roman"/>
              </w:rPr>
              <w:t xml:space="preserve"> pengembangan </w:t>
            </w:r>
            <w:r w:rsidR="004154E5" w:rsidRPr="008B5A4D">
              <w:rPr>
                <w:rFonts w:ascii="Bookman Old Style" w:hAnsi="Bookman Old Style" w:cs="Times New Roman"/>
              </w:rPr>
              <w:t xml:space="preserve"> p</w:t>
            </w:r>
            <w:r w:rsidR="00FC602A" w:rsidRPr="008B5A4D">
              <w:rPr>
                <w:rFonts w:ascii="Bookman Old Style" w:hAnsi="Bookman Old Style" w:cs="Times New Roman"/>
              </w:rPr>
              <w:t>erdesaan sebagaimana dimaksud dalam Pasal 1</w:t>
            </w:r>
            <w:r w:rsidR="00E66870" w:rsidRPr="008B5A4D">
              <w:rPr>
                <w:rFonts w:ascii="Bookman Old Style" w:hAnsi="Bookman Old Style" w:cs="Times New Roman"/>
                <w:lang w:val="fi-FI"/>
              </w:rPr>
              <w:t>5</w:t>
            </w:r>
            <w:r w:rsidR="00FC602A" w:rsidRPr="008B5A4D">
              <w:rPr>
                <w:rFonts w:ascii="Bookman Old Style" w:hAnsi="Bookman Old Style" w:cs="Times New Roman"/>
              </w:rPr>
              <w:t xml:space="preserve"> ayat (2) huruf </w:t>
            </w:r>
            <w:r w:rsidR="00760A08" w:rsidRPr="008B5A4D">
              <w:rPr>
                <w:rFonts w:ascii="Bookman Old Style" w:hAnsi="Bookman Old Style" w:cs="Times New Roman"/>
              </w:rPr>
              <w:t>b</w:t>
            </w:r>
            <w:r w:rsidRPr="008B5A4D">
              <w:rPr>
                <w:rFonts w:ascii="Bookman Old Style" w:hAnsi="Bookman Old Style" w:cs="Times New Roman"/>
              </w:rPr>
              <w:t xml:space="preserve"> yang mengatur sistem perkotaan</w:t>
            </w:r>
            <w:r w:rsidR="00FC602A" w:rsidRPr="008B5A4D">
              <w:rPr>
                <w:rFonts w:ascii="Bookman Old Style" w:hAnsi="Bookman Old Style" w:cs="Times New Roman"/>
              </w:rPr>
              <w:t xml:space="preserve">, </w:t>
            </w:r>
            <w:r w:rsidR="00784F7E" w:rsidRPr="008B5A4D">
              <w:rPr>
                <w:rFonts w:ascii="Bookman Old Style" w:hAnsi="Bookman Old Style" w:cs="Times New Roman"/>
                <w:lang w:val="fi-FI"/>
              </w:rPr>
              <w:t>meliputi :</w:t>
            </w:r>
          </w:p>
          <w:p w:rsidR="00FC602A" w:rsidRPr="008B5A4D" w:rsidRDefault="0045563A" w:rsidP="00D73380">
            <w:pPr>
              <w:numPr>
                <w:ilvl w:val="0"/>
                <w:numId w:val="13"/>
              </w:numPr>
              <w:tabs>
                <w:tab w:val="clear" w:pos="1078"/>
                <w:tab w:val="num" w:pos="426"/>
                <w:tab w:val="left" w:pos="882"/>
              </w:tabs>
              <w:ind w:left="882" w:hanging="360"/>
              <w:jc w:val="both"/>
              <w:rPr>
                <w:rFonts w:ascii="Bookman Old Style" w:hAnsi="Bookman Old Style" w:cs="Times New Roman"/>
              </w:rPr>
            </w:pPr>
            <w:r w:rsidRPr="008B5A4D">
              <w:rPr>
                <w:rFonts w:ascii="Bookman Old Style" w:hAnsi="Bookman Old Style" w:cs="Times New Roman"/>
              </w:rPr>
              <w:t>p</w:t>
            </w:r>
            <w:r w:rsidR="00FC602A" w:rsidRPr="008B5A4D">
              <w:rPr>
                <w:rFonts w:ascii="Bookman Old Style" w:hAnsi="Bookman Old Style" w:cs="Times New Roman"/>
              </w:rPr>
              <w:t>engembangan Pusat Pelayanan Lingkungan (PPL) sebagai pusat permukiman dan kegiatan sosial ekonomi yang melayani kegiatan skala antar desa;</w:t>
            </w:r>
          </w:p>
          <w:p w:rsidR="00FC602A" w:rsidRPr="008B5A4D" w:rsidRDefault="0045563A" w:rsidP="00D73380">
            <w:pPr>
              <w:numPr>
                <w:ilvl w:val="0"/>
                <w:numId w:val="13"/>
              </w:numPr>
              <w:tabs>
                <w:tab w:val="clear" w:pos="1078"/>
                <w:tab w:val="left" w:pos="882"/>
              </w:tabs>
              <w:ind w:left="882" w:hanging="360"/>
              <w:jc w:val="both"/>
              <w:rPr>
                <w:rFonts w:ascii="Bookman Old Style" w:hAnsi="Bookman Old Style" w:cs="Times New Roman"/>
              </w:rPr>
            </w:pPr>
            <w:r w:rsidRPr="008B5A4D">
              <w:rPr>
                <w:rFonts w:ascii="Bookman Old Style" w:hAnsi="Bookman Old Style" w:cs="Times New Roman"/>
              </w:rPr>
              <w:t>p</w:t>
            </w:r>
            <w:r w:rsidR="00FC602A" w:rsidRPr="008B5A4D">
              <w:rPr>
                <w:rFonts w:ascii="Bookman Old Style" w:hAnsi="Bookman Old Style" w:cs="Times New Roman"/>
              </w:rPr>
              <w:t>engembangan Kawasan Agropolitan yang mendorong tumbuhnya kota pertanian melalui berjalannya sistem dan usaha agribisnis untuk melayani, mendorong, menarik, menghela kegiatan pembangunan pertanian (agribisnis) di wilayah sekitarnya;</w:t>
            </w:r>
            <w:r w:rsidR="004154E5" w:rsidRPr="008B5A4D">
              <w:rPr>
                <w:rFonts w:ascii="Bookman Old Style" w:hAnsi="Bookman Old Style" w:cs="Times New Roman"/>
              </w:rPr>
              <w:t xml:space="preserve"> dan</w:t>
            </w:r>
          </w:p>
          <w:p w:rsidR="00EC112C" w:rsidRPr="008B5A4D" w:rsidRDefault="00EC112C" w:rsidP="00D73380">
            <w:pPr>
              <w:numPr>
                <w:ilvl w:val="0"/>
                <w:numId w:val="13"/>
              </w:numPr>
              <w:tabs>
                <w:tab w:val="clear" w:pos="1078"/>
                <w:tab w:val="left" w:pos="882"/>
              </w:tabs>
              <w:ind w:left="882" w:hanging="360"/>
              <w:jc w:val="both"/>
              <w:rPr>
                <w:rFonts w:ascii="Bookman Old Style" w:hAnsi="Bookman Old Style" w:cs="Times New Roman"/>
              </w:rPr>
            </w:pPr>
            <w:r w:rsidRPr="008B5A4D">
              <w:rPr>
                <w:rFonts w:ascii="Bookman Old Style" w:hAnsi="Bookman Old Style" w:cs="Times New Roman"/>
              </w:rPr>
              <w:t>pengembangan Kawasan Minapolitan yang mendorong tumbuhnya kota perikanan melalui berjalannya sistem dan usaha perikanan untuk melayani, mendorong, menarik, menghela kegiatan pembangunan perikanan di wilayah sekitarnya.</w:t>
            </w:r>
          </w:p>
          <w:p w:rsidR="00DB5FAF" w:rsidRPr="008B5A4D" w:rsidRDefault="00FC602A" w:rsidP="00D73380">
            <w:pPr>
              <w:numPr>
                <w:ilvl w:val="0"/>
                <w:numId w:val="14"/>
              </w:numPr>
              <w:spacing w:before="120"/>
              <w:ind w:left="518" w:hanging="518"/>
              <w:jc w:val="both"/>
              <w:rPr>
                <w:rFonts w:ascii="Bookman Old Style" w:hAnsi="Bookman Old Style" w:cs="Times New Roman"/>
              </w:rPr>
            </w:pPr>
            <w:r w:rsidRPr="008B5A4D">
              <w:rPr>
                <w:rFonts w:ascii="Bookman Old Style" w:hAnsi="Bookman Old Style" w:cs="Times New Roman"/>
              </w:rPr>
              <w:t xml:space="preserve">Sebaran PPL sebagaimana dimaksud pada ayat (1) huruf a,   </w:t>
            </w:r>
            <w:r w:rsidR="00784F7E" w:rsidRPr="008B5A4D">
              <w:rPr>
                <w:rFonts w:ascii="Bookman Old Style" w:hAnsi="Bookman Old Style" w:cs="Times New Roman"/>
              </w:rPr>
              <w:t>meliputi :</w:t>
            </w:r>
            <w:r w:rsidRPr="008B5A4D">
              <w:rPr>
                <w:rFonts w:ascii="Bookman Old Style" w:hAnsi="Bookman Old Style" w:cs="Times New Roman"/>
              </w:rPr>
              <w:t xml:space="preserve"> </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Dausa melayani kawasan perdesaan Desa Dausa, Desa Satra, Desa Bantang,  dan  Desa Kutuh</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Sukawana melayani kawasan perdesaan Desa Sukawana, Desa Siakin, Desa Subaya;</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Pinggan melayani kawasan perdesaan Desa Pinggan, Desa Belandingan;</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 xml:space="preserve">PPL Manikliyu melayani kawasan perdesaan Desa Manikliyu, Desa Langgahan, Desa Lembean, dan Desa Bayung Cerik; </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Ulian melayani kawasan perdesaan Desa Bunutin, Desa Ulian, Desa Gunungbau;</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Serahi melayani kawasan perdesaan Desa Serahi, Desa Awan;</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Belancan melayani kawasan perdesaan Desa Mangguh, Desa Belancan;</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Katung melayani kawasan perdesaan Desa Katung, Desa Banua, Desa Bonyoh, Desa Abuan;</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Sekardadi melayani kawasan perdesaan Desa Sekardadi, dan Desa Sekaan;</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Kedisan melayani kawasan perdesaan Desa Kedisan, Sebagian Desa Buahan, Sebagian Desa Trunyan;</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lastRenderedPageBreak/>
              <w:t>PPL Songan melayani kawasan perdesaan Desa Songan A dan Songan B; dan</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Suter melayani kawasan sebagian Desa Buahan, Des</w:t>
            </w:r>
            <w:r w:rsidR="0049677F" w:rsidRPr="008B5A4D">
              <w:rPr>
                <w:rFonts w:ascii="Bookman Old Style" w:hAnsi="Bookman Old Style" w:cs="Times New Roman"/>
              </w:rPr>
              <w:t>a</w:t>
            </w:r>
            <w:r w:rsidRPr="008B5A4D">
              <w:rPr>
                <w:rFonts w:ascii="Bookman Old Style" w:hAnsi="Bookman Old Style" w:cs="Times New Roman"/>
              </w:rPr>
              <w:t xml:space="preserve"> Suter, Desa Abangsongan, sebagian Desa Trunyan, dan Desa Abangbatudinding;</w:t>
            </w:r>
          </w:p>
          <w:p w:rsidR="00FC602A" w:rsidRPr="008B5A4D" w:rsidRDefault="00FC602A"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Pengotan melayani kawasan perdesaan Desa Pengotan, Desa Kayubihi, dan Desa Landih;</w:t>
            </w:r>
          </w:p>
          <w:p w:rsidR="00FC602A" w:rsidRPr="008B5A4D" w:rsidRDefault="00FC602A"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Taman Bali melayani kawasan perdesaan Desa Taman Bali</w:t>
            </w:r>
            <w:r w:rsidR="00784F7E" w:rsidRPr="008B5A4D">
              <w:rPr>
                <w:rFonts w:ascii="Bookman Old Style" w:hAnsi="Bookman Old Style" w:cs="Times New Roman"/>
              </w:rPr>
              <w:t>,</w:t>
            </w:r>
            <w:r w:rsidRPr="008B5A4D">
              <w:rPr>
                <w:rFonts w:ascii="Bookman Old Style" w:hAnsi="Bookman Old Style" w:cs="Times New Roman"/>
              </w:rPr>
              <w:t xml:space="preserve"> dan Desa Bunutin;</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 xml:space="preserve">PPL Abuan melayani kawasan perdesaan Desa Apuan, Desa Demulih, dan Desa Abuan </w:t>
            </w:r>
          </w:p>
          <w:p w:rsidR="00DB5FAF" w:rsidRPr="008B5A4D" w:rsidRDefault="00DB5FAF"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 xml:space="preserve">PPL Selat melayani kawasan perdesaan Desa Selat dan Desa Pengiangan, dan </w:t>
            </w:r>
          </w:p>
          <w:p w:rsidR="00FC602A" w:rsidRPr="008B5A4D" w:rsidRDefault="00162D82" w:rsidP="00D73380">
            <w:pPr>
              <w:numPr>
                <w:ilvl w:val="0"/>
                <w:numId w:val="75"/>
              </w:numPr>
              <w:tabs>
                <w:tab w:val="clear" w:pos="1078"/>
                <w:tab w:val="num" w:pos="426"/>
                <w:tab w:val="num" w:pos="882"/>
                <w:tab w:val="left" w:pos="2036"/>
              </w:tabs>
              <w:ind w:left="882" w:hanging="360"/>
              <w:jc w:val="both"/>
              <w:rPr>
                <w:rFonts w:ascii="Bookman Old Style" w:hAnsi="Bookman Old Style" w:cs="Times New Roman"/>
              </w:rPr>
            </w:pPr>
            <w:r w:rsidRPr="008B5A4D">
              <w:rPr>
                <w:rFonts w:ascii="Bookman Old Style" w:hAnsi="Bookman Old Style" w:cs="Times New Roman"/>
              </w:rPr>
              <w:t>PPL Yanga</w:t>
            </w:r>
            <w:r w:rsidR="00FC602A" w:rsidRPr="008B5A4D">
              <w:rPr>
                <w:rFonts w:ascii="Bookman Old Style" w:hAnsi="Bookman Old Style" w:cs="Times New Roman"/>
              </w:rPr>
              <w:t>pi melayani kawasan perdesaan Desa Yangapi, Desa Peninjoan, Desa Bangbang</w:t>
            </w:r>
            <w:r w:rsidR="00784F7E" w:rsidRPr="008B5A4D">
              <w:rPr>
                <w:rFonts w:ascii="Bookman Old Style" w:hAnsi="Bookman Old Style" w:cs="Times New Roman"/>
              </w:rPr>
              <w:t>,</w:t>
            </w:r>
            <w:r w:rsidR="00FC602A" w:rsidRPr="008B5A4D">
              <w:rPr>
                <w:rFonts w:ascii="Bookman Old Style" w:hAnsi="Bookman Old Style" w:cs="Times New Roman"/>
              </w:rPr>
              <w:t xml:space="preserve"> dan Desa Undisan.</w:t>
            </w:r>
          </w:p>
          <w:p w:rsidR="00FC602A" w:rsidRPr="008B5A4D" w:rsidRDefault="00FC602A" w:rsidP="00D73380">
            <w:pPr>
              <w:numPr>
                <w:ilvl w:val="0"/>
                <w:numId w:val="14"/>
              </w:numPr>
              <w:spacing w:before="120"/>
              <w:ind w:left="522" w:hanging="522"/>
              <w:jc w:val="both"/>
              <w:rPr>
                <w:rFonts w:ascii="Bookman Old Style" w:hAnsi="Bookman Old Style" w:cs="Times New Roman"/>
              </w:rPr>
            </w:pPr>
            <w:r w:rsidRPr="008B5A4D">
              <w:rPr>
                <w:rFonts w:ascii="Bookman Old Style" w:hAnsi="Bookman Old Style" w:cs="Times New Roman"/>
              </w:rPr>
              <w:t xml:space="preserve">Sebaran kawasan agropolitan sebagaimana dimaksud pada ayat (1) huruf b, </w:t>
            </w:r>
            <w:r w:rsidR="00784F7E" w:rsidRPr="008B5A4D">
              <w:rPr>
                <w:rFonts w:ascii="Bookman Old Style" w:hAnsi="Bookman Old Style" w:cs="Times New Roman"/>
              </w:rPr>
              <w:t>meliputi :</w:t>
            </w:r>
            <w:r w:rsidRPr="008B5A4D">
              <w:rPr>
                <w:rFonts w:ascii="Bookman Old Style" w:hAnsi="Bookman Old Style" w:cs="Times New Roman"/>
              </w:rPr>
              <w:t xml:space="preserve"> </w:t>
            </w:r>
          </w:p>
          <w:p w:rsidR="00FC602A" w:rsidRPr="008B5A4D" w:rsidRDefault="00FC602A" w:rsidP="00D73380">
            <w:pPr>
              <w:numPr>
                <w:ilvl w:val="0"/>
                <w:numId w:val="76"/>
              </w:numPr>
              <w:tabs>
                <w:tab w:val="clear" w:pos="1078"/>
                <w:tab w:val="num" w:pos="426"/>
                <w:tab w:val="left" w:pos="882"/>
              </w:tabs>
              <w:ind w:left="882" w:hanging="315"/>
              <w:jc w:val="both"/>
              <w:rPr>
                <w:rFonts w:ascii="Bookman Old Style" w:hAnsi="Bookman Old Style" w:cs="Times New Roman"/>
              </w:rPr>
            </w:pPr>
            <w:r w:rsidRPr="008B5A4D">
              <w:rPr>
                <w:rFonts w:ascii="Bookman Old Style" w:hAnsi="Bookman Old Style" w:cs="Times New Roman"/>
              </w:rPr>
              <w:t>Kawasan Agropolitan Catur</w:t>
            </w:r>
            <w:r w:rsidR="0030344F"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numPr>
                <w:ilvl w:val="0"/>
                <w:numId w:val="76"/>
              </w:numPr>
              <w:tabs>
                <w:tab w:val="clear" w:pos="1078"/>
                <w:tab w:val="num" w:pos="426"/>
                <w:tab w:val="left" w:pos="882"/>
              </w:tabs>
              <w:ind w:left="882" w:hanging="315"/>
              <w:jc w:val="both"/>
              <w:rPr>
                <w:rFonts w:ascii="Bookman Old Style" w:hAnsi="Bookman Old Style" w:cs="Times New Roman"/>
              </w:rPr>
            </w:pPr>
            <w:r w:rsidRPr="008B5A4D">
              <w:rPr>
                <w:rFonts w:ascii="Bookman Old Style" w:hAnsi="Bookman Old Style" w:cs="Times New Roman"/>
              </w:rPr>
              <w:t xml:space="preserve">Kawasan Agropolitan </w:t>
            </w:r>
            <w:r w:rsidR="007F5D68" w:rsidRPr="008B5A4D">
              <w:rPr>
                <w:rFonts w:ascii="Bookman Old Style" w:hAnsi="Bookman Old Style" w:cs="Times New Roman"/>
              </w:rPr>
              <w:t xml:space="preserve">Promosi </w:t>
            </w:r>
            <w:r w:rsidRPr="008B5A4D">
              <w:rPr>
                <w:rFonts w:ascii="Bookman Old Style" w:hAnsi="Bookman Old Style" w:cs="Times New Roman"/>
              </w:rPr>
              <w:t>Songan</w:t>
            </w:r>
            <w:r w:rsidR="0030344F" w:rsidRPr="008B5A4D">
              <w:rPr>
                <w:rFonts w:ascii="Bookman Old Style" w:hAnsi="Bookman Old Style" w:cs="Times New Roman"/>
              </w:rPr>
              <w:t>; dan</w:t>
            </w:r>
            <w:r w:rsidRPr="008B5A4D">
              <w:rPr>
                <w:rFonts w:ascii="Bookman Old Style" w:hAnsi="Bookman Old Style" w:cs="Times New Roman"/>
              </w:rPr>
              <w:t xml:space="preserve"> </w:t>
            </w:r>
          </w:p>
          <w:p w:rsidR="00FC602A" w:rsidRPr="008B5A4D" w:rsidRDefault="00FC602A" w:rsidP="00D73380">
            <w:pPr>
              <w:numPr>
                <w:ilvl w:val="0"/>
                <w:numId w:val="76"/>
              </w:numPr>
              <w:tabs>
                <w:tab w:val="clear" w:pos="1078"/>
                <w:tab w:val="num" w:pos="426"/>
                <w:tab w:val="left" w:pos="882"/>
              </w:tabs>
              <w:ind w:left="882" w:hanging="315"/>
              <w:jc w:val="both"/>
              <w:rPr>
                <w:rFonts w:ascii="Bookman Old Style" w:hAnsi="Bookman Old Style" w:cs="Times New Roman"/>
              </w:rPr>
            </w:pPr>
            <w:r w:rsidRPr="008B5A4D">
              <w:rPr>
                <w:rFonts w:ascii="Bookman Old Style" w:hAnsi="Bookman Old Style" w:cs="Times New Roman"/>
              </w:rPr>
              <w:t xml:space="preserve">Kawasan Agropolitan </w:t>
            </w:r>
            <w:r w:rsidR="007F5D68" w:rsidRPr="008B5A4D">
              <w:rPr>
                <w:rFonts w:ascii="Bookman Old Style" w:hAnsi="Bookman Old Style" w:cs="Times New Roman"/>
              </w:rPr>
              <w:t xml:space="preserve">Promosi </w:t>
            </w:r>
            <w:r w:rsidRPr="008B5A4D">
              <w:rPr>
                <w:rFonts w:ascii="Bookman Old Style" w:hAnsi="Bookman Old Style" w:cs="Times New Roman"/>
              </w:rPr>
              <w:t>Tiga–Pengelumbaran</w:t>
            </w:r>
            <w:r w:rsidR="0030344F" w:rsidRPr="008B5A4D">
              <w:rPr>
                <w:rFonts w:ascii="Bookman Old Style" w:hAnsi="Bookman Old Style" w:cs="Times New Roman"/>
                <w:lang w:val="en-US"/>
              </w:rPr>
              <w:t>.</w:t>
            </w:r>
          </w:p>
          <w:p w:rsidR="00FC602A" w:rsidRPr="008B5A4D" w:rsidRDefault="00FC602A" w:rsidP="00D73380">
            <w:pPr>
              <w:numPr>
                <w:ilvl w:val="0"/>
                <w:numId w:val="14"/>
              </w:numPr>
              <w:spacing w:before="120"/>
              <w:ind w:left="522" w:hanging="522"/>
              <w:jc w:val="both"/>
              <w:rPr>
                <w:rFonts w:ascii="Bookman Old Style" w:hAnsi="Bookman Old Style" w:cs="Times New Roman"/>
              </w:rPr>
            </w:pPr>
            <w:r w:rsidRPr="008B5A4D">
              <w:rPr>
                <w:rFonts w:ascii="Bookman Old Style" w:hAnsi="Bookman Old Style" w:cs="Times New Roman"/>
              </w:rPr>
              <w:t>Kawasan perdesaan lainnya yang mempunyai potensi sistem agribisnis terpadu, dapat dikembangkan sebagai kawasan agropolitan promosi.</w:t>
            </w:r>
          </w:p>
          <w:p w:rsidR="00EC112C" w:rsidRPr="008B5A4D" w:rsidRDefault="00EC112C" w:rsidP="00D73380">
            <w:pPr>
              <w:numPr>
                <w:ilvl w:val="0"/>
                <w:numId w:val="14"/>
              </w:numPr>
              <w:spacing w:before="120"/>
              <w:ind w:left="522" w:hanging="522"/>
              <w:jc w:val="both"/>
              <w:rPr>
                <w:rFonts w:ascii="Bookman Old Style" w:hAnsi="Bookman Old Style" w:cs="Times New Roman"/>
              </w:rPr>
            </w:pPr>
            <w:r w:rsidRPr="008B5A4D">
              <w:rPr>
                <w:rFonts w:ascii="Bookman Old Style" w:hAnsi="Bookman Old Style" w:cs="Times New Roman"/>
              </w:rPr>
              <w:t xml:space="preserve">Kawasan Minapolitan sebagaimana dimaksud pada ayat (1) huruf c, mencakup kawasan </w:t>
            </w:r>
            <w:r w:rsidR="005A3AB4" w:rsidRPr="008B5A4D">
              <w:rPr>
                <w:rFonts w:ascii="Bookman Old Style" w:hAnsi="Bookman Old Style" w:cs="Times New Roman"/>
              </w:rPr>
              <w:t xml:space="preserve">minapolitan </w:t>
            </w:r>
            <w:r w:rsidRPr="008B5A4D">
              <w:rPr>
                <w:rFonts w:ascii="Bookman Old Style" w:hAnsi="Bookman Old Style" w:cs="Times New Roman"/>
              </w:rPr>
              <w:t xml:space="preserve">Danau </w:t>
            </w:r>
            <w:r w:rsidR="00AF7DEC" w:rsidRPr="008B5A4D">
              <w:rPr>
                <w:rFonts w:ascii="Bookman Old Style" w:hAnsi="Bookman Old Style" w:cs="Times New Roman"/>
              </w:rPr>
              <w:t>B</w:t>
            </w:r>
            <w:r w:rsidRPr="008B5A4D">
              <w:rPr>
                <w:rFonts w:ascii="Bookman Old Style" w:hAnsi="Bookman Old Style" w:cs="Times New Roman"/>
              </w:rPr>
              <w:t>atur</w:t>
            </w:r>
            <w:r w:rsidR="008274CB" w:rsidRPr="008B5A4D">
              <w:rPr>
                <w:rFonts w:ascii="Bookman Old Style" w:hAnsi="Bookman Old Style" w:cs="Times New Roman"/>
              </w:rPr>
              <w:t xml:space="preserve">  sebagai tempat budidaya perikanan darat dengan Keramba Jaring Apung (KJA), kegiatan pengelolaan perikanan tangkap</w:t>
            </w:r>
            <w:r w:rsidR="00784F7E" w:rsidRPr="008B5A4D">
              <w:rPr>
                <w:rFonts w:ascii="Bookman Old Style" w:hAnsi="Bookman Old Style" w:cs="Times New Roman"/>
              </w:rPr>
              <w:t>,</w:t>
            </w:r>
            <w:r w:rsidR="008274CB" w:rsidRPr="008B5A4D">
              <w:rPr>
                <w:rFonts w:ascii="Bookman Old Style" w:hAnsi="Bookman Old Style" w:cs="Times New Roman"/>
              </w:rPr>
              <w:t xml:space="preserve"> dan pengolahan </w:t>
            </w:r>
            <w:r w:rsidR="005A3AB4" w:rsidRPr="008B5A4D">
              <w:rPr>
                <w:rFonts w:ascii="Bookman Old Style" w:hAnsi="Bookman Old Style" w:cs="Times New Roman"/>
              </w:rPr>
              <w:t xml:space="preserve">dan pemasaran hasil </w:t>
            </w:r>
            <w:r w:rsidR="008274CB" w:rsidRPr="008B5A4D">
              <w:rPr>
                <w:rFonts w:ascii="Bookman Old Style" w:hAnsi="Bookman Old Style" w:cs="Times New Roman"/>
              </w:rPr>
              <w:t>perikanan.</w:t>
            </w:r>
          </w:p>
          <w:p w:rsidR="004C43F5" w:rsidRPr="008B5A4D" w:rsidRDefault="004C43F5" w:rsidP="00D73380">
            <w:pPr>
              <w:ind w:right="-4"/>
              <w:jc w:val="center"/>
              <w:rPr>
                <w:rFonts w:ascii="Bookman Old Style" w:hAnsi="Bookman Old Style" w:cs="Times New Roman"/>
              </w:rPr>
            </w:pPr>
          </w:p>
          <w:p w:rsidR="00FC602A" w:rsidRPr="008B5A4D" w:rsidRDefault="00FC602A" w:rsidP="00D73380">
            <w:pPr>
              <w:ind w:right="-6"/>
              <w:jc w:val="center"/>
              <w:outlineLvl w:val="0"/>
              <w:rPr>
                <w:rFonts w:ascii="Bookman Old Style" w:hAnsi="Bookman Old Style" w:cs="Times New Roman"/>
              </w:rPr>
            </w:pPr>
            <w:r w:rsidRPr="008B5A4D">
              <w:rPr>
                <w:rFonts w:ascii="Bookman Old Style" w:hAnsi="Bookman Old Style" w:cs="Times New Roman"/>
                <w:lang w:val="sv-SE"/>
              </w:rPr>
              <w:t>Bagian Ke</w:t>
            </w:r>
            <w:r w:rsidR="009C3F03" w:rsidRPr="008B5A4D">
              <w:rPr>
                <w:rFonts w:ascii="Bookman Old Style" w:hAnsi="Bookman Old Style" w:cs="Times New Roman"/>
              </w:rPr>
              <w:t>tiga</w:t>
            </w:r>
          </w:p>
          <w:p w:rsidR="00D83CF2" w:rsidRPr="008B5A4D" w:rsidRDefault="00D83CF2" w:rsidP="00D73380">
            <w:pPr>
              <w:ind w:right="-6"/>
              <w:jc w:val="center"/>
              <w:outlineLvl w:val="0"/>
              <w:rPr>
                <w:rFonts w:ascii="Bookman Old Style" w:hAnsi="Bookman Old Style" w:cs="Times New Roman"/>
                <w:lang w:val="sv-SE"/>
              </w:rPr>
            </w:pPr>
          </w:p>
          <w:p w:rsidR="00FC602A" w:rsidRPr="008B5A4D" w:rsidRDefault="00FC602A" w:rsidP="00D73380">
            <w:pPr>
              <w:ind w:right="-6"/>
              <w:jc w:val="center"/>
              <w:outlineLvl w:val="0"/>
              <w:rPr>
                <w:rFonts w:ascii="Bookman Old Style" w:hAnsi="Bookman Old Style" w:cs="Times New Roman"/>
                <w:lang w:val="sv-SE"/>
              </w:rPr>
            </w:pPr>
            <w:r w:rsidRPr="008B5A4D">
              <w:rPr>
                <w:rFonts w:ascii="Bookman Old Style" w:hAnsi="Bookman Old Style" w:cs="Times New Roman"/>
                <w:lang w:val="sv-SE"/>
              </w:rPr>
              <w:t>Sistem Jaringan Transportasi</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1</w:t>
            </w:r>
            <w:r w:rsidR="00E66870" w:rsidRPr="008B5A4D">
              <w:rPr>
                <w:rFonts w:ascii="Bookman Old Style" w:hAnsi="Bookman Old Style" w:cs="Times New Roman"/>
                <w:b w:val="0"/>
                <w:bCs w:val="0"/>
                <w:lang w:val="fi-FI"/>
              </w:rPr>
              <w:t>8</w:t>
            </w:r>
          </w:p>
          <w:p w:rsidR="004C43F5" w:rsidRPr="008B5A4D" w:rsidRDefault="004C43F5" w:rsidP="00D73380">
            <w:pPr>
              <w:numPr>
                <w:ilvl w:val="0"/>
                <w:numId w:val="7"/>
              </w:numPr>
              <w:tabs>
                <w:tab w:val="clear" w:pos="720"/>
              </w:tabs>
              <w:ind w:left="522" w:right="-4" w:hanging="522"/>
              <w:jc w:val="both"/>
              <w:rPr>
                <w:rFonts w:ascii="Bookman Old Style" w:hAnsi="Bookman Old Style" w:cs="Times New Roman"/>
              </w:rPr>
            </w:pPr>
            <w:r w:rsidRPr="008B5A4D">
              <w:rPr>
                <w:rFonts w:ascii="Bookman Old Style" w:hAnsi="Bookman Old Style" w:cs="Times New Roman"/>
              </w:rPr>
              <w:t>Sistem jaringan transportasi sebagai sistem prasarana utama wilayah sebagaimana dimaksud dalam Pasal 1</w:t>
            </w:r>
            <w:r w:rsidR="00E66870" w:rsidRPr="008B5A4D">
              <w:rPr>
                <w:rFonts w:ascii="Bookman Old Style" w:hAnsi="Bookman Old Style" w:cs="Times New Roman"/>
                <w:lang w:val="fi-FI"/>
              </w:rPr>
              <w:t>5</w:t>
            </w:r>
            <w:r w:rsidRPr="008B5A4D">
              <w:rPr>
                <w:rFonts w:ascii="Bookman Old Style" w:hAnsi="Bookman Old Style" w:cs="Times New Roman"/>
              </w:rPr>
              <w:t xml:space="preserve"> ayat (3) huruf a, diarahkan pada optimalisasi dan pengembangan sistem jaringan transportasi darat, meliputi  </w:t>
            </w:r>
          </w:p>
          <w:p w:rsidR="004C43F5" w:rsidRPr="008B5A4D" w:rsidRDefault="004C43F5" w:rsidP="00D73380">
            <w:pPr>
              <w:numPr>
                <w:ilvl w:val="0"/>
                <w:numId w:val="81"/>
              </w:numPr>
              <w:tabs>
                <w:tab w:val="clear" w:pos="720"/>
                <w:tab w:val="num" w:pos="882"/>
              </w:tabs>
              <w:ind w:left="974" w:right="-4" w:hanging="452"/>
              <w:jc w:val="both"/>
              <w:rPr>
                <w:rFonts w:ascii="Bookman Old Style" w:hAnsi="Bookman Old Style" w:cs="Times New Roman"/>
                <w:lang w:val="sv-SE"/>
              </w:rPr>
            </w:pPr>
            <w:r w:rsidRPr="008B5A4D">
              <w:rPr>
                <w:rFonts w:ascii="Bookman Old Style" w:hAnsi="Bookman Old Style" w:cs="Times New Roman"/>
                <w:lang w:val="sv-SE"/>
              </w:rPr>
              <w:t xml:space="preserve">sistem jaringan jalan; </w:t>
            </w:r>
          </w:p>
          <w:p w:rsidR="004C43F5" w:rsidRPr="008B5A4D" w:rsidRDefault="004C43F5" w:rsidP="00D73380">
            <w:pPr>
              <w:numPr>
                <w:ilvl w:val="0"/>
                <w:numId w:val="81"/>
              </w:numPr>
              <w:tabs>
                <w:tab w:val="clear" w:pos="720"/>
                <w:tab w:val="num" w:pos="882"/>
              </w:tabs>
              <w:ind w:left="974" w:right="-4" w:hanging="452"/>
              <w:jc w:val="both"/>
              <w:rPr>
                <w:rFonts w:ascii="Bookman Old Style" w:hAnsi="Bookman Old Style" w:cs="Times New Roman"/>
                <w:lang w:val="sv-SE"/>
              </w:rPr>
            </w:pPr>
            <w:r w:rsidRPr="008B5A4D">
              <w:rPr>
                <w:rFonts w:ascii="Bookman Old Style" w:hAnsi="Bookman Old Style" w:cs="Times New Roman"/>
                <w:lang w:val="sv-SE"/>
              </w:rPr>
              <w:t>terminal dan jaringan angkutan umum;</w:t>
            </w:r>
          </w:p>
          <w:p w:rsidR="004C43F5" w:rsidRPr="008B5A4D" w:rsidRDefault="004C43F5" w:rsidP="00D73380">
            <w:pPr>
              <w:numPr>
                <w:ilvl w:val="0"/>
                <w:numId w:val="81"/>
              </w:numPr>
              <w:tabs>
                <w:tab w:val="clear" w:pos="720"/>
                <w:tab w:val="num" w:pos="882"/>
              </w:tabs>
              <w:ind w:left="974" w:right="-4" w:hanging="452"/>
              <w:jc w:val="both"/>
              <w:rPr>
                <w:rFonts w:ascii="Bookman Old Style" w:hAnsi="Bookman Old Style" w:cs="Times New Roman"/>
                <w:lang w:val="sv-SE"/>
              </w:rPr>
            </w:pPr>
            <w:r w:rsidRPr="008B5A4D">
              <w:rPr>
                <w:rFonts w:ascii="Bookman Old Style" w:hAnsi="Bookman Old Style" w:cs="Times New Roman"/>
                <w:lang w:val="sv-SE"/>
              </w:rPr>
              <w:t>penyeberangan di Danau Batur;</w:t>
            </w:r>
            <w:r w:rsidR="00535EA4" w:rsidRPr="008B5A4D">
              <w:rPr>
                <w:rFonts w:ascii="Bookman Old Style" w:hAnsi="Bookman Old Style" w:cs="Times New Roman"/>
                <w:lang w:val="es-ES"/>
              </w:rPr>
              <w:t xml:space="preserve"> dan</w:t>
            </w:r>
          </w:p>
          <w:p w:rsidR="004C43F5" w:rsidRPr="008B5A4D" w:rsidRDefault="004C43F5" w:rsidP="00D73380">
            <w:pPr>
              <w:numPr>
                <w:ilvl w:val="0"/>
                <w:numId w:val="81"/>
              </w:numPr>
              <w:tabs>
                <w:tab w:val="clear" w:pos="720"/>
                <w:tab w:val="num" w:pos="882"/>
              </w:tabs>
              <w:ind w:left="974" w:right="-4" w:hanging="452"/>
              <w:jc w:val="both"/>
              <w:rPr>
                <w:rFonts w:ascii="Bookman Old Style" w:hAnsi="Bookman Old Style" w:cs="Times New Roman"/>
                <w:lang w:val="sv-SE"/>
              </w:rPr>
            </w:pPr>
            <w:r w:rsidRPr="008B5A4D">
              <w:rPr>
                <w:rFonts w:ascii="Bookman Old Style" w:hAnsi="Bookman Old Style" w:cs="Times New Roman"/>
                <w:lang w:val="sv-SE"/>
              </w:rPr>
              <w:t>sistem sarana penunjang transportasi lainnya.</w:t>
            </w:r>
          </w:p>
          <w:p w:rsidR="004C43F5" w:rsidRPr="008B5A4D" w:rsidRDefault="004C43F5" w:rsidP="00D73380">
            <w:pPr>
              <w:numPr>
                <w:ilvl w:val="0"/>
                <w:numId w:val="7"/>
              </w:numPr>
              <w:tabs>
                <w:tab w:val="clear" w:pos="720"/>
              </w:tabs>
              <w:spacing w:before="120"/>
              <w:ind w:left="518" w:hanging="518"/>
              <w:jc w:val="both"/>
              <w:rPr>
                <w:rFonts w:ascii="Bookman Old Style" w:hAnsi="Bookman Old Style" w:cs="Times New Roman"/>
              </w:rPr>
            </w:pPr>
            <w:r w:rsidRPr="008B5A4D">
              <w:rPr>
                <w:rFonts w:ascii="Bookman Old Style" w:hAnsi="Bookman Old Style" w:cs="Times New Roman"/>
              </w:rPr>
              <w:t>Peta sistem jaringan transportasi darat sebagaimana dimaksud dalam ayat (1</w:t>
            </w:r>
            <w:r w:rsidRPr="008B5A4D">
              <w:rPr>
                <w:rFonts w:ascii="Bookman Old Style" w:hAnsi="Bookman Old Style" w:cs="Times New Roman"/>
                <w:lang w:val="sv-SE"/>
              </w:rPr>
              <w:t>)</w:t>
            </w:r>
            <w:r w:rsidRPr="008B5A4D">
              <w:rPr>
                <w:rFonts w:ascii="Bookman Old Style" w:hAnsi="Bookman Old Style" w:cs="Times New Roman"/>
              </w:rPr>
              <w:t>,</w:t>
            </w:r>
            <w:r w:rsidRPr="008B5A4D">
              <w:rPr>
                <w:rFonts w:ascii="Bookman Old Style" w:hAnsi="Bookman Old Style" w:cs="Times New Roman"/>
                <w:lang w:val="sv-SE"/>
              </w:rPr>
              <w:t xml:space="preserve"> </w:t>
            </w:r>
            <w:r w:rsidRPr="008B5A4D">
              <w:rPr>
                <w:rFonts w:ascii="Bookman Old Style" w:hAnsi="Bookman Old Style" w:cs="Times New Roman"/>
              </w:rPr>
              <w:t>tercantum dalam Lampiran I</w:t>
            </w:r>
            <w:r w:rsidR="00D13C78" w:rsidRPr="008B5A4D">
              <w:rPr>
                <w:rFonts w:ascii="Bookman Old Style" w:hAnsi="Bookman Old Style" w:cs="Times New Roman"/>
                <w:lang w:val="sv-SE"/>
              </w:rPr>
              <w:t>V</w:t>
            </w:r>
            <w:r w:rsidRPr="008B5A4D">
              <w:rPr>
                <w:rFonts w:ascii="Bookman Old Style" w:hAnsi="Bookman Old Style" w:cs="Times New Roman"/>
              </w:rPr>
              <w:t xml:space="preserve"> yang merupakan bagian tidak terpisahkan dari Peraturan Daerah ini. </w:t>
            </w:r>
          </w:p>
          <w:p w:rsidR="004C43F5" w:rsidRPr="008B5A4D" w:rsidRDefault="004C43F5" w:rsidP="00D73380">
            <w:pPr>
              <w:ind w:right="-6"/>
              <w:jc w:val="center"/>
              <w:outlineLvl w:val="0"/>
              <w:rPr>
                <w:rFonts w:ascii="Bookman Old Style" w:hAnsi="Bookman Old Style" w:cs="Times New Roman"/>
                <w:lang w:val="sv-SE"/>
              </w:rPr>
            </w:pPr>
          </w:p>
          <w:p w:rsidR="004534C2" w:rsidRPr="008B5A4D" w:rsidRDefault="00296584" w:rsidP="00D73380">
            <w:pPr>
              <w:ind w:right="-6"/>
              <w:jc w:val="center"/>
              <w:outlineLvl w:val="0"/>
              <w:rPr>
                <w:rFonts w:ascii="Bookman Old Style" w:hAnsi="Bookman Old Style" w:cs="Times New Roman"/>
                <w:lang w:val="fi-FI"/>
              </w:rPr>
            </w:pPr>
            <w:r w:rsidRPr="008B5A4D">
              <w:rPr>
                <w:rFonts w:ascii="Bookman Old Style" w:hAnsi="Bookman Old Style" w:cs="Times New Roman"/>
                <w:lang w:val="fi-FI"/>
              </w:rPr>
              <w:t>Paragraf 1</w:t>
            </w:r>
          </w:p>
          <w:p w:rsidR="004C43F5" w:rsidRPr="008B5A4D" w:rsidRDefault="003C183F" w:rsidP="00D73380">
            <w:pPr>
              <w:ind w:right="-6"/>
              <w:jc w:val="center"/>
              <w:outlineLvl w:val="0"/>
              <w:rPr>
                <w:rFonts w:ascii="Bookman Old Style" w:hAnsi="Bookman Old Style" w:cs="Times New Roman"/>
                <w:lang w:val="sv-SE"/>
              </w:rPr>
            </w:pPr>
            <w:r w:rsidRPr="008B5A4D">
              <w:rPr>
                <w:rFonts w:ascii="Bookman Old Style" w:hAnsi="Bookman Old Style" w:cs="Times New Roman"/>
                <w:lang w:val="fi-FI"/>
              </w:rPr>
              <w:t>Sistem Jaringan Jalan</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1</w:t>
            </w:r>
            <w:r w:rsidR="00E66870" w:rsidRPr="008B5A4D">
              <w:rPr>
                <w:rFonts w:ascii="Bookman Old Style" w:hAnsi="Bookman Old Style" w:cs="Times New Roman"/>
                <w:b w:val="0"/>
                <w:bCs w:val="0"/>
                <w:lang w:val="fi-FI"/>
              </w:rPr>
              <w:t>9</w:t>
            </w:r>
          </w:p>
          <w:p w:rsidR="00C84AF5" w:rsidRPr="008B5A4D" w:rsidRDefault="00C84AF5" w:rsidP="00D73380">
            <w:pPr>
              <w:numPr>
                <w:ilvl w:val="0"/>
                <w:numId w:val="264"/>
              </w:numPr>
              <w:tabs>
                <w:tab w:val="clear" w:pos="720"/>
              </w:tabs>
              <w:spacing w:before="120"/>
              <w:ind w:left="522" w:hanging="522"/>
              <w:jc w:val="both"/>
              <w:rPr>
                <w:rFonts w:ascii="Bookman Old Style" w:hAnsi="Bookman Old Style" w:cs="Times New Roman"/>
              </w:rPr>
            </w:pPr>
            <w:r w:rsidRPr="008B5A4D">
              <w:rPr>
                <w:rFonts w:ascii="Bookman Old Style" w:hAnsi="Bookman Old Style" w:cs="Times New Roman"/>
                <w:lang w:val="sv-SE"/>
              </w:rPr>
              <w:lastRenderedPageBreak/>
              <w:t xml:space="preserve">Sistem jaringan jalan </w:t>
            </w:r>
            <w:r w:rsidRPr="008B5A4D">
              <w:rPr>
                <w:rFonts w:ascii="Bookman Old Style" w:hAnsi="Bookman Old Style" w:cs="Times New Roman"/>
              </w:rPr>
              <w:t xml:space="preserve">sebagaimana dimaksud </w:t>
            </w:r>
            <w:r w:rsidRPr="008B5A4D">
              <w:rPr>
                <w:rFonts w:ascii="Bookman Old Style" w:hAnsi="Bookman Old Style" w:cs="Times New Roman"/>
                <w:lang w:val="sv-SE"/>
              </w:rPr>
              <w:t>dalam Pasal 1</w:t>
            </w:r>
            <w:r w:rsidR="00E66870" w:rsidRPr="008B5A4D">
              <w:rPr>
                <w:rFonts w:ascii="Bookman Old Style" w:hAnsi="Bookman Old Style" w:cs="Times New Roman"/>
                <w:lang w:val="sv-SE"/>
              </w:rPr>
              <w:t>8</w:t>
            </w:r>
            <w:r w:rsidRPr="008B5A4D">
              <w:rPr>
                <w:rFonts w:ascii="Bookman Old Style" w:hAnsi="Bookman Old Style" w:cs="Times New Roman"/>
                <w:lang w:val="sv-SE"/>
              </w:rPr>
              <w:t xml:space="preserve"> </w:t>
            </w:r>
            <w:r w:rsidRPr="008B5A4D">
              <w:rPr>
                <w:rFonts w:ascii="Bookman Old Style" w:hAnsi="Bookman Old Style" w:cs="Times New Roman"/>
              </w:rPr>
              <w:t>ayat (</w:t>
            </w:r>
            <w:r w:rsidRPr="008B5A4D">
              <w:rPr>
                <w:rFonts w:ascii="Bookman Old Style" w:hAnsi="Bookman Old Style" w:cs="Times New Roman"/>
                <w:lang w:val="sv-SE"/>
              </w:rPr>
              <w:t>1</w:t>
            </w:r>
            <w:r w:rsidRPr="008B5A4D">
              <w:rPr>
                <w:rFonts w:ascii="Bookman Old Style" w:hAnsi="Bookman Old Style" w:cs="Times New Roman"/>
              </w:rPr>
              <w:t>) huruf a, meliputi :</w:t>
            </w:r>
          </w:p>
          <w:p w:rsidR="00C84AF5" w:rsidRPr="008B5A4D" w:rsidRDefault="00C84AF5" w:rsidP="00D73380">
            <w:pPr>
              <w:numPr>
                <w:ilvl w:val="0"/>
                <w:numId w:val="263"/>
              </w:numPr>
              <w:tabs>
                <w:tab w:val="clear" w:pos="720"/>
                <w:tab w:val="num" w:pos="882"/>
                <w:tab w:val="num" w:pos="1800"/>
              </w:tabs>
              <w:ind w:left="974" w:right="-4" w:hanging="452"/>
              <w:jc w:val="both"/>
              <w:rPr>
                <w:rFonts w:ascii="Bookman Old Style" w:hAnsi="Bookman Old Style" w:cs="Times New Roman"/>
                <w:lang w:val="sv-SE"/>
              </w:rPr>
            </w:pPr>
            <w:r w:rsidRPr="008B5A4D">
              <w:rPr>
                <w:rFonts w:ascii="Bookman Old Style" w:hAnsi="Bookman Old Style" w:cs="Times New Roman"/>
                <w:lang w:val="sv-SE"/>
              </w:rPr>
              <w:t>jalan kolektor primer</w:t>
            </w:r>
            <w:r w:rsidR="00EC7156" w:rsidRPr="008B5A4D">
              <w:rPr>
                <w:rFonts w:ascii="Bookman Old Style" w:hAnsi="Bookman Old Style" w:cs="Times New Roman"/>
                <w:lang w:val="sv-SE"/>
              </w:rPr>
              <w:t>;</w:t>
            </w:r>
          </w:p>
          <w:p w:rsidR="00C84AF5" w:rsidRPr="008B5A4D" w:rsidRDefault="00C84AF5" w:rsidP="00D73380">
            <w:pPr>
              <w:numPr>
                <w:ilvl w:val="0"/>
                <w:numId w:val="263"/>
              </w:numPr>
              <w:tabs>
                <w:tab w:val="clear" w:pos="720"/>
                <w:tab w:val="num" w:pos="882"/>
                <w:tab w:val="num" w:pos="1800"/>
              </w:tabs>
              <w:ind w:left="974" w:right="-4" w:hanging="452"/>
              <w:jc w:val="both"/>
              <w:rPr>
                <w:rFonts w:ascii="Bookman Old Style" w:hAnsi="Bookman Old Style" w:cs="Times New Roman"/>
                <w:lang w:val="sv-SE"/>
              </w:rPr>
            </w:pPr>
            <w:r w:rsidRPr="008B5A4D">
              <w:rPr>
                <w:rFonts w:ascii="Bookman Old Style" w:hAnsi="Bookman Old Style" w:cs="Times New Roman"/>
                <w:lang w:val="sv-SE"/>
              </w:rPr>
              <w:t>jalan lokal primer</w:t>
            </w:r>
            <w:r w:rsidR="00EC7156" w:rsidRPr="008B5A4D">
              <w:rPr>
                <w:rFonts w:ascii="Bookman Old Style" w:hAnsi="Bookman Old Style" w:cs="Times New Roman"/>
                <w:lang w:val="sv-SE"/>
              </w:rPr>
              <w:t>; dan</w:t>
            </w:r>
            <w:r w:rsidRPr="008B5A4D">
              <w:rPr>
                <w:rFonts w:ascii="Bookman Old Style" w:hAnsi="Bookman Old Style" w:cs="Times New Roman"/>
                <w:lang w:val="sv-SE"/>
              </w:rPr>
              <w:t xml:space="preserve"> </w:t>
            </w:r>
          </w:p>
          <w:p w:rsidR="00C84AF5" w:rsidRPr="008B5A4D" w:rsidRDefault="00C84AF5" w:rsidP="00D73380">
            <w:pPr>
              <w:numPr>
                <w:ilvl w:val="0"/>
                <w:numId w:val="263"/>
              </w:numPr>
              <w:tabs>
                <w:tab w:val="clear" w:pos="720"/>
                <w:tab w:val="num" w:pos="882"/>
                <w:tab w:val="num" w:pos="1800"/>
              </w:tabs>
              <w:ind w:left="974" w:right="-4" w:hanging="452"/>
              <w:jc w:val="both"/>
              <w:rPr>
                <w:rFonts w:ascii="Bookman Old Style" w:hAnsi="Bookman Old Style" w:cs="Times New Roman"/>
                <w:lang w:val="sv-SE"/>
              </w:rPr>
            </w:pPr>
            <w:r w:rsidRPr="008B5A4D">
              <w:rPr>
                <w:rFonts w:ascii="Bookman Old Style" w:hAnsi="Bookman Old Style" w:cs="Times New Roman"/>
                <w:lang w:val="sv-SE"/>
              </w:rPr>
              <w:t xml:space="preserve">jalan sekunder </w:t>
            </w:r>
          </w:p>
          <w:p w:rsidR="00FC602A" w:rsidRPr="008B5A4D" w:rsidRDefault="004C43F5" w:rsidP="00D73380">
            <w:pPr>
              <w:numPr>
                <w:ilvl w:val="0"/>
                <w:numId w:val="264"/>
              </w:numPr>
              <w:tabs>
                <w:tab w:val="clear" w:pos="720"/>
              </w:tabs>
              <w:spacing w:before="120"/>
              <w:ind w:left="522" w:hanging="522"/>
              <w:jc w:val="both"/>
              <w:rPr>
                <w:rFonts w:ascii="Bookman Old Style" w:hAnsi="Bookman Old Style" w:cs="Times New Roman"/>
              </w:rPr>
            </w:pPr>
            <w:r w:rsidRPr="008B5A4D">
              <w:rPr>
                <w:rFonts w:ascii="Bookman Old Style" w:hAnsi="Bookman Old Style" w:cs="Times New Roman"/>
                <w:lang w:val="sv-SE"/>
              </w:rPr>
              <w:t xml:space="preserve">Jalan kolektor primer </w:t>
            </w:r>
            <w:r w:rsidR="00FC602A" w:rsidRPr="008B5A4D">
              <w:rPr>
                <w:rFonts w:ascii="Bookman Old Style" w:hAnsi="Bookman Old Style" w:cs="Times New Roman"/>
              </w:rPr>
              <w:t>sebagaimana dimaksud dalam ayat (</w:t>
            </w:r>
            <w:r w:rsidRPr="008B5A4D">
              <w:rPr>
                <w:rFonts w:ascii="Bookman Old Style" w:hAnsi="Bookman Old Style" w:cs="Times New Roman"/>
                <w:lang w:val="sv-SE"/>
              </w:rPr>
              <w:t>1</w:t>
            </w:r>
            <w:r w:rsidR="00FC602A" w:rsidRPr="008B5A4D">
              <w:rPr>
                <w:rFonts w:ascii="Bookman Old Style" w:hAnsi="Bookman Old Style" w:cs="Times New Roman"/>
              </w:rPr>
              <w:t xml:space="preserve">) huruf a, </w:t>
            </w:r>
            <w:r w:rsidRPr="008B5A4D">
              <w:rPr>
                <w:rFonts w:ascii="Bookman Old Style" w:hAnsi="Bookman Old Style" w:cs="Times New Roman"/>
                <w:lang w:val="sv-SE"/>
              </w:rPr>
              <w:t xml:space="preserve">merupakan jaringan jalan yang telah ada </w:t>
            </w:r>
            <w:r w:rsidR="00784F7E" w:rsidRPr="008B5A4D">
              <w:rPr>
                <w:rFonts w:ascii="Bookman Old Style" w:hAnsi="Bookman Old Style" w:cs="Times New Roman"/>
                <w:lang w:val="sv-SE"/>
              </w:rPr>
              <w:t>meliputi :</w:t>
            </w:r>
          </w:p>
          <w:p w:rsidR="004C0B84" w:rsidRPr="008B5A4D" w:rsidRDefault="00A15A9D" w:rsidP="00D73380">
            <w:pPr>
              <w:numPr>
                <w:ilvl w:val="0"/>
                <w:numId w:val="82"/>
              </w:numPr>
              <w:tabs>
                <w:tab w:val="left" w:pos="882"/>
              </w:tabs>
              <w:spacing w:before="120"/>
              <w:ind w:left="882" w:right="-4"/>
              <w:jc w:val="both"/>
              <w:rPr>
                <w:rFonts w:ascii="Bookman Old Style" w:hAnsi="Bookman Old Style" w:cs="Times New Roman"/>
              </w:rPr>
            </w:pPr>
            <w:r w:rsidRPr="008B5A4D">
              <w:rPr>
                <w:rFonts w:ascii="Bookman Old Style" w:hAnsi="Bookman Old Style" w:cs="Times New Roman"/>
              </w:rPr>
              <w:t xml:space="preserve">Jalan </w:t>
            </w:r>
            <w:r w:rsidR="00EC7156" w:rsidRPr="008B5A4D">
              <w:rPr>
                <w:rFonts w:ascii="Bookman Old Style" w:hAnsi="Bookman Old Style" w:cs="Times New Roman"/>
              </w:rPr>
              <w:t>k</w:t>
            </w:r>
            <w:r w:rsidRPr="008B5A4D">
              <w:rPr>
                <w:rFonts w:ascii="Bookman Old Style" w:hAnsi="Bookman Old Style" w:cs="Times New Roman"/>
              </w:rPr>
              <w:t xml:space="preserve">olektor </w:t>
            </w:r>
            <w:r w:rsidR="00EC7156" w:rsidRPr="008B5A4D">
              <w:rPr>
                <w:rFonts w:ascii="Bookman Old Style" w:hAnsi="Bookman Old Style" w:cs="Times New Roman"/>
              </w:rPr>
              <w:t>p</w:t>
            </w:r>
            <w:r w:rsidRPr="008B5A4D">
              <w:rPr>
                <w:rFonts w:ascii="Bookman Old Style" w:hAnsi="Bookman Old Style" w:cs="Times New Roman"/>
              </w:rPr>
              <w:t>rimer</w:t>
            </w:r>
            <w:r w:rsidR="004C43F5" w:rsidRPr="008B5A4D">
              <w:rPr>
                <w:rFonts w:ascii="Bookman Old Style" w:hAnsi="Bookman Old Style" w:cs="Times New Roman"/>
              </w:rPr>
              <w:t>-2</w:t>
            </w:r>
            <w:r w:rsidRPr="008B5A4D">
              <w:rPr>
                <w:rFonts w:ascii="Bookman Old Style" w:hAnsi="Bookman Old Style" w:cs="Times New Roman"/>
              </w:rPr>
              <w:t xml:space="preserve"> (K</w:t>
            </w:r>
            <w:r w:rsidR="004C43F5" w:rsidRPr="008B5A4D">
              <w:rPr>
                <w:rFonts w:ascii="Bookman Old Style" w:hAnsi="Bookman Old Style" w:cs="Times New Roman"/>
              </w:rPr>
              <w:t>-</w:t>
            </w:r>
            <w:r w:rsidRPr="008B5A4D">
              <w:rPr>
                <w:rFonts w:ascii="Bookman Old Style" w:hAnsi="Bookman Old Style" w:cs="Times New Roman"/>
              </w:rPr>
              <w:t xml:space="preserve">2) </w:t>
            </w:r>
            <w:r w:rsidR="004C43F5" w:rsidRPr="008B5A4D">
              <w:rPr>
                <w:rFonts w:ascii="Bookman Old Style" w:hAnsi="Bookman Old Style" w:cs="Tahoma"/>
              </w:rPr>
              <w:t xml:space="preserve">merupakan bagian dari ruas jalan kolektor primer (K-2) Provinsi Bali yang melintasi wilayah, terdiri atas </w:t>
            </w:r>
            <w:r w:rsidR="004C43F5" w:rsidRPr="008B5A4D">
              <w:rPr>
                <w:rFonts w:ascii="Bookman Old Style" w:hAnsi="Bookman Old Style" w:cs="Times New Roman"/>
              </w:rPr>
              <w:t xml:space="preserve">ruas jalan </w:t>
            </w:r>
            <w:r w:rsidRPr="008B5A4D">
              <w:rPr>
                <w:rFonts w:ascii="Bookman Old Style" w:hAnsi="Bookman Old Style" w:cs="Times New Roman"/>
              </w:rPr>
              <w:t>:</w:t>
            </w:r>
          </w:p>
          <w:p w:rsidR="00A15A9D" w:rsidRPr="008B5A4D" w:rsidRDefault="00A15A9D" w:rsidP="00D73380">
            <w:pPr>
              <w:numPr>
                <w:ilvl w:val="0"/>
                <w:numId w:val="83"/>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Bedahulu – Sribatu</w:t>
            </w:r>
            <w:r w:rsidRPr="008B5A4D">
              <w:rPr>
                <w:rFonts w:ascii="Bookman Old Style" w:hAnsi="Bookman Old Style" w:cs="Times New Roman"/>
                <w:lang w:val="en-US" w:eastAsia="id-ID"/>
              </w:rPr>
              <w:t>;</w:t>
            </w:r>
            <w:r w:rsidRPr="008B5A4D">
              <w:rPr>
                <w:rFonts w:ascii="Bookman Old Style" w:hAnsi="Bookman Old Style" w:cs="Times New Roman"/>
                <w:lang w:eastAsia="id-ID"/>
              </w:rPr>
              <w:t xml:space="preserve"> </w:t>
            </w:r>
          </w:p>
          <w:p w:rsidR="00A15A9D" w:rsidRPr="008B5A4D" w:rsidRDefault="00A15A9D" w:rsidP="00D73380">
            <w:pPr>
              <w:numPr>
                <w:ilvl w:val="0"/>
                <w:numId w:val="83"/>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Bangli – Penelokan;</w:t>
            </w:r>
          </w:p>
          <w:p w:rsidR="00A15A9D" w:rsidRPr="008B5A4D" w:rsidRDefault="00A15A9D" w:rsidP="00D73380">
            <w:pPr>
              <w:numPr>
                <w:ilvl w:val="0"/>
                <w:numId w:val="83"/>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Bangli – Sribatu</w:t>
            </w:r>
            <w:r w:rsidRPr="008B5A4D">
              <w:rPr>
                <w:rFonts w:ascii="Bookman Old Style" w:hAnsi="Bookman Old Style" w:cs="Times New Roman"/>
                <w:lang w:val="en-US" w:eastAsia="id-ID"/>
              </w:rPr>
              <w:t>;</w:t>
            </w:r>
            <w:r w:rsidRPr="008B5A4D">
              <w:rPr>
                <w:rFonts w:ascii="Bookman Old Style" w:hAnsi="Bookman Old Style" w:cs="Times New Roman"/>
                <w:lang w:eastAsia="id-ID"/>
              </w:rPr>
              <w:t xml:space="preserve"> </w:t>
            </w:r>
          </w:p>
          <w:p w:rsidR="00A15A9D" w:rsidRPr="008B5A4D" w:rsidRDefault="00A15A9D" w:rsidP="00D73380">
            <w:pPr>
              <w:numPr>
                <w:ilvl w:val="0"/>
                <w:numId w:val="83"/>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Sribatu – Penelokan</w:t>
            </w:r>
            <w:r w:rsidRPr="008B5A4D">
              <w:rPr>
                <w:rFonts w:ascii="Bookman Old Style" w:hAnsi="Bookman Old Style" w:cs="Times New Roman"/>
                <w:lang w:val="en-US" w:eastAsia="id-ID"/>
              </w:rPr>
              <w:t>;</w:t>
            </w:r>
            <w:r w:rsidRPr="008B5A4D">
              <w:rPr>
                <w:rFonts w:ascii="Bookman Old Style" w:hAnsi="Bookman Old Style" w:cs="Times New Roman"/>
                <w:lang w:eastAsia="id-ID"/>
              </w:rPr>
              <w:t xml:space="preserve"> </w:t>
            </w:r>
          </w:p>
          <w:p w:rsidR="00A15A9D" w:rsidRPr="008B5A4D" w:rsidRDefault="00A15A9D" w:rsidP="00D73380">
            <w:pPr>
              <w:numPr>
                <w:ilvl w:val="0"/>
                <w:numId w:val="83"/>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Penelokan – Kubutambahan;</w:t>
            </w:r>
          </w:p>
          <w:p w:rsidR="00A15A9D" w:rsidRPr="008B5A4D" w:rsidRDefault="00A15A9D" w:rsidP="00D73380">
            <w:pPr>
              <w:numPr>
                <w:ilvl w:val="0"/>
                <w:numId w:val="83"/>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 xml:space="preserve">Penelokan – Suter – Menangga </w:t>
            </w:r>
          </w:p>
          <w:p w:rsidR="00A15A9D" w:rsidRPr="008B5A4D" w:rsidRDefault="00A15A9D" w:rsidP="00D73380">
            <w:pPr>
              <w:numPr>
                <w:ilvl w:val="0"/>
                <w:numId w:val="83"/>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Sangeh – Kintamani</w:t>
            </w:r>
            <w:r w:rsidRPr="008B5A4D">
              <w:rPr>
                <w:rFonts w:ascii="Bookman Old Style" w:hAnsi="Bookman Old Style" w:cs="Times New Roman"/>
                <w:lang w:val="en-US" w:eastAsia="id-ID"/>
              </w:rPr>
              <w:t>;</w:t>
            </w:r>
            <w:r w:rsidRPr="008B5A4D">
              <w:rPr>
                <w:rFonts w:ascii="Bookman Old Style" w:hAnsi="Bookman Old Style" w:cs="Times New Roman"/>
                <w:lang w:eastAsia="id-ID"/>
              </w:rPr>
              <w:t xml:space="preserve"> </w:t>
            </w:r>
          </w:p>
          <w:p w:rsidR="00A15A9D" w:rsidRPr="008B5A4D" w:rsidRDefault="00A15A9D" w:rsidP="00D73380">
            <w:pPr>
              <w:numPr>
                <w:ilvl w:val="0"/>
                <w:numId w:val="83"/>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Ubud – Tegalalang – Penelokan</w:t>
            </w:r>
            <w:r w:rsidRPr="008B5A4D">
              <w:rPr>
                <w:rFonts w:ascii="Bookman Old Style" w:hAnsi="Bookman Old Style" w:cs="Times New Roman"/>
                <w:lang w:val="en-US" w:eastAsia="id-ID"/>
              </w:rPr>
              <w:t>;</w:t>
            </w:r>
            <w:r w:rsidRPr="008B5A4D">
              <w:rPr>
                <w:rFonts w:ascii="Bookman Old Style" w:hAnsi="Bookman Old Style" w:cs="Times New Roman"/>
                <w:lang w:eastAsia="id-ID"/>
              </w:rPr>
              <w:t xml:space="preserve"> </w:t>
            </w:r>
            <w:r w:rsidR="00EC7156" w:rsidRPr="008B5A4D">
              <w:rPr>
                <w:rFonts w:ascii="Bookman Old Style" w:hAnsi="Bookman Old Style" w:cs="Times New Roman"/>
                <w:lang w:val="en-US" w:eastAsia="id-ID"/>
              </w:rPr>
              <w:t>dan</w:t>
            </w:r>
          </w:p>
          <w:p w:rsidR="00A15A9D" w:rsidRPr="008B5A4D" w:rsidRDefault="00A15A9D" w:rsidP="00D73380">
            <w:pPr>
              <w:numPr>
                <w:ilvl w:val="0"/>
                <w:numId w:val="83"/>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 xml:space="preserve">Ubud – Kedewatan – Kintamani; </w:t>
            </w:r>
          </w:p>
          <w:p w:rsidR="00A15A9D" w:rsidRPr="008B5A4D" w:rsidRDefault="00A15A9D" w:rsidP="00D73380">
            <w:pPr>
              <w:numPr>
                <w:ilvl w:val="0"/>
                <w:numId w:val="82"/>
              </w:numPr>
              <w:tabs>
                <w:tab w:val="left" w:pos="882"/>
              </w:tabs>
              <w:spacing w:before="120"/>
              <w:ind w:left="882" w:right="-4"/>
              <w:jc w:val="both"/>
              <w:rPr>
                <w:rFonts w:ascii="Bookman Old Style" w:hAnsi="Bookman Old Style" w:cs="Times New Roman"/>
              </w:rPr>
            </w:pPr>
            <w:r w:rsidRPr="008B5A4D">
              <w:rPr>
                <w:rFonts w:ascii="Bookman Old Style" w:hAnsi="Bookman Old Style" w:cs="Times New Roman"/>
              </w:rPr>
              <w:t xml:space="preserve">Jalan </w:t>
            </w:r>
            <w:r w:rsidR="00EC7156" w:rsidRPr="008B5A4D">
              <w:rPr>
                <w:rFonts w:ascii="Bookman Old Style" w:hAnsi="Bookman Old Style" w:cs="Times New Roman"/>
              </w:rPr>
              <w:t>k</w:t>
            </w:r>
            <w:r w:rsidRPr="008B5A4D">
              <w:rPr>
                <w:rFonts w:ascii="Bookman Old Style" w:hAnsi="Bookman Old Style" w:cs="Times New Roman"/>
              </w:rPr>
              <w:t xml:space="preserve">olektor </w:t>
            </w:r>
            <w:r w:rsidR="00EC7156" w:rsidRPr="008B5A4D">
              <w:rPr>
                <w:rFonts w:ascii="Bookman Old Style" w:hAnsi="Bookman Old Style" w:cs="Times New Roman"/>
              </w:rPr>
              <w:t>p</w:t>
            </w:r>
            <w:r w:rsidRPr="008B5A4D">
              <w:rPr>
                <w:rFonts w:ascii="Bookman Old Style" w:hAnsi="Bookman Old Style" w:cs="Times New Roman"/>
              </w:rPr>
              <w:t xml:space="preserve">rimer-3 (K3) </w:t>
            </w:r>
            <w:r w:rsidR="004C43F5" w:rsidRPr="008B5A4D">
              <w:rPr>
                <w:rFonts w:ascii="Bookman Old Style" w:hAnsi="Bookman Old Style" w:cs="Tahoma"/>
              </w:rPr>
              <w:t xml:space="preserve">merupakan bagian dari ruas jalan kolektor primer (K-3) Provinsi Bali yang melintasi wilayah, terdiri atas </w:t>
            </w:r>
            <w:r w:rsidR="004C43F5" w:rsidRPr="008B5A4D">
              <w:rPr>
                <w:rFonts w:ascii="Bookman Old Style" w:hAnsi="Bookman Old Style" w:cs="Times New Roman"/>
              </w:rPr>
              <w:t xml:space="preserve">ruas jalan </w:t>
            </w:r>
            <w:r w:rsidRPr="008B5A4D">
              <w:rPr>
                <w:rFonts w:ascii="Bookman Old Style" w:hAnsi="Bookman Old Style" w:cs="Times New Roman"/>
              </w:rPr>
              <w:t>:</w:t>
            </w:r>
          </w:p>
          <w:p w:rsidR="00A15A9D" w:rsidRPr="008B5A4D" w:rsidRDefault="00A15A9D" w:rsidP="00D73380">
            <w:pPr>
              <w:numPr>
                <w:ilvl w:val="0"/>
                <w:numId w:val="84"/>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Penelokan – Kedisan</w:t>
            </w:r>
            <w:r w:rsidRPr="008B5A4D">
              <w:rPr>
                <w:rFonts w:ascii="Bookman Old Style" w:hAnsi="Bookman Old Style" w:cs="Times New Roman"/>
                <w:lang w:val="en-US" w:eastAsia="id-ID"/>
              </w:rPr>
              <w:t>;</w:t>
            </w:r>
            <w:r w:rsidRPr="008B5A4D">
              <w:rPr>
                <w:rFonts w:ascii="Bookman Old Style" w:hAnsi="Bookman Old Style" w:cs="Times New Roman"/>
                <w:lang w:eastAsia="id-ID"/>
              </w:rPr>
              <w:t xml:space="preserve"> </w:t>
            </w:r>
          </w:p>
          <w:p w:rsidR="00A15A9D" w:rsidRPr="008B5A4D" w:rsidRDefault="00A15A9D" w:rsidP="00D73380">
            <w:pPr>
              <w:numPr>
                <w:ilvl w:val="0"/>
                <w:numId w:val="84"/>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 xml:space="preserve">Kedisan – Toyabungkah; </w:t>
            </w:r>
          </w:p>
          <w:p w:rsidR="00A15A9D" w:rsidRPr="008B5A4D" w:rsidRDefault="00A15A9D" w:rsidP="00D73380">
            <w:pPr>
              <w:numPr>
                <w:ilvl w:val="0"/>
                <w:numId w:val="84"/>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 xml:space="preserve">Bangli – Nongan; </w:t>
            </w:r>
          </w:p>
          <w:p w:rsidR="00A15A9D" w:rsidRPr="008B5A4D" w:rsidRDefault="00A15A9D" w:rsidP="00D73380">
            <w:pPr>
              <w:numPr>
                <w:ilvl w:val="0"/>
                <w:numId w:val="84"/>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Pengotan – Kintamani; dan</w:t>
            </w:r>
          </w:p>
          <w:p w:rsidR="00A15A9D" w:rsidRPr="008B5A4D" w:rsidRDefault="00A15A9D" w:rsidP="00D73380">
            <w:pPr>
              <w:numPr>
                <w:ilvl w:val="0"/>
                <w:numId w:val="84"/>
              </w:numPr>
              <w:autoSpaceDE w:val="0"/>
              <w:autoSpaceDN w:val="0"/>
              <w:adjustRightInd w:val="0"/>
              <w:ind w:left="1242"/>
              <w:jc w:val="both"/>
              <w:rPr>
                <w:rFonts w:ascii="Bookman Old Style" w:hAnsi="Bookman Old Style" w:cs="Times New Roman"/>
                <w:lang w:eastAsia="id-ID"/>
              </w:rPr>
            </w:pPr>
            <w:r w:rsidRPr="008B5A4D">
              <w:rPr>
                <w:rFonts w:ascii="Bookman Old Style" w:hAnsi="Bookman Old Style" w:cs="Times New Roman"/>
                <w:lang w:eastAsia="id-ID"/>
              </w:rPr>
              <w:t xml:space="preserve">Dausa – Madenan – Bondalem; </w:t>
            </w:r>
          </w:p>
          <w:p w:rsidR="00C84AF5" w:rsidRPr="008B5A4D" w:rsidRDefault="00A15A9D" w:rsidP="00D73380">
            <w:pPr>
              <w:numPr>
                <w:ilvl w:val="0"/>
                <w:numId w:val="82"/>
              </w:numPr>
              <w:tabs>
                <w:tab w:val="left" w:pos="882"/>
              </w:tabs>
              <w:spacing w:before="120"/>
              <w:ind w:left="882" w:right="-4"/>
              <w:jc w:val="both"/>
              <w:rPr>
                <w:rFonts w:ascii="Bookman Old Style" w:hAnsi="Bookman Old Style" w:cs="Tahoma"/>
              </w:rPr>
            </w:pPr>
            <w:r w:rsidRPr="008B5A4D">
              <w:rPr>
                <w:rFonts w:ascii="Bookman Old Style" w:hAnsi="Bookman Old Style" w:cs="Times New Roman"/>
                <w:lang w:val="sv-SE"/>
              </w:rPr>
              <w:t xml:space="preserve">Jalan </w:t>
            </w:r>
            <w:r w:rsidR="00EC7156" w:rsidRPr="008B5A4D">
              <w:rPr>
                <w:rFonts w:ascii="Bookman Old Style" w:hAnsi="Bookman Old Style" w:cs="Times New Roman"/>
                <w:lang w:val="sv-SE"/>
              </w:rPr>
              <w:t>k</w:t>
            </w:r>
            <w:r w:rsidRPr="008B5A4D">
              <w:rPr>
                <w:rFonts w:ascii="Bookman Old Style" w:hAnsi="Bookman Old Style" w:cs="Times New Roman"/>
                <w:lang w:val="sv-SE"/>
              </w:rPr>
              <w:t xml:space="preserve">olektor </w:t>
            </w:r>
            <w:r w:rsidR="00EC7156" w:rsidRPr="008B5A4D">
              <w:rPr>
                <w:rFonts w:ascii="Bookman Old Style" w:hAnsi="Bookman Old Style" w:cs="Times New Roman"/>
                <w:lang w:val="sv-SE"/>
              </w:rPr>
              <w:t>p</w:t>
            </w:r>
            <w:r w:rsidRPr="008B5A4D">
              <w:rPr>
                <w:rFonts w:ascii="Bookman Old Style" w:hAnsi="Bookman Old Style" w:cs="Times New Roman"/>
                <w:lang w:val="sv-SE"/>
              </w:rPr>
              <w:t>rimer-</w:t>
            </w:r>
            <w:r w:rsidRPr="008B5A4D">
              <w:rPr>
                <w:rFonts w:ascii="Bookman Old Style" w:hAnsi="Bookman Old Style" w:cs="Times New Roman"/>
              </w:rPr>
              <w:t>4</w:t>
            </w:r>
            <w:r w:rsidRPr="008B5A4D">
              <w:rPr>
                <w:rFonts w:ascii="Bookman Old Style" w:hAnsi="Bookman Old Style" w:cs="Times New Roman"/>
                <w:lang w:val="sv-SE"/>
              </w:rPr>
              <w:t xml:space="preserve"> (K</w:t>
            </w:r>
            <w:r w:rsidR="00C84AF5" w:rsidRPr="008B5A4D">
              <w:rPr>
                <w:rFonts w:ascii="Bookman Old Style" w:hAnsi="Bookman Old Style" w:cs="Times New Roman"/>
                <w:lang w:val="sv-SE"/>
              </w:rPr>
              <w:t>-</w:t>
            </w:r>
            <w:r w:rsidRPr="008B5A4D">
              <w:rPr>
                <w:rFonts w:ascii="Bookman Old Style" w:hAnsi="Bookman Old Style" w:cs="Times New Roman"/>
              </w:rPr>
              <w:t>4</w:t>
            </w:r>
            <w:r w:rsidRPr="008B5A4D">
              <w:rPr>
                <w:rFonts w:ascii="Bookman Old Style" w:hAnsi="Bookman Old Style" w:cs="Times New Roman"/>
                <w:lang w:val="sv-SE"/>
              </w:rPr>
              <w:t xml:space="preserve">) </w:t>
            </w:r>
            <w:r w:rsidR="00C84AF5" w:rsidRPr="008B5A4D">
              <w:rPr>
                <w:rFonts w:ascii="Bookman Old Style" w:hAnsi="Bookman Old Style" w:cs="Tahoma"/>
              </w:rPr>
              <w:t xml:space="preserve">merupakan jalan kolektor primer yang tidak termasuk jalan nasional dan jalan provinsi, terdiri atas </w:t>
            </w:r>
            <w:r w:rsidR="00C84AF5" w:rsidRPr="008B5A4D">
              <w:rPr>
                <w:rFonts w:ascii="Bookman Old Style" w:hAnsi="Bookman Old Style" w:cs="Tahoma"/>
                <w:lang w:val="sv-SE"/>
              </w:rPr>
              <w:t xml:space="preserve">ruas jalan </w:t>
            </w:r>
            <w:r w:rsidR="00C84AF5" w:rsidRPr="008B5A4D">
              <w:rPr>
                <w:rFonts w:ascii="Bookman Old Style" w:hAnsi="Bookman Old Style" w:cs="Tahoma"/>
              </w:rPr>
              <w:t>:</w:t>
            </w:r>
          </w:p>
          <w:p w:rsidR="00B24328"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Tamanbali-Guliang Kangin;</w:t>
            </w:r>
          </w:p>
          <w:p w:rsidR="00B24328"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Bunutin-Selati;</w:t>
            </w:r>
          </w:p>
          <w:p w:rsidR="00B24328"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Macingan-Selat;</w:t>
            </w:r>
          </w:p>
          <w:p w:rsidR="00F51727"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Tanggahan-Serokadan;</w:t>
            </w:r>
          </w:p>
          <w:p w:rsidR="00F51727"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Serokadan-Bangunlemah;</w:t>
            </w:r>
          </w:p>
          <w:p w:rsidR="00F51727"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Lumbuan-Susut;</w:t>
            </w:r>
          </w:p>
          <w:p w:rsidR="00793677" w:rsidRPr="008B5A4D" w:rsidRDefault="0079367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Pengelipuran-Buungan-Tiga;</w:t>
            </w:r>
          </w:p>
          <w:p w:rsidR="00793677" w:rsidRPr="008B5A4D" w:rsidRDefault="0079367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Sekardadi-Bayung Gede</w:t>
            </w:r>
          </w:p>
          <w:p w:rsidR="00793677" w:rsidRPr="008B5A4D" w:rsidRDefault="0079367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Kitamani-Langgahan;</w:t>
            </w:r>
          </w:p>
          <w:p w:rsidR="00793677" w:rsidRPr="008B5A4D" w:rsidRDefault="0079367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val="en-US" w:eastAsia="id-ID"/>
              </w:rPr>
              <w:t>Belantih-Selulung;</w:t>
            </w:r>
          </w:p>
          <w:p w:rsidR="00F51727"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eastAsia="id-ID"/>
              </w:rPr>
              <w:t>Tembuku-Tohpati;</w:t>
            </w:r>
          </w:p>
          <w:p w:rsidR="00F51727"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eastAsia="id-ID"/>
              </w:rPr>
              <w:t>Bangbang-Nyanglan;</w:t>
            </w:r>
          </w:p>
          <w:p w:rsidR="00F51727"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eastAsia="id-ID"/>
              </w:rPr>
              <w:t>Bangbang-Penaga Landih;</w:t>
            </w:r>
          </w:p>
          <w:p w:rsidR="00F51727" w:rsidRPr="008B5A4D" w:rsidRDefault="00F5172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eastAsia="id-ID"/>
              </w:rPr>
              <w:t>Suter-Penaga Landih;</w:t>
            </w:r>
            <w:r w:rsidR="008A46F0" w:rsidRPr="008B5A4D">
              <w:rPr>
                <w:rFonts w:ascii="Bookman Old Style" w:hAnsi="Bookman Old Style" w:cs="Times New Roman"/>
                <w:lang w:eastAsia="id-ID"/>
              </w:rPr>
              <w:t xml:space="preserve"> </w:t>
            </w:r>
            <w:r w:rsidR="00793677" w:rsidRPr="008B5A4D">
              <w:rPr>
                <w:rFonts w:ascii="Bookman Old Style" w:hAnsi="Bookman Old Style" w:cs="Times New Roman"/>
                <w:lang w:eastAsia="id-ID"/>
              </w:rPr>
              <w:t>dan</w:t>
            </w:r>
          </w:p>
          <w:p w:rsidR="00793677" w:rsidRPr="008B5A4D" w:rsidRDefault="00793677" w:rsidP="00D73380">
            <w:pPr>
              <w:numPr>
                <w:ilvl w:val="4"/>
                <w:numId w:val="85"/>
              </w:numPr>
              <w:tabs>
                <w:tab w:val="clear" w:pos="3600"/>
                <w:tab w:val="num" w:pos="1332"/>
              </w:tabs>
              <w:autoSpaceDE w:val="0"/>
              <w:autoSpaceDN w:val="0"/>
              <w:adjustRightInd w:val="0"/>
              <w:ind w:left="1332" w:hanging="450"/>
              <w:jc w:val="both"/>
              <w:rPr>
                <w:rFonts w:ascii="Bookman Old Style" w:hAnsi="Bookman Old Style" w:cs="Times New Roman"/>
                <w:lang w:eastAsia="id-ID"/>
              </w:rPr>
            </w:pPr>
            <w:r w:rsidRPr="008B5A4D">
              <w:rPr>
                <w:rFonts w:ascii="Bookman Old Style" w:hAnsi="Bookman Old Style" w:cs="Times New Roman"/>
                <w:lang w:eastAsia="id-ID"/>
              </w:rPr>
              <w:t>Jehem-Landih.</w:t>
            </w:r>
          </w:p>
          <w:p w:rsidR="00C84AF5" w:rsidRPr="008B5A4D" w:rsidRDefault="00C84AF5" w:rsidP="00D73380">
            <w:pPr>
              <w:numPr>
                <w:ilvl w:val="0"/>
                <w:numId w:val="264"/>
              </w:numPr>
              <w:tabs>
                <w:tab w:val="clear" w:pos="720"/>
              </w:tabs>
              <w:spacing w:before="120"/>
              <w:ind w:left="522" w:hanging="522"/>
              <w:jc w:val="both"/>
              <w:rPr>
                <w:rFonts w:ascii="Bookman Old Style" w:hAnsi="Bookman Old Style" w:cs="Times New Roman"/>
              </w:rPr>
            </w:pPr>
            <w:r w:rsidRPr="008B5A4D">
              <w:rPr>
                <w:rFonts w:ascii="Bookman Old Style" w:hAnsi="Bookman Old Style" w:cs="Times New Roman"/>
              </w:rPr>
              <w:t xml:space="preserve">Jalan lokal primer sebagaimana dimaksud pada ayat (1) huruf </w:t>
            </w:r>
            <w:r w:rsidR="007F1B94" w:rsidRPr="008B5A4D">
              <w:rPr>
                <w:rFonts w:ascii="Bookman Old Style" w:hAnsi="Bookman Old Style" w:cs="Times New Roman"/>
              </w:rPr>
              <w:t>b</w:t>
            </w:r>
            <w:r w:rsidRPr="008B5A4D">
              <w:rPr>
                <w:rFonts w:ascii="Bookman Old Style" w:hAnsi="Bookman Old Style" w:cs="Times New Roman"/>
              </w:rPr>
              <w:t xml:space="preserve">,  meliputi jalan-jalan di luar jalan nasional, jalan provinsi dan jalan kolektor primer (K-4)  yang </w:t>
            </w:r>
            <w:r w:rsidR="00EC7156" w:rsidRPr="008B5A4D">
              <w:rPr>
                <w:rFonts w:ascii="Bookman Old Style" w:hAnsi="Bookman Old Style" w:cs="Times New Roman"/>
              </w:rPr>
              <w:t xml:space="preserve">telah ada yang </w:t>
            </w:r>
            <w:r w:rsidRPr="008B5A4D">
              <w:rPr>
                <w:rFonts w:ascii="Bookman Old Style" w:hAnsi="Bookman Old Style" w:cs="Times New Roman"/>
              </w:rPr>
              <w:t>menghubungkan ibukota kabupaten dengan ibukota kecamatan, ibukota kabupaten dengan pusat desa, antar ibukota kecamatan, ibukota kecamatan dengan pusat desa, dan antar desa</w:t>
            </w:r>
            <w:r w:rsidR="00EC7156" w:rsidRPr="008B5A4D">
              <w:rPr>
                <w:rFonts w:ascii="Bookman Old Style" w:hAnsi="Bookman Old Style" w:cs="Times New Roman"/>
              </w:rPr>
              <w:t>.</w:t>
            </w:r>
            <w:r w:rsidRPr="008B5A4D">
              <w:rPr>
                <w:rFonts w:ascii="Bookman Old Style" w:hAnsi="Bookman Old Style" w:cs="Times New Roman"/>
              </w:rPr>
              <w:t xml:space="preserve"> </w:t>
            </w:r>
          </w:p>
          <w:p w:rsidR="00C84AF5" w:rsidRPr="008B5A4D" w:rsidRDefault="00C84AF5" w:rsidP="00D73380">
            <w:pPr>
              <w:numPr>
                <w:ilvl w:val="0"/>
                <w:numId w:val="264"/>
              </w:numPr>
              <w:tabs>
                <w:tab w:val="clear" w:pos="720"/>
              </w:tabs>
              <w:spacing w:before="120"/>
              <w:ind w:left="522" w:hanging="522"/>
              <w:jc w:val="both"/>
              <w:rPr>
                <w:rFonts w:ascii="Bookman Old Style" w:hAnsi="Bookman Old Style" w:cs="Times New Roman"/>
              </w:rPr>
            </w:pPr>
            <w:r w:rsidRPr="008B5A4D">
              <w:rPr>
                <w:rFonts w:ascii="Bookman Old Style" w:hAnsi="Bookman Old Style" w:cs="Times New Roman"/>
              </w:rPr>
              <w:lastRenderedPageBreak/>
              <w:t xml:space="preserve">Jalan sekunder sebagaimana dimaksud pada ayat (1) huruf </w:t>
            </w:r>
            <w:r w:rsidR="007F1B94" w:rsidRPr="008B5A4D">
              <w:rPr>
                <w:rFonts w:ascii="Bookman Old Style" w:hAnsi="Bookman Old Style" w:cs="Times New Roman"/>
              </w:rPr>
              <w:t>c</w:t>
            </w:r>
            <w:r w:rsidRPr="008B5A4D">
              <w:rPr>
                <w:rFonts w:ascii="Bookman Old Style" w:hAnsi="Bookman Old Style" w:cs="Times New Roman"/>
              </w:rPr>
              <w:t xml:space="preserve">, merupakan </w:t>
            </w:r>
            <w:r w:rsidR="0020206A" w:rsidRPr="008B5A4D">
              <w:rPr>
                <w:rFonts w:ascii="Bookman Old Style" w:hAnsi="Bookman Old Style" w:cs="Times New Roman"/>
              </w:rPr>
              <w:t xml:space="preserve">jaringan jalan </w:t>
            </w:r>
            <w:r w:rsidRPr="008B5A4D">
              <w:rPr>
                <w:rFonts w:ascii="Bookman Old Style" w:hAnsi="Bookman Old Style" w:cs="Times New Roman"/>
              </w:rPr>
              <w:t xml:space="preserve">di seluruh </w:t>
            </w:r>
            <w:r w:rsidR="00B24328" w:rsidRPr="008B5A4D">
              <w:rPr>
                <w:rFonts w:ascii="Bookman Old Style" w:hAnsi="Bookman Old Style" w:cs="Times New Roman"/>
              </w:rPr>
              <w:t>k</w:t>
            </w:r>
            <w:r w:rsidRPr="008B5A4D">
              <w:rPr>
                <w:rFonts w:ascii="Bookman Old Style" w:hAnsi="Bookman Old Style" w:cs="Times New Roman"/>
              </w:rPr>
              <w:t xml:space="preserve">awasan </w:t>
            </w:r>
            <w:r w:rsidR="00B24328" w:rsidRPr="008B5A4D">
              <w:rPr>
                <w:rFonts w:ascii="Bookman Old Style" w:hAnsi="Bookman Old Style" w:cs="Times New Roman"/>
              </w:rPr>
              <w:t>p</w:t>
            </w:r>
            <w:r w:rsidRPr="008B5A4D">
              <w:rPr>
                <w:rFonts w:ascii="Bookman Old Style" w:hAnsi="Bookman Old Style" w:cs="Times New Roman"/>
              </w:rPr>
              <w:t xml:space="preserve">erkotaan </w:t>
            </w:r>
            <w:r w:rsidR="0020206A" w:rsidRPr="008B5A4D">
              <w:rPr>
                <w:rFonts w:ascii="Bookman Old Style" w:hAnsi="Bookman Old Style" w:cs="Times New Roman"/>
              </w:rPr>
              <w:t xml:space="preserve">di luar jalan sistem primer </w:t>
            </w:r>
            <w:r w:rsidR="00EC7156" w:rsidRPr="008B5A4D">
              <w:rPr>
                <w:rFonts w:ascii="Bookman Old Style" w:hAnsi="Bookman Old Style" w:cs="Times New Roman"/>
              </w:rPr>
              <w:t xml:space="preserve">yang </w:t>
            </w:r>
            <w:r w:rsidR="0020206A" w:rsidRPr="008B5A4D">
              <w:rPr>
                <w:rFonts w:ascii="Bookman Old Style" w:hAnsi="Bookman Old Style" w:cs="Times New Roman"/>
              </w:rPr>
              <w:t xml:space="preserve">melintasi kawasan perkotaan yang </w:t>
            </w:r>
            <w:r w:rsidR="00EC7156" w:rsidRPr="008B5A4D">
              <w:rPr>
                <w:rFonts w:ascii="Bookman Old Style" w:hAnsi="Bookman Old Style" w:cs="Times New Roman"/>
              </w:rPr>
              <w:t>telah ada</w:t>
            </w:r>
            <w:r w:rsidRPr="008B5A4D">
              <w:rPr>
                <w:rFonts w:ascii="Bookman Old Style" w:hAnsi="Bookman Old Style" w:cs="Times New Roman"/>
              </w:rPr>
              <w:t xml:space="preserve"> meliputi :</w:t>
            </w:r>
          </w:p>
          <w:p w:rsidR="00C84AF5" w:rsidRPr="008B5A4D" w:rsidRDefault="0020206A" w:rsidP="00D73380">
            <w:pPr>
              <w:numPr>
                <w:ilvl w:val="0"/>
                <w:numId w:val="265"/>
              </w:numPr>
              <w:tabs>
                <w:tab w:val="clear" w:pos="720"/>
                <w:tab w:val="left" w:pos="882"/>
              </w:tabs>
              <w:ind w:left="882" w:hanging="364"/>
              <w:jc w:val="both"/>
              <w:rPr>
                <w:rFonts w:ascii="Bookman Old Style" w:hAnsi="Bookman Old Style" w:cs="Times New Roman"/>
                <w:lang w:val="sv-SE"/>
              </w:rPr>
            </w:pPr>
            <w:r w:rsidRPr="008B5A4D">
              <w:rPr>
                <w:rFonts w:ascii="Bookman Old Style" w:hAnsi="Bookman Old Style" w:cs="Times New Roman"/>
                <w:lang w:val="sv-SE"/>
              </w:rPr>
              <w:t xml:space="preserve">jaringan </w:t>
            </w:r>
            <w:r w:rsidR="00C84AF5" w:rsidRPr="008B5A4D">
              <w:rPr>
                <w:rFonts w:ascii="Bookman Old Style" w:hAnsi="Bookman Old Style" w:cs="Times New Roman"/>
                <w:lang w:val="sv-SE"/>
              </w:rPr>
              <w:t xml:space="preserve">jalan </w:t>
            </w:r>
            <w:r w:rsidRPr="008B5A4D">
              <w:rPr>
                <w:rFonts w:ascii="Bookman Old Style" w:hAnsi="Bookman Old Style" w:cs="Times New Roman"/>
                <w:lang w:val="sv-SE"/>
              </w:rPr>
              <w:t>yang menghubungkan pusat kota dengan sub pusat pelayanan kota</w:t>
            </w:r>
            <w:r w:rsidR="00EC7156" w:rsidRPr="008B5A4D">
              <w:rPr>
                <w:rFonts w:ascii="Bookman Old Style" w:hAnsi="Bookman Old Style" w:cs="Times New Roman"/>
                <w:lang w:val="sv-SE"/>
              </w:rPr>
              <w:t xml:space="preserve">; </w:t>
            </w:r>
          </w:p>
          <w:p w:rsidR="0020206A" w:rsidRPr="008B5A4D" w:rsidRDefault="0020206A" w:rsidP="00D73380">
            <w:pPr>
              <w:numPr>
                <w:ilvl w:val="0"/>
                <w:numId w:val="265"/>
              </w:numPr>
              <w:tabs>
                <w:tab w:val="clear" w:pos="720"/>
                <w:tab w:val="left" w:pos="882"/>
              </w:tabs>
              <w:ind w:left="882" w:hanging="364"/>
              <w:jc w:val="both"/>
              <w:rPr>
                <w:rFonts w:ascii="Bookman Old Style" w:hAnsi="Bookman Old Style" w:cs="Times New Roman"/>
                <w:lang w:val="sv-SE"/>
              </w:rPr>
            </w:pPr>
            <w:r w:rsidRPr="008B5A4D">
              <w:rPr>
                <w:rFonts w:ascii="Bookman Old Style" w:hAnsi="Bookman Old Style" w:cs="Times New Roman"/>
                <w:lang w:val="sv-SE"/>
              </w:rPr>
              <w:t xml:space="preserve">jaringan jalan yang menghubungkan sub pusat pelayanan kota dengan pusat-pusat kawasan permukiman; </w:t>
            </w:r>
            <w:r w:rsidR="00EA37E3" w:rsidRPr="008B5A4D">
              <w:rPr>
                <w:rFonts w:ascii="Bookman Old Style" w:hAnsi="Bookman Old Style" w:cs="Times New Roman"/>
              </w:rPr>
              <w:t>dan</w:t>
            </w:r>
          </w:p>
          <w:p w:rsidR="00C84AF5" w:rsidRPr="008B5A4D" w:rsidRDefault="0020206A" w:rsidP="00D73380">
            <w:pPr>
              <w:numPr>
                <w:ilvl w:val="0"/>
                <w:numId w:val="265"/>
              </w:numPr>
              <w:tabs>
                <w:tab w:val="clear" w:pos="720"/>
                <w:tab w:val="left" w:pos="882"/>
              </w:tabs>
              <w:ind w:left="882" w:hanging="364"/>
              <w:jc w:val="both"/>
              <w:rPr>
                <w:rFonts w:ascii="Bookman Old Style" w:hAnsi="Bookman Old Style" w:cs="Times New Roman"/>
                <w:lang w:val="en-US"/>
              </w:rPr>
            </w:pPr>
            <w:r w:rsidRPr="008B5A4D">
              <w:rPr>
                <w:rFonts w:ascii="Bookman Old Style" w:hAnsi="Bookman Old Style" w:cs="Times New Roman"/>
                <w:lang w:val="en-US"/>
              </w:rPr>
              <w:t>jaringan jalan di dalam kawasan permukiman</w:t>
            </w:r>
            <w:r w:rsidR="0094666F" w:rsidRPr="008B5A4D">
              <w:rPr>
                <w:rFonts w:ascii="Bookman Old Style" w:hAnsi="Bookman Old Style" w:cs="Times New Roman"/>
                <w:lang w:val="en-US"/>
              </w:rPr>
              <w:t xml:space="preserve"> perkotaan</w:t>
            </w:r>
            <w:r w:rsidR="00EC7156" w:rsidRPr="008B5A4D">
              <w:rPr>
                <w:rFonts w:ascii="Bookman Old Style" w:hAnsi="Bookman Old Style" w:cs="Times New Roman"/>
                <w:lang w:val="en-US"/>
              </w:rPr>
              <w:t>.</w:t>
            </w:r>
            <w:r w:rsidR="00C84AF5" w:rsidRPr="008B5A4D">
              <w:rPr>
                <w:rFonts w:ascii="Bookman Old Style" w:hAnsi="Bookman Old Style" w:cs="Times New Roman"/>
                <w:lang w:val="en-US"/>
              </w:rPr>
              <w:t xml:space="preserve"> </w:t>
            </w:r>
          </w:p>
          <w:p w:rsidR="00C84AF5" w:rsidRPr="008B5A4D" w:rsidRDefault="004E2D18" w:rsidP="00D73380">
            <w:pPr>
              <w:numPr>
                <w:ilvl w:val="0"/>
                <w:numId w:val="264"/>
              </w:numPr>
              <w:tabs>
                <w:tab w:val="clear" w:pos="720"/>
              </w:tabs>
              <w:spacing w:before="120"/>
              <w:ind w:left="522" w:hanging="522"/>
              <w:jc w:val="both"/>
              <w:rPr>
                <w:rFonts w:ascii="Bookman Old Style" w:hAnsi="Bookman Old Style" w:cs="Times New Roman"/>
                <w:lang w:val="en-US"/>
              </w:rPr>
            </w:pPr>
            <w:r w:rsidRPr="008B5A4D">
              <w:rPr>
                <w:rFonts w:ascii="Bookman Old Style" w:hAnsi="Bookman Old Style" w:cs="Times New Roman"/>
                <w:lang w:val="en-US"/>
              </w:rPr>
              <w:t>Usu</w:t>
            </w:r>
            <w:r w:rsidR="00B24328" w:rsidRPr="008B5A4D">
              <w:rPr>
                <w:rFonts w:ascii="Bookman Old Style" w:hAnsi="Bookman Old Style" w:cs="Times New Roman"/>
                <w:lang w:val="en-US"/>
              </w:rPr>
              <w:t>l</w:t>
            </w:r>
            <w:r w:rsidRPr="008B5A4D">
              <w:rPr>
                <w:rFonts w:ascii="Bookman Old Style" w:hAnsi="Bookman Old Style" w:cs="Times New Roman"/>
                <w:lang w:val="en-US"/>
              </w:rPr>
              <w:t xml:space="preserve">an pengembangan dan peningkatan jaringan jalan, meliputi : </w:t>
            </w:r>
          </w:p>
          <w:p w:rsidR="004E2D18" w:rsidRPr="008B5A4D" w:rsidRDefault="004C43F5"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 xml:space="preserve">pengembangan </w:t>
            </w:r>
            <w:r w:rsidR="00E66870" w:rsidRPr="008B5A4D">
              <w:rPr>
                <w:rFonts w:ascii="Bookman Old Style" w:hAnsi="Bookman Old Style" w:cs="Times New Roman"/>
                <w:lang w:val="en-US"/>
              </w:rPr>
              <w:t xml:space="preserve">baru </w:t>
            </w:r>
            <w:r w:rsidRPr="008B5A4D">
              <w:rPr>
                <w:rFonts w:ascii="Bookman Old Style" w:hAnsi="Bookman Old Style" w:cs="Times New Roman"/>
                <w:lang w:val="en-US"/>
              </w:rPr>
              <w:t xml:space="preserve">ruas jalan Simpang Sidan – Jalan Ida bagus Mantra yang berada di luar wilayah </w:t>
            </w:r>
            <w:r w:rsidRPr="008B5A4D">
              <w:rPr>
                <w:rFonts w:ascii="Bookman Old Style" w:hAnsi="Bookman Old Style" w:cs="Times New Roman"/>
              </w:rPr>
              <w:t>k</w:t>
            </w:r>
            <w:r w:rsidRPr="008B5A4D">
              <w:rPr>
                <w:rFonts w:ascii="Bookman Old Style" w:hAnsi="Bookman Old Style" w:cs="Times New Roman"/>
                <w:lang w:val="en-US"/>
              </w:rPr>
              <w:t>abupaten</w:t>
            </w:r>
            <w:r w:rsidR="004E2D18" w:rsidRPr="008B5A4D">
              <w:rPr>
                <w:rFonts w:ascii="Bookman Old Style" w:hAnsi="Bookman Old Style" w:cs="Times New Roman"/>
                <w:lang w:val="en-US"/>
              </w:rPr>
              <w:t>, agar terintegrasi langsung menjadi ruas jalan Ida Bagus Mantra – Simpang Sidan – Bangli untuk meningkatkan akses langsung dari PKN menuju PKL Kawasan Perkotaan Bangli</w:t>
            </w:r>
            <w:r w:rsidRPr="008B5A4D">
              <w:rPr>
                <w:rFonts w:ascii="Bookman Old Style" w:hAnsi="Bookman Old Style" w:cs="Times New Roman"/>
                <w:lang w:val="en-US"/>
              </w:rPr>
              <w:t xml:space="preserve">; </w:t>
            </w:r>
          </w:p>
          <w:p w:rsidR="004C43F5" w:rsidRPr="008B5A4D" w:rsidRDefault="004C43F5"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peningkatan fungsi jalan kolektor primer 3 (K</w:t>
            </w:r>
            <w:r w:rsidR="00B24328" w:rsidRPr="008B5A4D">
              <w:rPr>
                <w:rFonts w:ascii="Bookman Old Style" w:hAnsi="Bookman Old Style" w:cs="Times New Roman"/>
                <w:lang w:val="en-US"/>
              </w:rPr>
              <w:t>-</w:t>
            </w:r>
            <w:r w:rsidRPr="008B5A4D">
              <w:rPr>
                <w:rFonts w:ascii="Bookman Old Style" w:hAnsi="Bookman Old Style" w:cs="Times New Roman"/>
                <w:lang w:val="en-US"/>
              </w:rPr>
              <w:t>3) menjadi jalan kolektor primer 2 (K</w:t>
            </w:r>
            <w:r w:rsidR="00B24328" w:rsidRPr="008B5A4D">
              <w:rPr>
                <w:rFonts w:ascii="Bookman Old Style" w:hAnsi="Bookman Old Style" w:cs="Times New Roman"/>
                <w:lang w:val="en-US"/>
              </w:rPr>
              <w:t>-</w:t>
            </w:r>
            <w:r w:rsidRPr="008B5A4D">
              <w:rPr>
                <w:rFonts w:ascii="Bookman Old Style" w:hAnsi="Bookman Old Style" w:cs="Times New Roman"/>
                <w:lang w:val="en-US"/>
              </w:rPr>
              <w:t>2), pada ruas jalan Ubud – Kedewatan – Kintamani</w:t>
            </w:r>
            <w:r w:rsidR="00B24328" w:rsidRPr="008B5A4D">
              <w:rPr>
                <w:rFonts w:ascii="Bookman Old Style" w:hAnsi="Bookman Old Style" w:cs="Times New Roman"/>
                <w:lang w:val="en-US"/>
              </w:rPr>
              <w:t xml:space="preserve"> untuk mendukung pengembangan Kawasan Andalan N</w:t>
            </w:r>
            <w:r w:rsidR="002023A7" w:rsidRPr="008B5A4D">
              <w:rPr>
                <w:rFonts w:ascii="Bookman Old Style" w:hAnsi="Bookman Old Style" w:cs="Times New Roman"/>
                <w:lang w:val="en-US"/>
              </w:rPr>
              <w:t>asional Denpasar-Ubud-Kintamani</w:t>
            </w:r>
            <w:r w:rsidRPr="008B5A4D">
              <w:rPr>
                <w:rFonts w:ascii="Bookman Old Style" w:hAnsi="Bookman Old Style" w:cs="Times New Roman"/>
                <w:lang w:val="en-US"/>
              </w:rPr>
              <w:t xml:space="preserve">; </w:t>
            </w:r>
          </w:p>
          <w:p w:rsidR="004C43F5" w:rsidRPr="008B5A4D" w:rsidRDefault="004C43F5"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 xml:space="preserve">pengembangan </w:t>
            </w:r>
            <w:r w:rsidR="00E66870" w:rsidRPr="008B5A4D">
              <w:rPr>
                <w:rFonts w:ascii="Bookman Old Style" w:hAnsi="Bookman Old Style" w:cs="Times New Roman"/>
                <w:lang w:val="en-US"/>
              </w:rPr>
              <w:t xml:space="preserve">baru </w:t>
            </w:r>
            <w:r w:rsidRPr="008B5A4D">
              <w:rPr>
                <w:rFonts w:ascii="Bookman Old Style" w:hAnsi="Bookman Old Style" w:cs="Times New Roman"/>
                <w:lang w:val="en-US"/>
              </w:rPr>
              <w:t xml:space="preserve">ruas jalan </w:t>
            </w:r>
            <w:r w:rsidR="004E2D18" w:rsidRPr="008B5A4D">
              <w:rPr>
                <w:rFonts w:ascii="Bookman Old Style" w:hAnsi="Bookman Old Style" w:cs="Times New Roman"/>
                <w:lang w:val="en-US"/>
              </w:rPr>
              <w:t xml:space="preserve">Bayung Gede–Manikliyu–Belantih-Catur, </w:t>
            </w:r>
            <w:r w:rsidRPr="008B5A4D">
              <w:rPr>
                <w:rFonts w:ascii="Bookman Old Style" w:hAnsi="Bookman Old Style" w:cs="Times New Roman"/>
                <w:lang w:val="en-US"/>
              </w:rPr>
              <w:t xml:space="preserve">untuk membuka aksesibilitas kawasan pengembangan Kintamani dan sekaligus mendukung pengembangan Kawasan Andalan Nasional Denpasar-Ubud-Kintamani, </w:t>
            </w:r>
            <w:r w:rsidR="004E2D18" w:rsidRPr="008B5A4D">
              <w:rPr>
                <w:rFonts w:ascii="Bookman Old Style" w:hAnsi="Bookman Old Style" w:cs="Times New Roman"/>
                <w:lang w:val="en-US"/>
              </w:rPr>
              <w:t xml:space="preserve">dengan fungsi </w:t>
            </w:r>
            <w:r w:rsidRPr="008B5A4D">
              <w:rPr>
                <w:rFonts w:ascii="Bookman Old Style" w:hAnsi="Bookman Old Style" w:cs="Times New Roman"/>
                <w:lang w:val="en-US"/>
              </w:rPr>
              <w:t xml:space="preserve">jalan  </w:t>
            </w:r>
            <w:r w:rsidR="004E2D18" w:rsidRPr="008B5A4D">
              <w:rPr>
                <w:rFonts w:ascii="Bookman Old Style" w:hAnsi="Bookman Old Style" w:cs="Times New Roman"/>
                <w:lang w:val="en-US"/>
              </w:rPr>
              <w:t>kolektor primer-3 (K-3)</w:t>
            </w:r>
            <w:r w:rsidR="002023A7" w:rsidRPr="008B5A4D">
              <w:rPr>
                <w:rFonts w:ascii="Bookman Old Style" w:hAnsi="Bookman Old Style" w:cs="Times New Roman"/>
                <w:lang w:val="en-US"/>
              </w:rPr>
              <w:t>;</w:t>
            </w:r>
          </w:p>
          <w:p w:rsidR="004C43F5" w:rsidRPr="008B5A4D" w:rsidRDefault="004C43F5"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 xml:space="preserve">pengembangan </w:t>
            </w:r>
            <w:r w:rsidR="00E66870" w:rsidRPr="008B5A4D">
              <w:rPr>
                <w:rFonts w:ascii="Bookman Old Style" w:hAnsi="Bookman Old Style" w:cs="Times New Roman"/>
                <w:lang w:val="en-US"/>
              </w:rPr>
              <w:t xml:space="preserve">baru </w:t>
            </w:r>
            <w:r w:rsidR="004E2D18" w:rsidRPr="008B5A4D">
              <w:rPr>
                <w:rFonts w:ascii="Bookman Old Style" w:hAnsi="Bookman Old Style" w:cs="Times New Roman"/>
                <w:lang w:val="en-US"/>
              </w:rPr>
              <w:t xml:space="preserve">ruas jalan dari parkir Pura Ulun Batur (Desa Batur Selatan) – Kuburan Cina (Desa Batur Utara) sebagai </w:t>
            </w:r>
            <w:r w:rsidRPr="008B5A4D">
              <w:rPr>
                <w:rFonts w:ascii="Bookman Old Style" w:hAnsi="Bookman Old Style" w:cs="Times New Roman"/>
                <w:lang w:val="en-US"/>
              </w:rPr>
              <w:t>jalan strategis provinsi untuk memperlancar arus lalu lintas regional menerus dan kelancaran pelaksanaan upacara keagamaan di sekitar Pura Ulun Danu Batur</w:t>
            </w:r>
            <w:r w:rsidR="004E2D18" w:rsidRPr="008B5A4D">
              <w:rPr>
                <w:rFonts w:ascii="Bookman Old Style" w:hAnsi="Bookman Old Style" w:cs="Times New Roman"/>
                <w:lang w:val="en-US"/>
              </w:rPr>
              <w:t>;</w:t>
            </w:r>
            <w:r w:rsidRPr="008B5A4D">
              <w:rPr>
                <w:rFonts w:ascii="Bookman Old Style" w:hAnsi="Bookman Old Style" w:cs="Times New Roman"/>
                <w:lang w:val="en-US"/>
              </w:rPr>
              <w:t xml:space="preserve"> </w:t>
            </w:r>
          </w:p>
          <w:p w:rsidR="00B24328" w:rsidRPr="008B5A4D" w:rsidRDefault="00B24328"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 xml:space="preserve">pengembangan </w:t>
            </w:r>
            <w:r w:rsidR="00E66870" w:rsidRPr="008B5A4D">
              <w:rPr>
                <w:rFonts w:ascii="Bookman Old Style" w:hAnsi="Bookman Old Style" w:cs="Times New Roman"/>
                <w:lang w:val="en-US"/>
              </w:rPr>
              <w:t xml:space="preserve">baru ruas jalan </w:t>
            </w:r>
            <w:r w:rsidR="0084350F" w:rsidRPr="008B5A4D">
              <w:rPr>
                <w:rFonts w:ascii="Bookman Old Style" w:hAnsi="Bookman Old Style" w:cs="Times New Roman"/>
                <w:lang w:val="en-US"/>
              </w:rPr>
              <w:t>dan peningkatan</w:t>
            </w:r>
            <w:r w:rsidRPr="008B5A4D">
              <w:rPr>
                <w:rFonts w:ascii="Bookman Old Style" w:hAnsi="Bookman Old Style" w:cs="Times New Roman"/>
                <w:lang w:val="en-US"/>
              </w:rPr>
              <w:t xml:space="preserve"> ruas jalan antar wilayah </w:t>
            </w:r>
            <w:bookmarkStart w:id="0" w:name="OLE_LINK1"/>
            <w:r w:rsidR="0084350F" w:rsidRPr="008B5A4D">
              <w:rPr>
                <w:rFonts w:ascii="Bookman Old Style" w:hAnsi="Bookman Old Style" w:cs="Times New Roman"/>
                <w:lang w:val="en-US"/>
              </w:rPr>
              <w:t>Songan – Paleg dan Songan-Pradi Kangin</w:t>
            </w:r>
            <w:r w:rsidRPr="008B5A4D">
              <w:rPr>
                <w:rFonts w:ascii="Bookman Old Style" w:hAnsi="Bookman Old Style" w:cs="Times New Roman"/>
                <w:lang w:val="en-US"/>
              </w:rPr>
              <w:t xml:space="preserve"> ke wilayah </w:t>
            </w:r>
            <w:r w:rsidR="007B7DE3" w:rsidRPr="008B5A4D">
              <w:rPr>
                <w:rFonts w:ascii="Bookman Old Style" w:hAnsi="Bookman Old Style" w:cs="Times New Roman"/>
                <w:lang w:val="en-US"/>
              </w:rPr>
              <w:t xml:space="preserve">Kabupaten </w:t>
            </w:r>
            <w:r w:rsidRPr="008B5A4D">
              <w:rPr>
                <w:rFonts w:ascii="Bookman Old Style" w:hAnsi="Bookman Old Style" w:cs="Times New Roman"/>
                <w:lang w:val="en-US"/>
              </w:rPr>
              <w:t>Karangasem</w:t>
            </w:r>
            <w:r w:rsidR="0084350F" w:rsidRPr="008B5A4D">
              <w:rPr>
                <w:rFonts w:ascii="Bookman Old Style" w:hAnsi="Bookman Old Style" w:cs="Times New Roman"/>
                <w:lang w:val="en-US"/>
              </w:rPr>
              <w:t>,</w:t>
            </w:r>
            <w:r w:rsidR="007B7DE3" w:rsidRPr="008B5A4D">
              <w:rPr>
                <w:rFonts w:ascii="Bookman Old Style" w:hAnsi="Bookman Old Style" w:cs="Times New Roman"/>
                <w:lang w:val="en-US"/>
              </w:rPr>
              <w:t xml:space="preserve"> </w:t>
            </w:r>
            <w:r w:rsidR="0084350F" w:rsidRPr="008B5A4D">
              <w:rPr>
                <w:rFonts w:ascii="Bookman Old Style" w:hAnsi="Bookman Old Style" w:cs="Times New Roman"/>
                <w:lang w:val="en-US"/>
              </w:rPr>
              <w:t>serta</w:t>
            </w:r>
            <w:r w:rsidR="007B7DE3" w:rsidRPr="008B5A4D">
              <w:rPr>
                <w:rFonts w:ascii="Bookman Old Style" w:hAnsi="Bookman Old Style" w:cs="Times New Roman"/>
                <w:lang w:val="en-US"/>
              </w:rPr>
              <w:t xml:space="preserve"> </w:t>
            </w:r>
            <w:r w:rsidR="0084350F" w:rsidRPr="008B5A4D">
              <w:rPr>
                <w:rFonts w:ascii="Bookman Old Style" w:hAnsi="Bookman Old Style" w:cs="Times New Roman"/>
                <w:lang w:val="en-US"/>
              </w:rPr>
              <w:t xml:space="preserve">ruas jalan Songan – Pradi </w:t>
            </w:r>
            <w:r w:rsidR="002404F3" w:rsidRPr="008B5A4D">
              <w:rPr>
                <w:rFonts w:ascii="Bookman Old Style" w:hAnsi="Bookman Old Style" w:cs="Times New Roman"/>
                <w:lang w:val="en-US"/>
              </w:rPr>
              <w:t>K</w:t>
            </w:r>
            <w:r w:rsidR="0084350F" w:rsidRPr="008B5A4D">
              <w:rPr>
                <w:rFonts w:ascii="Bookman Old Style" w:hAnsi="Bookman Old Style" w:cs="Times New Roman"/>
                <w:lang w:val="en-US"/>
              </w:rPr>
              <w:t xml:space="preserve">auh ke wilayah </w:t>
            </w:r>
            <w:r w:rsidR="007B7DE3" w:rsidRPr="008B5A4D">
              <w:rPr>
                <w:rFonts w:ascii="Bookman Old Style" w:hAnsi="Bookman Old Style" w:cs="Times New Roman"/>
                <w:lang w:val="en-US"/>
              </w:rPr>
              <w:t>Kabupaten Buleleng</w:t>
            </w:r>
            <w:r w:rsidR="00EC7156" w:rsidRPr="008B5A4D">
              <w:rPr>
                <w:rFonts w:ascii="Bookman Old Style" w:hAnsi="Bookman Old Style" w:cs="Times New Roman"/>
                <w:lang w:val="en-US"/>
              </w:rPr>
              <w:t>;</w:t>
            </w:r>
            <w:r w:rsidRPr="008B5A4D">
              <w:rPr>
                <w:rFonts w:ascii="Bookman Old Style" w:hAnsi="Bookman Old Style" w:cs="Times New Roman"/>
                <w:lang w:val="en-US"/>
              </w:rPr>
              <w:t xml:space="preserve"> </w:t>
            </w:r>
          </w:p>
          <w:bookmarkEnd w:id="0"/>
          <w:p w:rsidR="004E2D18" w:rsidRPr="008B5A4D" w:rsidRDefault="004E2D18"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 xml:space="preserve">pengembangan </w:t>
            </w:r>
            <w:r w:rsidR="00E66870" w:rsidRPr="008B5A4D">
              <w:rPr>
                <w:rFonts w:ascii="Bookman Old Style" w:hAnsi="Bookman Old Style" w:cs="Times New Roman"/>
                <w:lang w:val="en-US"/>
              </w:rPr>
              <w:t xml:space="preserve">baru </w:t>
            </w:r>
            <w:r w:rsidRPr="008B5A4D">
              <w:rPr>
                <w:rFonts w:ascii="Bookman Old Style" w:hAnsi="Bookman Old Style" w:cs="Times New Roman"/>
                <w:lang w:val="en-US"/>
              </w:rPr>
              <w:t xml:space="preserve">ruas jalan lingkar barat Kawasan Perkotaan Bangli di wilayah Desa Bunutin Tembus Kawasan LC; </w:t>
            </w:r>
          </w:p>
          <w:p w:rsidR="004E2D18" w:rsidRPr="008B5A4D" w:rsidRDefault="004E2D18"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pengembangan baru ruas jalan Desa Bunutin (Kecamatan Bangli) – Banjar Talangjiwa, Desa Selat (Kecamatan Susut);</w:t>
            </w:r>
          </w:p>
          <w:p w:rsidR="004E2D18" w:rsidRPr="008B5A4D" w:rsidRDefault="004E2D18"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pengembangan baru ruas jalan Kawasan LC (Kecamatan Bangli) - Desa Demulih (Kecamatan Susut);</w:t>
            </w:r>
          </w:p>
          <w:p w:rsidR="004E2D18" w:rsidRPr="008B5A4D" w:rsidRDefault="004E2D18"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 xml:space="preserve">pengembangan baru ruas jalan Kelurahan Kawan (Kecamatan Bangli) - Br. Tegalalalang (Kecamatan Tembuku) sampai kawasan Tohpati, Kabupaten Klungkung; </w:t>
            </w:r>
          </w:p>
          <w:p w:rsidR="004E2D18" w:rsidRPr="008B5A4D" w:rsidRDefault="002404F3"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lastRenderedPageBreak/>
              <w:t xml:space="preserve">pengembangan </w:t>
            </w:r>
            <w:r w:rsidR="00E66870" w:rsidRPr="008B5A4D">
              <w:rPr>
                <w:rFonts w:ascii="Bookman Old Style" w:hAnsi="Bookman Old Style" w:cs="Times New Roman"/>
                <w:lang w:val="en-US"/>
              </w:rPr>
              <w:t xml:space="preserve">baru ruas-ruas </w:t>
            </w:r>
            <w:r w:rsidR="00B24328" w:rsidRPr="008B5A4D">
              <w:rPr>
                <w:rFonts w:ascii="Bookman Old Style" w:hAnsi="Bookman Old Style" w:cs="Times New Roman"/>
                <w:lang w:val="en-US"/>
              </w:rPr>
              <w:t>j</w:t>
            </w:r>
            <w:r w:rsidR="004E2D18" w:rsidRPr="008B5A4D">
              <w:rPr>
                <w:rFonts w:ascii="Bookman Old Style" w:hAnsi="Bookman Old Style" w:cs="Times New Roman"/>
                <w:lang w:val="en-US"/>
              </w:rPr>
              <w:t xml:space="preserve">alan di kawasan perkotaan untuk </w:t>
            </w:r>
            <w:r w:rsidR="00B24328" w:rsidRPr="008B5A4D">
              <w:rPr>
                <w:rFonts w:ascii="Bookman Old Style" w:hAnsi="Bookman Old Style" w:cs="Times New Roman"/>
                <w:lang w:val="en-US"/>
              </w:rPr>
              <w:t xml:space="preserve">melayani pengembangan kawasan </w:t>
            </w:r>
            <w:r w:rsidR="004E2D18" w:rsidRPr="008B5A4D">
              <w:rPr>
                <w:rFonts w:ascii="Bookman Old Style" w:hAnsi="Bookman Old Style" w:cs="Times New Roman"/>
                <w:lang w:val="en-US"/>
              </w:rPr>
              <w:t xml:space="preserve">permukiman; </w:t>
            </w:r>
          </w:p>
          <w:p w:rsidR="004E2D18" w:rsidRPr="008B5A4D" w:rsidRDefault="002404F3"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 xml:space="preserve">pengembangan </w:t>
            </w:r>
            <w:r w:rsidR="00E66870" w:rsidRPr="008B5A4D">
              <w:rPr>
                <w:rFonts w:ascii="Bookman Old Style" w:hAnsi="Bookman Old Style" w:cs="Times New Roman"/>
                <w:lang w:val="en-US"/>
              </w:rPr>
              <w:t xml:space="preserve">baru ruas-ruas </w:t>
            </w:r>
            <w:r w:rsidR="00B24328" w:rsidRPr="008B5A4D">
              <w:rPr>
                <w:rFonts w:ascii="Bookman Old Style" w:hAnsi="Bookman Old Style" w:cs="Times New Roman"/>
                <w:lang w:val="en-US"/>
              </w:rPr>
              <w:t>j</w:t>
            </w:r>
            <w:r w:rsidR="004E2D18" w:rsidRPr="008B5A4D">
              <w:rPr>
                <w:rFonts w:ascii="Bookman Old Style" w:hAnsi="Bookman Old Style" w:cs="Times New Roman"/>
                <w:lang w:val="en-US"/>
              </w:rPr>
              <w:t xml:space="preserve">alan </w:t>
            </w:r>
            <w:r w:rsidR="00B24328" w:rsidRPr="008B5A4D">
              <w:rPr>
                <w:rFonts w:ascii="Bookman Old Style" w:hAnsi="Bookman Old Style" w:cs="Times New Roman"/>
                <w:lang w:val="en-US"/>
              </w:rPr>
              <w:t xml:space="preserve">untuk </w:t>
            </w:r>
            <w:r w:rsidR="004E2D18" w:rsidRPr="008B5A4D">
              <w:rPr>
                <w:rFonts w:ascii="Bookman Old Style" w:hAnsi="Bookman Old Style" w:cs="Times New Roman"/>
                <w:lang w:val="en-US"/>
              </w:rPr>
              <w:t xml:space="preserve">memperlancar pergerakan antar dusun di kawasan perdesaan; </w:t>
            </w:r>
          </w:p>
          <w:p w:rsidR="004E2D18" w:rsidRPr="008B5A4D" w:rsidRDefault="002858E9"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 xml:space="preserve">pengembangan baru ruas </w:t>
            </w:r>
            <w:r w:rsidR="00B24328" w:rsidRPr="008B5A4D">
              <w:rPr>
                <w:rFonts w:ascii="Bookman Old Style" w:hAnsi="Bookman Old Style" w:cs="Times New Roman"/>
                <w:lang w:val="en-US"/>
              </w:rPr>
              <w:t xml:space="preserve">jalan </w:t>
            </w:r>
            <w:r w:rsidRPr="008B5A4D">
              <w:rPr>
                <w:rFonts w:ascii="Bookman Old Style" w:hAnsi="Bookman Old Style" w:cs="Times New Roman"/>
                <w:lang w:val="en-US"/>
              </w:rPr>
              <w:t xml:space="preserve">Tandang-Buanasari-Yeh Mampeh dan ruas jalan Songan-Blandingan, </w:t>
            </w:r>
            <w:r w:rsidR="00B24328" w:rsidRPr="008B5A4D">
              <w:rPr>
                <w:rFonts w:ascii="Bookman Old Style" w:hAnsi="Bookman Old Style" w:cs="Times New Roman"/>
                <w:lang w:val="en-US"/>
              </w:rPr>
              <w:t xml:space="preserve"> </w:t>
            </w:r>
            <w:r w:rsidR="004E2D18" w:rsidRPr="008B5A4D">
              <w:rPr>
                <w:rFonts w:ascii="Bookman Old Style" w:hAnsi="Bookman Old Style" w:cs="Times New Roman"/>
                <w:lang w:val="en-US"/>
              </w:rPr>
              <w:t xml:space="preserve">untuk </w:t>
            </w:r>
            <w:r w:rsidR="00B24328" w:rsidRPr="008B5A4D">
              <w:rPr>
                <w:rFonts w:ascii="Bookman Old Style" w:hAnsi="Bookman Old Style" w:cs="Times New Roman"/>
                <w:lang w:val="en-US"/>
              </w:rPr>
              <w:t xml:space="preserve">mendukung jalur-jalur evakuasi bencana pada </w:t>
            </w:r>
            <w:r w:rsidR="004E2D18" w:rsidRPr="008B5A4D">
              <w:rPr>
                <w:rFonts w:ascii="Bookman Old Style" w:hAnsi="Bookman Old Style" w:cs="Times New Roman"/>
                <w:lang w:val="en-US"/>
              </w:rPr>
              <w:t xml:space="preserve">kawasan </w:t>
            </w:r>
            <w:r w:rsidR="00B24328" w:rsidRPr="008B5A4D">
              <w:rPr>
                <w:rFonts w:ascii="Bookman Old Style" w:hAnsi="Bookman Old Style" w:cs="Times New Roman"/>
                <w:lang w:val="en-US"/>
              </w:rPr>
              <w:t xml:space="preserve">rawan bencana gunung berapi Gunung </w:t>
            </w:r>
            <w:r w:rsidR="004E2D18" w:rsidRPr="008B5A4D">
              <w:rPr>
                <w:rFonts w:ascii="Bookman Old Style" w:hAnsi="Bookman Old Style" w:cs="Times New Roman"/>
                <w:lang w:val="en-US"/>
              </w:rPr>
              <w:t>Batur</w:t>
            </w:r>
            <w:r w:rsidRPr="008B5A4D">
              <w:rPr>
                <w:rFonts w:ascii="Bookman Old Style" w:hAnsi="Bookman Old Style" w:cs="Times New Roman"/>
                <w:lang w:val="en-US"/>
              </w:rPr>
              <w:t xml:space="preserve"> </w:t>
            </w:r>
            <w:r w:rsidR="00B24328" w:rsidRPr="008B5A4D">
              <w:rPr>
                <w:rFonts w:ascii="Bookman Old Style" w:hAnsi="Bookman Old Style" w:cs="Times New Roman"/>
                <w:lang w:val="en-US"/>
              </w:rPr>
              <w:t>;</w:t>
            </w:r>
          </w:p>
          <w:p w:rsidR="004E2D18" w:rsidRPr="008B5A4D" w:rsidRDefault="002404F3" w:rsidP="00D73380">
            <w:pPr>
              <w:numPr>
                <w:ilvl w:val="0"/>
                <w:numId w:val="266"/>
              </w:numPr>
              <w:tabs>
                <w:tab w:val="left" w:pos="882"/>
              </w:tabs>
              <w:ind w:left="878"/>
              <w:jc w:val="both"/>
              <w:rPr>
                <w:rFonts w:ascii="Bookman Old Style" w:hAnsi="Bookman Old Style" w:cs="Times New Roman"/>
                <w:lang w:val="en-US"/>
              </w:rPr>
            </w:pPr>
            <w:r w:rsidRPr="008B5A4D">
              <w:rPr>
                <w:rFonts w:ascii="Bookman Old Style" w:hAnsi="Bookman Old Style" w:cs="Times New Roman"/>
                <w:lang w:val="en-US"/>
              </w:rPr>
              <w:t xml:space="preserve">pengembangan </w:t>
            </w:r>
            <w:r w:rsidR="00E66870" w:rsidRPr="008B5A4D">
              <w:rPr>
                <w:rFonts w:ascii="Bookman Old Style" w:hAnsi="Bookman Old Style" w:cs="Times New Roman"/>
                <w:lang w:val="en-US"/>
              </w:rPr>
              <w:t xml:space="preserve">baru ruas </w:t>
            </w:r>
            <w:r w:rsidRPr="008B5A4D">
              <w:rPr>
                <w:rFonts w:ascii="Bookman Old Style" w:hAnsi="Bookman Old Style" w:cs="Times New Roman"/>
                <w:lang w:val="en-US"/>
              </w:rPr>
              <w:t>jalan</w:t>
            </w:r>
            <w:r w:rsidR="004E2D18" w:rsidRPr="008B5A4D">
              <w:rPr>
                <w:rFonts w:ascii="Bookman Old Style" w:hAnsi="Bookman Old Style" w:cs="Times New Roman"/>
                <w:lang w:val="en-US"/>
              </w:rPr>
              <w:t xml:space="preserve"> </w:t>
            </w:r>
            <w:r w:rsidR="00B24328" w:rsidRPr="008B5A4D">
              <w:rPr>
                <w:rFonts w:ascii="Bookman Old Style" w:hAnsi="Bookman Old Style" w:cs="Times New Roman"/>
                <w:lang w:val="en-US"/>
              </w:rPr>
              <w:t xml:space="preserve">untuk mendorong pengembangan </w:t>
            </w:r>
            <w:r w:rsidR="004E2D18" w:rsidRPr="008B5A4D">
              <w:rPr>
                <w:rFonts w:ascii="Bookman Old Style" w:hAnsi="Bookman Old Style" w:cs="Times New Roman"/>
                <w:lang w:val="en-US"/>
              </w:rPr>
              <w:t>kawasan-kawasan daya tarik wisata;</w:t>
            </w:r>
            <w:r w:rsidR="00B24328" w:rsidRPr="008B5A4D">
              <w:rPr>
                <w:rFonts w:ascii="Bookman Old Style" w:hAnsi="Bookman Old Style" w:cs="Times New Roman"/>
                <w:lang w:val="en-US"/>
              </w:rPr>
              <w:t xml:space="preserve"> dan</w:t>
            </w:r>
          </w:p>
          <w:p w:rsidR="004E2D18" w:rsidRPr="008B5A4D" w:rsidRDefault="002404F3" w:rsidP="00D73380">
            <w:pPr>
              <w:numPr>
                <w:ilvl w:val="0"/>
                <w:numId w:val="266"/>
              </w:numPr>
              <w:tabs>
                <w:tab w:val="left" w:pos="882"/>
              </w:tabs>
              <w:ind w:left="878"/>
              <w:jc w:val="both"/>
              <w:rPr>
                <w:rFonts w:ascii="Bookman Old Style" w:hAnsi="Bookman Old Style" w:cs="Times New Roman"/>
                <w:lang w:val="sv-SE"/>
              </w:rPr>
            </w:pPr>
            <w:r w:rsidRPr="008B5A4D">
              <w:rPr>
                <w:rFonts w:ascii="Bookman Old Style" w:hAnsi="Bookman Old Style" w:cs="Times New Roman"/>
                <w:lang w:val="en-US"/>
              </w:rPr>
              <w:t xml:space="preserve">pengembangan </w:t>
            </w:r>
            <w:r w:rsidR="00E66870" w:rsidRPr="008B5A4D">
              <w:rPr>
                <w:rFonts w:ascii="Bookman Old Style" w:hAnsi="Bookman Old Style" w:cs="Times New Roman"/>
                <w:lang w:val="en-US"/>
              </w:rPr>
              <w:t xml:space="preserve">baru ruas-ruas </w:t>
            </w:r>
            <w:r w:rsidR="00B24328" w:rsidRPr="008B5A4D">
              <w:rPr>
                <w:rFonts w:ascii="Bookman Old Style" w:hAnsi="Bookman Old Style" w:cs="Times New Roman"/>
                <w:lang w:val="en-US"/>
              </w:rPr>
              <w:t xml:space="preserve">jalan untuk meningkatkan aksesibilitas </w:t>
            </w:r>
            <w:r w:rsidR="004E2D18" w:rsidRPr="008B5A4D">
              <w:rPr>
                <w:rFonts w:ascii="Bookman Old Style" w:hAnsi="Bookman Old Style" w:cs="Times New Roman"/>
                <w:lang w:val="en-US"/>
              </w:rPr>
              <w:t>kawasan permukiman terisolir.</w:t>
            </w:r>
            <w:r w:rsidR="004E2D18" w:rsidRPr="008B5A4D">
              <w:rPr>
                <w:rFonts w:ascii="Bookman Old Style" w:hAnsi="Bookman Old Style" w:cs="Times New Roman"/>
                <w:lang w:val="sv-SE"/>
              </w:rPr>
              <w:t xml:space="preserve"> </w:t>
            </w:r>
          </w:p>
          <w:p w:rsidR="004E2D18" w:rsidRPr="008B5A4D" w:rsidRDefault="004E2D18" w:rsidP="00D73380">
            <w:pPr>
              <w:numPr>
                <w:ilvl w:val="0"/>
                <w:numId w:val="264"/>
              </w:numPr>
              <w:tabs>
                <w:tab w:val="clear" w:pos="720"/>
              </w:tabs>
              <w:spacing w:before="120"/>
              <w:ind w:left="522" w:hanging="522"/>
              <w:jc w:val="both"/>
              <w:rPr>
                <w:rFonts w:ascii="Bookman Old Style" w:hAnsi="Bookman Old Style" w:cs="Times New Roman"/>
                <w:lang w:val="sv-SE"/>
              </w:rPr>
            </w:pPr>
            <w:r w:rsidRPr="008B5A4D">
              <w:rPr>
                <w:rFonts w:ascii="Bookman Old Style" w:hAnsi="Bookman Old Style" w:cs="Times New Roman"/>
                <w:lang w:val="sv-SE"/>
              </w:rPr>
              <w:t>Sebaran jaringan jalan kabupaten sebagaimana dimaksud pada ayat (1)</w:t>
            </w:r>
            <w:r w:rsidR="00052F81" w:rsidRPr="008B5A4D">
              <w:rPr>
                <w:rFonts w:ascii="Bookman Old Style" w:hAnsi="Bookman Old Style" w:cs="Times New Roman"/>
              </w:rPr>
              <w:t xml:space="preserve"> huruf b dan c serta ayat (2) huruf c,</w:t>
            </w:r>
            <w:r w:rsidRPr="008B5A4D">
              <w:rPr>
                <w:rFonts w:ascii="Bookman Old Style" w:hAnsi="Bookman Old Style" w:cs="Times New Roman"/>
                <w:lang w:val="sv-SE"/>
              </w:rPr>
              <w:t xml:space="preserve"> ditetapkan dengan Keputusan Bupati. </w:t>
            </w:r>
          </w:p>
          <w:p w:rsidR="004E2D18" w:rsidRPr="008B5A4D" w:rsidRDefault="004E2D18" w:rsidP="00D73380">
            <w:pPr>
              <w:spacing w:before="120"/>
              <w:jc w:val="both"/>
              <w:rPr>
                <w:rFonts w:ascii="Bookman Old Style" w:hAnsi="Bookman Old Style" w:cs="Times New Roman"/>
                <w:lang w:val="sv-SE"/>
              </w:rPr>
            </w:pPr>
          </w:p>
          <w:p w:rsidR="00AF7DEC" w:rsidRPr="008B5A4D" w:rsidRDefault="00C76D5D" w:rsidP="00D73380">
            <w:pPr>
              <w:ind w:right="-6"/>
              <w:jc w:val="center"/>
              <w:outlineLvl w:val="0"/>
              <w:rPr>
                <w:rFonts w:ascii="Bookman Old Style" w:hAnsi="Bookman Old Style" w:cs="Times New Roman"/>
                <w:lang w:val="fi-FI"/>
              </w:rPr>
            </w:pPr>
            <w:r w:rsidRPr="008B5A4D">
              <w:rPr>
                <w:rFonts w:ascii="Bookman Old Style" w:hAnsi="Bookman Old Style" w:cs="Times New Roman"/>
                <w:lang w:val="fi-FI"/>
              </w:rPr>
              <w:t>Paragraf 2</w:t>
            </w:r>
          </w:p>
          <w:p w:rsidR="00FC602A" w:rsidRPr="008B5A4D" w:rsidRDefault="00EC7156" w:rsidP="00D73380">
            <w:pPr>
              <w:ind w:right="-6"/>
              <w:jc w:val="center"/>
              <w:outlineLvl w:val="0"/>
              <w:rPr>
                <w:rFonts w:ascii="Bookman Old Style" w:hAnsi="Bookman Old Style" w:cs="Times New Roman"/>
                <w:lang w:val="fi-FI"/>
              </w:rPr>
            </w:pPr>
            <w:r w:rsidRPr="008B5A4D">
              <w:rPr>
                <w:rFonts w:ascii="Bookman Old Style" w:hAnsi="Bookman Old Style" w:cs="Times New Roman"/>
                <w:lang w:val="fi-FI"/>
              </w:rPr>
              <w:t xml:space="preserve">Terminal dan Jaringan </w:t>
            </w:r>
            <w:r w:rsidR="00A11FA5" w:rsidRPr="008B5A4D">
              <w:rPr>
                <w:rFonts w:ascii="Bookman Old Style" w:hAnsi="Bookman Old Style" w:cs="Times New Roman"/>
                <w:lang w:val="fi-FI"/>
              </w:rPr>
              <w:t xml:space="preserve">Angkutan </w:t>
            </w:r>
            <w:r w:rsidRPr="008B5A4D">
              <w:rPr>
                <w:rFonts w:ascii="Bookman Old Style" w:hAnsi="Bookman Old Style" w:cs="Times New Roman"/>
                <w:lang w:val="fi-FI"/>
              </w:rPr>
              <w:t xml:space="preserve">Umum </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 xml:space="preserve">Pasal </w:t>
            </w:r>
            <w:r w:rsidR="00E66870" w:rsidRPr="008B5A4D">
              <w:rPr>
                <w:rFonts w:ascii="Bookman Old Style" w:hAnsi="Bookman Old Style" w:cs="Times New Roman"/>
                <w:b w:val="0"/>
                <w:bCs w:val="0"/>
                <w:lang w:val="fi-FI"/>
              </w:rPr>
              <w:t>20</w:t>
            </w:r>
          </w:p>
          <w:p w:rsidR="00EC7156" w:rsidRPr="008B5A4D" w:rsidRDefault="00EC7156" w:rsidP="00D73380">
            <w:pPr>
              <w:numPr>
                <w:ilvl w:val="0"/>
                <w:numId w:val="86"/>
              </w:numPr>
              <w:tabs>
                <w:tab w:val="clear" w:pos="720"/>
                <w:tab w:val="num" w:pos="522"/>
              </w:tabs>
              <w:ind w:left="522" w:hanging="538"/>
              <w:jc w:val="both"/>
              <w:rPr>
                <w:rFonts w:ascii="Bookman Old Style" w:hAnsi="Bookman Old Style" w:cs="Times New Roman"/>
              </w:rPr>
            </w:pPr>
            <w:r w:rsidRPr="008B5A4D">
              <w:rPr>
                <w:rFonts w:ascii="Bookman Old Style" w:hAnsi="Bookman Old Style" w:cs="Times New Roman"/>
              </w:rPr>
              <w:t>Terminal dan jaringan angkutan umum sebagaimana dimaksud dalam pasal 1</w:t>
            </w:r>
            <w:r w:rsidR="00E66870" w:rsidRPr="008B5A4D">
              <w:rPr>
                <w:rFonts w:ascii="Bookman Old Style" w:hAnsi="Bookman Old Style" w:cs="Times New Roman"/>
                <w:lang w:val="fi-FI"/>
              </w:rPr>
              <w:t>8</w:t>
            </w:r>
            <w:r w:rsidRPr="008B5A4D">
              <w:rPr>
                <w:rFonts w:ascii="Bookman Old Style" w:hAnsi="Bookman Old Style" w:cs="Times New Roman"/>
              </w:rPr>
              <w:t xml:space="preserve"> ayat (1) huruf b, meliputi :</w:t>
            </w:r>
          </w:p>
          <w:p w:rsidR="00EC7156" w:rsidRPr="008B5A4D" w:rsidRDefault="00EC7156" w:rsidP="00D73380">
            <w:pPr>
              <w:numPr>
                <w:ilvl w:val="0"/>
                <w:numId w:val="267"/>
              </w:numPr>
              <w:tabs>
                <w:tab w:val="left" w:pos="882"/>
              </w:tabs>
              <w:ind w:left="882" w:right="28"/>
              <w:jc w:val="both"/>
              <w:rPr>
                <w:rFonts w:ascii="Bookman Old Style" w:hAnsi="Bookman Old Style" w:cs="Tahoma"/>
              </w:rPr>
            </w:pPr>
            <w:r w:rsidRPr="008B5A4D">
              <w:rPr>
                <w:rFonts w:ascii="Bookman Old Style" w:hAnsi="Bookman Old Style" w:cs="Tahoma"/>
              </w:rPr>
              <w:t xml:space="preserve">terminal </w:t>
            </w:r>
            <w:r w:rsidR="00A11FA5" w:rsidRPr="008B5A4D">
              <w:rPr>
                <w:rFonts w:ascii="Bookman Old Style" w:hAnsi="Bookman Old Style" w:cs="Tahoma"/>
                <w:lang w:val="en-US"/>
              </w:rPr>
              <w:t>penumpang</w:t>
            </w:r>
            <w:r w:rsidRPr="008B5A4D">
              <w:rPr>
                <w:rFonts w:ascii="Bookman Old Style" w:hAnsi="Bookman Old Style" w:cs="Tahoma"/>
              </w:rPr>
              <w:t>;</w:t>
            </w:r>
            <w:r w:rsidR="002E776C" w:rsidRPr="008B5A4D">
              <w:rPr>
                <w:rFonts w:ascii="Bookman Old Style" w:hAnsi="Bookman Old Style" w:cs="Tahoma"/>
                <w:lang w:val="en-US"/>
              </w:rPr>
              <w:t xml:space="preserve"> dan</w:t>
            </w:r>
          </w:p>
          <w:p w:rsidR="00EC7156" w:rsidRPr="008B5A4D" w:rsidRDefault="00EC7156" w:rsidP="00D73380">
            <w:pPr>
              <w:numPr>
                <w:ilvl w:val="0"/>
                <w:numId w:val="267"/>
              </w:numPr>
              <w:tabs>
                <w:tab w:val="left" w:pos="882"/>
              </w:tabs>
              <w:ind w:left="882" w:right="28"/>
              <w:jc w:val="both"/>
              <w:rPr>
                <w:rFonts w:ascii="Bookman Old Style" w:hAnsi="Bookman Old Style" w:cs="Tahoma"/>
              </w:rPr>
            </w:pPr>
            <w:r w:rsidRPr="008B5A4D">
              <w:rPr>
                <w:rFonts w:ascii="Bookman Old Style" w:hAnsi="Bookman Old Style" w:cs="Tahoma"/>
              </w:rPr>
              <w:t>trayek angkutan umum</w:t>
            </w:r>
            <w:r w:rsidR="002E776C" w:rsidRPr="008B5A4D">
              <w:rPr>
                <w:rFonts w:ascii="Bookman Old Style" w:hAnsi="Bookman Old Style" w:cs="Tahoma"/>
                <w:lang w:val="en-US"/>
              </w:rPr>
              <w:t>.</w:t>
            </w:r>
            <w:r w:rsidRPr="008B5A4D">
              <w:rPr>
                <w:rFonts w:ascii="Bookman Old Style" w:hAnsi="Bookman Old Style" w:cs="Tahoma"/>
              </w:rPr>
              <w:t xml:space="preserve"> </w:t>
            </w:r>
          </w:p>
          <w:p w:rsidR="00FC602A" w:rsidRPr="008B5A4D" w:rsidRDefault="00EC7156" w:rsidP="00D73380">
            <w:pPr>
              <w:numPr>
                <w:ilvl w:val="0"/>
                <w:numId w:val="86"/>
              </w:numPr>
              <w:tabs>
                <w:tab w:val="clear" w:pos="720"/>
                <w:tab w:val="num" w:pos="522"/>
              </w:tabs>
              <w:spacing w:before="120"/>
              <w:ind w:left="519" w:hanging="533"/>
              <w:jc w:val="both"/>
              <w:rPr>
                <w:rFonts w:ascii="Bookman Old Style" w:hAnsi="Bookman Old Style" w:cs="Times New Roman"/>
              </w:rPr>
            </w:pPr>
            <w:r w:rsidRPr="008B5A4D">
              <w:rPr>
                <w:rFonts w:ascii="Bookman Old Style" w:hAnsi="Bookman Old Style" w:cs="Times New Roman"/>
              </w:rPr>
              <w:t xml:space="preserve">Terminal </w:t>
            </w:r>
            <w:r w:rsidR="00A11FA5" w:rsidRPr="008B5A4D">
              <w:rPr>
                <w:rFonts w:ascii="Bookman Old Style" w:hAnsi="Bookman Old Style" w:cs="Times New Roman"/>
              </w:rPr>
              <w:t xml:space="preserve">penumpang </w:t>
            </w:r>
            <w:r w:rsidR="00D61B5D" w:rsidRPr="008B5A4D">
              <w:rPr>
                <w:rFonts w:ascii="Bookman Old Style" w:hAnsi="Bookman Old Style" w:cs="Times New Roman"/>
              </w:rPr>
              <w:t>sebagaimana dimaksud pada ayat (1) huruf a merupakan jaringan prasarana angkutan penumpang</w:t>
            </w:r>
            <w:r w:rsidR="00FC602A" w:rsidRPr="008B5A4D">
              <w:rPr>
                <w:rFonts w:ascii="Bookman Old Style" w:hAnsi="Bookman Old Style" w:cs="Times New Roman"/>
              </w:rPr>
              <w:t xml:space="preserve"> </w:t>
            </w:r>
            <w:r w:rsidR="00784F7E" w:rsidRPr="008B5A4D">
              <w:rPr>
                <w:rFonts w:ascii="Bookman Old Style" w:hAnsi="Bookman Old Style" w:cs="Times New Roman"/>
              </w:rPr>
              <w:t>meliputi :</w:t>
            </w:r>
          </w:p>
          <w:p w:rsidR="00FC602A" w:rsidRPr="008B5A4D" w:rsidRDefault="00A11FA5" w:rsidP="00D73380">
            <w:pPr>
              <w:numPr>
                <w:ilvl w:val="0"/>
                <w:numId w:val="87"/>
              </w:numPr>
              <w:tabs>
                <w:tab w:val="clear" w:pos="720"/>
                <w:tab w:val="num" w:pos="882"/>
              </w:tabs>
              <w:ind w:left="979" w:hanging="457"/>
              <w:jc w:val="both"/>
              <w:rPr>
                <w:rFonts w:ascii="Bookman Old Style" w:hAnsi="Bookman Old Style" w:cs="Times New Roman"/>
              </w:rPr>
            </w:pPr>
            <w:r w:rsidRPr="008B5A4D">
              <w:rPr>
                <w:rFonts w:ascii="Bookman Old Style" w:hAnsi="Bookman Old Style" w:cs="Times New Roman"/>
              </w:rPr>
              <w:t>peningkatan fas</w:t>
            </w:r>
            <w:r w:rsidR="00CD0586" w:rsidRPr="008B5A4D">
              <w:rPr>
                <w:rFonts w:ascii="Bookman Old Style" w:hAnsi="Bookman Old Style" w:cs="Times New Roman"/>
              </w:rPr>
              <w:t>i</w:t>
            </w:r>
            <w:r w:rsidRPr="008B5A4D">
              <w:rPr>
                <w:rFonts w:ascii="Bookman Old Style" w:hAnsi="Bookman Old Style" w:cs="Times New Roman"/>
              </w:rPr>
              <w:t xml:space="preserve">litas </w:t>
            </w:r>
            <w:r w:rsidR="00C5272C" w:rsidRPr="008B5A4D">
              <w:rPr>
                <w:rFonts w:ascii="Bookman Old Style" w:hAnsi="Bookman Old Style" w:cs="Times New Roman"/>
              </w:rPr>
              <w:t>t</w:t>
            </w:r>
            <w:r w:rsidR="00FC602A" w:rsidRPr="008B5A4D">
              <w:rPr>
                <w:rFonts w:ascii="Bookman Old Style" w:hAnsi="Bookman Old Style" w:cs="Times New Roman"/>
              </w:rPr>
              <w:t>erminal Type B</w:t>
            </w:r>
            <w:r w:rsidR="00F57839" w:rsidRPr="008B5A4D">
              <w:rPr>
                <w:rFonts w:ascii="Bookman Old Style" w:hAnsi="Bookman Old Style" w:cs="Times New Roman"/>
              </w:rPr>
              <w:t xml:space="preserve"> yang telah ada</w:t>
            </w:r>
            <w:r w:rsidR="00FC602A" w:rsidRPr="008B5A4D">
              <w:rPr>
                <w:rFonts w:ascii="Bookman Old Style" w:hAnsi="Bookman Old Style" w:cs="Times New Roman"/>
              </w:rPr>
              <w:t xml:space="preserve">, </w:t>
            </w:r>
            <w:r w:rsidR="00784F7E" w:rsidRPr="008B5A4D">
              <w:rPr>
                <w:rFonts w:ascii="Bookman Old Style" w:hAnsi="Bookman Old Style" w:cs="Times New Roman"/>
              </w:rPr>
              <w:t>meliputi :</w:t>
            </w:r>
            <w:r w:rsidR="00FC602A" w:rsidRPr="008B5A4D">
              <w:rPr>
                <w:rFonts w:ascii="Bookman Old Style" w:hAnsi="Bookman Old Style" w:cs="Times New Roman"/>
              </w:rPr>
              <w:t xml:space="preserve"> </w:t>
            </w:r>
          </w:p>
          <w:p w:rsidR="00FC602A" w:rsidRPr="008B5A4D" w:rsidRDefault="00FC602A" w:rsidP="00D73380">
            <w:pPr>
              <w:numPr>
                <w:ilvl w:val="0"/>
                <w:numId w:val="88"/>
              </w:numPr>
              <w:ind w:left="1242"/>
              <w:jc w:val="both"/>
              <w:rPr>
                <w:rFonts w:ascii="Bookman Old Style" w:hAnsi="Bookman Old Style" w:cs="Times New Roman"/>
              </w:rPr>
            </w:pPr>
            <w:r w:rsidRPr="008B5A4D">
              <w:rPr>
                <w:rFonts w:ascii="Bookman Old Style" w:hAnsi="Bookman Old Style" w:cs="Times New Roman"/>
              </w:rPr>
              <w:t>Terminal Loka Çrana</w:t>
            </w:r>
            <w:r w:rsidRPr="008B5A4D">
              <w:rPr>
                <w:rFonts w:ascii="Bookman Old Style" w:hAnsi="Bookman Old Style" w:cs="Times New Roman"/>
                <w:lang w:val="it-IT"/>
              </w:rPr>
              <w:t xml:space="preserve"> Bangli</w:t>
            </w:r>
            <w:r w:rsidR="00FF2237" w:rsidRPr="008B5A4D">
              <w:rPr>
                <w:rFonts w:ascii="Bookman Old Style" w:hAnsi="Bookman Old Style" w:cs="Times New Roman"/>
                <w:lang w:val="it-IT"/>
              </w:rPr>
              <w:t>; dan</w:t>
            </w:r>
          </w:p>
          <w:p w:rsidR="00FC602A" w:rsidRPr="008B5A4D" w:rsidRDefault="00FC602A" w:rsidP="00D73380">
            <w:pPr>
              <w:numPr>
                <w:ilvl w:val="0"/>
                <w:numId w:val="88"/>
              </w:numPr>
              <w:ind w:left="1242"/>
              <w:jc w:val="both"/>
              <w:rPr>
                <w:rFonts w:ascii="Bookman Old Style" w:hAnsi="Bookman Old Style" w:cs="Times New Roman"/>
              </w:rPr>
            </w:pPr>
            <w:r w:rsidRPr="008B5A4D">
              <w:rPr>
                <w:rFonts w:ascii="Bookman Old Style" w:hAnsi="Bookman Old Style" w:cs="Times New Roman"/>
              </w:rPr>
              <w:t>Terminal Kintamani</w:t>
            </w:r>
            <w:r w:rsidR="00CD0586" w:rsidRPr="008B5A4D">
              <w:rPr>
                <w:rFonts w:ascii="Bookman Old Style" w:hAnsi="Bookman Old Style" w:cs="Times New Roman"/>
              </w:rPr>
              <w:t>.</w:t>
            </w:r>
            <w:r w:rsidRPr="008B5A4D">
              <w:rPr>
                <w:rFonts w:ascii="Bookman Old Style" w:hAnsi="Bookman Old Style" w:cs="Times New Roman"/>
              </w:rPr>
              <w:t xml:space="preserve"> </w:t>
            </w:r>
          </w:p>
          <w:p w:rsidR="00FC602A" w:rsidRPr="008B5A4D" w:rsidRDefault="00F57839" w:rsidP="00D73380">
            <w:pPr>
              <w:numPr>
                <w:ilvl w:val="0"/>
                <w:numId w:val="87"/>
              </w:numPr>
              <w:tabs>
                <w:tab w:val="clear" w:pos="720"/>
                <w:tab w:val="num" w:pos="882"/>
              </w:tabs>
              <w:ind w:left="979" w:hanging="457"/>
              <w:jc w:val="both"/>
              <w:rPr>
                <w:rFonts w:ascii="Bookman Old Style" w:hAnsi="Bookman Old Style" w:cs="Times New Roman"/>
              </w:rPr>
            </w:pPr>
            <w:r w:rsidRPr="008B5A4D">
              <w:rPr>
                <w:rFonts w:ascii="Bookman Old Style" w:hAnsi="Bookman Old Style" w:cs="Times New Roman"/>
              </w:rPr>
              <w:t>p</w:t>
            </w:r>
            <w:r w:rsidR="00A11FA5" w:rsidRPr="008B5A4D">
              <w:rPr>
                <w:rFonts w:ascii="Bookman Old Style" w:hAnsi="Bookman Old Style" w:cs="Times New Roman"/>
              </w:rPr>
              <w:t>eningkatan fas</w:t>
            </w:r>
            <w:r w:rsidR="00CD0586" w:rsidRPr="008B5A4D">
              <w:rPr>
                <w:rFonts w:ascii="Bookman Old Style" w:hAnsi="Bookman Old Style" w:cs="Times New Roman"/>
              </w:rPr>
              <w:t>i</w:t>
            </w:r>
            <w:r w:rsidR="00A11FA5" w:rsidRPr="008B5A4D">
              <w:rPr>
                <w:rFonts w:ascii="Bookman Old Style" w:hAnsi="Bookman Old Style" w:cs="Times New Roman"/>
              </w:rPr>
              <w:t xml:space="preserve">litas </w:t>
            </w:r>
            <w:r w:rsidR="00FC602A" w:rsidRPr="008B5A4D">
              <w:rPr>
                <w:rFonts w:ascii="Bookman Old Style" w:hAnsi="Bookman Old Style" w:cs="Times New Roman"/>
              </w:rPr>
              <w:t>Terminal Type C</w:t>
            </w:r>
            <w:r w:rsidRPr="008B5A4D">
              <w:rPr>
                <w:rFonts w:ascii="Bookman Old Style" w:hAnsi="Bookman Old Style" w:cs="Times New Roman"/>
              </w:rPr>
              <w:t xml:space="preserve"> yang telah ada</w:t>
            </w:r>
            <w:r w:rsidR="00FC602A" w:rsidRPr="008B5A4D">
              <w:rPr>
                <w:rFonts w:ascii="Bookman Old Style" w:hAnsi="Bookman Old Style" w:cs="Times New Roman"/>
              </w:rPr>
              <w:t xml:space="preserve">, </w:t>
            </w:r>
            <w:r w:rsidR="00784F7E" w:rsidRPr="008B5A4D">
              <w:rPr>
                <w:rFonts w:ascii="Bookman Old Style" w:hAnsi="Bookman Old Style" w:cs="Times New Roman"/>
              </w:rPr>
              <w:t>meliputi :</w:t>
            </w:r>
            <w:r w:rsidR="00FC602A" w:rsidRPr="008B5A4D">
              <w:rPr>
                <w:rFonts w:ascii="Bookman Old Style" w:hAnsi="Bookman Old Style" w:cs="Times New Roman"/>
              </w:rPr>
              <w:t xml:space="preserve"> </w:t>
            </w:r>
          </w:p>
          <w:p w:rsidR="00FC602A" w:rsidRPr="008B5A4D" w:rsidRDefault="00FC602A" w:rsidP="00D73380">
            <w:pPr>
              <w:numPr>
                <w:ilvl w:val="0"/>
                <w:numId w:val="89"/>
              </w:numPr>
              <w:ind w:left="1242"/>
              <w:jc w:val="both"/>
              <w:rPr>
                <w:rFonts w:ascii="Bookman Old Style" w:hAnsi="Bookman Old Style" w:cs="Times New Roman"/>
              </w:rPr>
            </w:pPr>
            <w:r w:rsidRPr="008B5A4D">
              <w:rPr>
                <w:rFonts w:ascii="Bookman Old Style" w:hAnsi="Bookman Old Style" w:cs="Times New Roman"/>
              </w:rPr>
              <w:t>Terminal Kayuamba;</w:t>
            </w:r>
            <w:r w:rsidR="00F57839" w:rsidRPr="008B5A4D">
              <w:rPr>
                <w:rFonts w:ascii="Bookman Old Style" w:hAnsi="Bookman Old Style" w:cs="Times New Roman"/>
              </w:rPr>
              <w:t xml:space="preserve"> dan</w:t>
            </w:r>
          </w:p>
          <w:p w:rsidR="00FC602A" w:rsidRPr="008B5A4D" w:rsidRDefault="00CD0586" w:rsidP="00D73380">
            <w:pPr>
              <w:numPr>
                <w:ilvl w:val="0"/>
                <w:numId w:val="89"/>
              </w:numPr>
              <w:ind w:left="1242"/>
              <w:jc w:val="both"/>
              <w:rPr>
                <w:rFonts w:ascii="Bookman Old Style" w:hAnsi="Bookman Old Style" w:cs="Times New Roman"/>
              </w:rPr>
            </w:pPr>
            <w:r w:rsidRPr="008B5A4D">
              <w:rPr>
                <w:rFonts w:ascii="Bookman Old Style" w:hAnsi="Bookman Old Style" w:cs="Times New Roman"/>
              </w:rPr>
              <w:t>Terminal Yangapi.</w:t>
            </w:r>
          </w:p>
          <w:p w:rsidR="00F57839" w:rsidRPr="008B5A4D" w:rsidRDefault="00F57839" w:rsidP="00D73380">
            <w:pPr>
              <w:numPr>
                <w:ilvl w:val="0"/>
                <w:numId w:val="87"/>
              </w:numPr>
              <w:tabs>
                <w:tab w:val="clear" w:pos="720"/>
                <w:tab w:val="num" w:pos="882"/>
              </w:tabs>
              <w:ind w:left="979" w:hanging="457"/>
              <w:jc w:val="both"/>
              <w:rPr>
                <w:rFonts w:ascii="Bookman Old Style" w:hAnsi="Bookman Old Style" w:cs="Times New Roman"/>
              </w:rPr>
            </w:pPr>
            <w:r w:rsidRPr="008B5A4D">
              <w:rPr>
                <w:rFonts w:ascii="Bookman Old Style" w:hAnsi="Bookman Old Style" w:cs="Times New Roman"/>
              </w:rPr>
              <w:t xml:space="preserve">pengembangan baru Terminal Type C, </w:t>
            </w:r>
            <w:r w:rsidRPr="008B5A4D">
              <w:rPr>
                <w:rFonts w:ascii="Bookman Old Style" w:hAnsi="Bookman Old Style" w:cs="Times New Roman"/>
                <w:lang w:val="nb-NO"/>
              </w:rPr>
              <w:t>meliputi :</w:t>
            </w:r>
            <w:r w:rsidRPr="008B5A4D">
              <w:rPr>
                <w:rFonts w:ascii="Bookman Old Style" w:hAnsi="Bookman Old Style" w:cs="Times New Roman"/>
              </w:rPr>
              <w:t xml:space="preserve"> </w:t>
            </w:r>
          </w:p>
          <w:p w:rsidR="00FC602A" w:rsidRPr="008B5A4D" w:rsidRDefault="00FC602A" w:rsidP="00D73380">
            <w:pPr>
              <w:numPr>
                <w:ilvl w:val="0"/>
                <w:numId w:val="290"/>
              </w:numPr>
              <w:ind w:left="1242"/>
              <w:jc w:val="both"/>
              <w:rPr>
                <w:rFonts w:ascii="Bookman Old Style" w:hAnsi="Bookman Old Style" w:cs="Times New Roman"/>
              </w:rPr>
            </w:pPr>
            <w:r w:rsidRPr="008B5A4D">
              <w:rPr>
                <w:rFonts w:ascii="Bookman Old Style" w:hAnsi="Bookman Old Style" w:cs="Times New Roman"/>
              </w:rPr>
              <w:t xml:space="preserve">Terminal </w:t>
            </w:r>
            <w:r w:rsidR="00F57839" w:rsidRPr="008B5A4D">
              <w:rPr>
                <w:rFonts w:ascii="Bookman Old Style" w:hAnsi="Bookman Old Style" w:cs="Times New Roman"/>
                <w:lang w:val="en-US"/>
              </w:rPr>
              <w:t>Belantih/</w:t>
            </w:r>
            <w:r w:rsidRPr="008B5A4D">
              <w:rPr>
                <w:rFonts w:ascii="Bookman Old Style" w:hAnsi="Bookman Old Style" w:cs="Times New Roman"/>
              </w:rPr>
              <w:t>Catur</w:t>
            </w:r>
            <w:r w:rsidR="00066B5C" w:rsidRPr="008B5A4D">
              <w:rPr>
                <w:rFonts w:ascii="Bookman Old Style" w:hAnsi="Bookman Old Style" w:cs="Times New Roman"/>
                <w:lang w:val="en-US"/>
              </w:rPr>
              <w:t>;</w:t>
            </w:r>
          </w:p>
          <w:p w:rsidR="00FC602A" w:rsidRPr="008B5A4D" w:rsidRDefault="00FC602A" w:rsidP="00D73380">
            <w:pPr>
              <w:numPr>
                <w:ilvl w:val="0"/>
                <w:numId w:val="290"/>
              </w:numPr>
              <w:ind w:left="1242"/>
              <w:jc w:val="both"/>
              <w:rPr>
                <w:rFonts w:ascii="Bookman Old Style" w:hAnsi="Bookman Old Style" w:cs="Times New Roman"/>
              </w:rPr>
            </w:pPr>
            <w:r w:rsidRPr="008B5A4D">
              <w:rPr>
                <w:rFonts w:ascii="Bookman Old Style" w:hAnsi="Bookman Old Style" w:cs="Times New Roman"/>
              </w:rPr>
              <w:t>Terminal Kedisan</w:t>
            </w:r>
            <w:r w:rsidR="00066B5C" w:rsidRPr="008B5A4D">
              <w:rPr>
                <w:rFonts w:ascii="Bookman Old Style" w:hAnsi="Bookman Old Style" w:cs="Times New Roman"/>
                <w:lang w:val="en-US"/>
              </w:rPr>
              <w:t>;</w:t>
            </w:r>
            <w:r w:rsidR="00C5272C" w:rsidRPr="008B5A4D">
              <w:rPr>
                <w:rFonts w:ascii="Bookman Old Style" w:hAnsi="Bookman Old Style" w:cs="Times New Roman"/>
                <w:lang w:val="en-US"/>
              </w:rPr>
              <w:t xml:space="preserve"> dan</w:t>
            </w:r>
          </w:p>
          <w:p w:rsidR="00FC602A" w:rsidRPr="008B5A4D" w:rsidRDefault="00FC602A" w:rsidP="00D73380">
            <w:pPr>
              <w:numPr>
                <w:ilvl w:val="0"/>
                <w:numId w:val="290"/>
              </w:numPr>
              <w:ind w:left="1242"/>
              <w:jc w:val="both"/>
              <w:rPr>
                <w:rFonts w:ascii="Bookman Old Style" w:hAnsi="Bookman Old Style" w:cs="Times New Roman"/>
              </w:rPr>
            </w:pPr>
            <w:r w:rsidRPr="008B5A4D">
              <w:rPr>
                <w:rFonts w:ascii="Bookman Old Style" w:hAnsi="Bookman Old Style" w:cs="Times New Roman"/>
              </w:rPr>
              <w:t>Terminal Bayung</w:t>
            </w:r>
            <w:r w:rsidR="003D75FD" w:rsidRPr="008B5A4D">
              <w:rPr>
                <w:rFonts w:ascii="Bookman Old Style" w:hAnsi="Bookman Old Style" w:cs="Times New Roman"/>
              </w:rPr>
              <w:t xml:space="preserve"> G</w:t>
            </w:r>
            <w:r w:rsidRPr="008B5A4D">
              <w:rPr>
                <w:rFonts w:ascii="Bookman Old Style" w:hAnsi="Bookman Old Style" w:cs="Times New Roman"/>
              </w:rPr>
              <w:t>ede</w:t>
            </w:r>
            <w:r w:rsidR="00066B5C" w:rsidRPr="008B5A4D">
              <w:rPr>
                <w:rFonts w:ascii="Bookman Old Style" w:hAnsi="Bookman Old Style" w:cs="Times New Roman"/>
                <w:lang w:val="en-US"/>
              </w:rPr>
              <w:t>.</w:t>
            </w:r>
          </w:p>
          <w:p w:rsidR="00FC602A" w:rsidRPr="008B5A4D" w:rsidRDefault="00FC602A" w:rsidP="00D73380">
            <w:pPr>
              <w:numPr>
                <w:ilvl w:val="0"/>
                <w:numId w:val="86"/>
              </w:numPr>
              <w:tabs>
                <w:tab w:val="clear" w:pos="720"/>
                <w:tab w:val="num" w:pos="522"/>
              </w:tabs>
              <w:spacing w:before="120"/>
              <w:ind w:left="522" w:hanging="536"/>
              <w:jc w:val="both"/>
              <w:rPr>
                <w:rFonts w:ascii="Bookman Old Style" w:hAnsi="Bookman Old Style" w:cs="Times New Roman"/>
              </w:rPr>
            </w:pPr>
            <w:r w:rsidRPr="008B5A4D">
              <w:rPr>
                <w:rFonts w:ascii="Bookman Old Style" w:hAnsi="Bookman Old Style" w:cs="Times New Roman"/>
              </w:rPr>
              <w:t xml:space="preserve">trayek angkutan umum sebagaimana dimaksud pada ayat (1) huruf b, </w:t>
            </w:r>
            <w:r w:rsidR="00D61B5D" w:rsidRPr="008B5A4D">
              <w:rPr>
                <w:rFonts w:ascii="Bookman Old Style" w:hAnsi="Bookman Old Style" w:cs="Times New Roman"/>
              </w:rPr>
              <w:t xml:space="preserve">merupakan jaringan pelayanan angkutan penumpang </w:t>
            </w:r>
            <w:r w:rsidRPr="008B5A4D">
              <w:rPr>
                <w:rFonts w:ascii="Bookman Old Style" w:hAnsi="Bookman Old Style" w:cs="Times New Roman"/>
              </w:rPr>
              <w:t xml:space="preserve">meliputi </w:t>
            </w:r>
            <w:r w:rsidR="00A11FA5" w:rsidRPr="008B5A4D">
              <w:rPr>
                <w:rFonts w:ascii="Bookman Old Style" w:hAnsi="Bookman Old Style" w:cs="Times New Roman"/>
              </w:rPr>
              <w:t>:</w:t>
            </w:r>
            <w:r w:rsidRPr="008B5A4D">
              <w:rPr>
                <w:rFonts w:ascii="Bookman Old Style" w:hAnsi="Bookman Old Style" w:cs="Times New Roman"/>
              </w:rPr>
              <w:t xml:space="preserve"> </w:t>
            </w:r>
          </w:p>
          <w:p w:rsidR="00A11FA5" w:rsidRPr="008B5A4D" w:rsidRDefault="00C5272C" w:rsidP="00D73380">
            <w:pPr>
              <w:numPr>
                <w:ilvl w:val="0"/>
                <w:numId w:val="90"/>
              </w:numPr>
              <w:tabs>
                <w:tab w:val="left" w:pos="882"/>
              </w:tabs>
              <w:ind w:left="882" w:hanging="353"/>
              <w:jc w:val="both"/>
              <w:rPr>
                <w:rFonts w:ascii="Bookman Old Style" w:hAnsi="Bookman Old Style" w:cs="Times New Roman"/>
              </w:rPr>
            </w:pPr>
            <w:r w:rsidRPr="008B5A4D">
              <w:rPr>
                <w:rFonts w:ascii="Bookman Old Style" w:hAnsi="Bookman Old Style" w:cs="Times New Roman"/>
              </w:rPr>
              <w:t>t</w:t>
            </w:r>
            <w:r w:rsidR="00FC602A" w:rsidRPr="008B5A4D">
              <w:rPr>
                <w:rFonts w:ascii="Bookman Old Style" w:hAnsi="Bookman Old Style" w:cs="Times New Roman"/>
              </w:rPr>
              <w:t xml:space="preserve">rayek angkutan </w:t>
            </w:r>
            <w:r w:rsidR="00A11FA5" w:rsidRPr="008B5A4D">
              <w:rPr>
                <w:rFonts w:ascii="Bookman Old Style" w:hAnsi="Bookman Old Style" w:cs="Times New Roman"/>
                <w:lang w:val="sv-SE"/>
              </w:rPr>
              <w:t>kota dalam provinsi (AKDP) meliputi trayek :</w:t>
            </w:r>
          </w:p>
          <w:p w:rsidR="00A11FA5" w:rsidRPr="008B5A4D" w:rsidRDefault="00FC602A" w:rsidP="00D73380">
            <w:pPr>
              <w:numPr>
                <w:ilvl w:val="0"/>
                <w:numId w:val="289"/>
              </w:numPr>
              <w:tabs>
                <w:tab w:val="left" w:pos="1242"/>
              </w:tabs>
              <w:ind w:left="1242"/>
              <w:jc w:val="both"/>
              <w:rPr>
                <w:rFonts w:ascii="Bookman Old Style" w:hAnsi="Bookman Old Style" w:cs="Times New Roman"/>
                <w:lang w:val="it-IT"/>
              </w:rPr>
            </w:pPr>
            <w:r w:rsidRPr="008B5A4D">
              <w:rPr>
                <w:rFonts w:ascii="Bookman Old Style" w:hAnsi="Bookman Old Style" w:cs="Times New Roman"/>
              </w:rPr>
              <w:t xml:space="preserve">Terminal </w:t>
            </w:r>
            <w:r w:rsidR="00A11FA5" w:rsidRPr="008B5A4D">
              <w:rPr>
                <w:rFonts w:ascii="Bookman Old Style" w:hAnsi="Bookman Old Style" w:cs="Times New Roman"/>
                <w:lang w:val="it-IT"/>
              </w:rPr>
              <w:t xml:space="preserve">Kintamani – Terminal </w:t>
            </w:r>
            <w:r w:rsidR="00A11FA5" w:rsidRPr="008B5A4D">
              <w:rPr>
                <w:rFonts w:ascii="Bookman Old Style" w:hAnsi="Bookman Old Style" w:cs="Times New Roman"/>
              </w:rPr>
              <w:t>Loka Çrana</w:t>
            </w:r>
            <w:r w:rsidR="00A11FA5" w:rsidRPr="008B5A4D">
              <w:rPr>
                <w:rFonts w:ascii="Bookman Old Style" w:hAnsi="Bookman Old Style" w:cs="Times New Roman"/>
                <w:lang w:val="it-IT"/>
              </w:rPr>
              <w:t xml:space="preserve"> Bangli;</w:t>
            </w:r>
          </w:p>
          <w:p w:rsidR="00A11FA5" w:rsidRPr="008B5A4D" w:rsidRDefault="00A11FA5" w:rsidP="00D73380">
            <w:pPr>
              <w:numPr>
                <w:ilvl w:val="0"/>
                <w:numId w:val="289"/>
              </w:numPr>
              <w:tabs>
                <w:tab w:val="left" w:pos="1242"/>
              </w:tabs>
              <w:ind w:left="1242"/>
              <w:jc w:val="both"/>
              <w:rPr>
                <w:rFonts w:ascii="Bookman Old Style" w:hAnsi="Bookman Old Style" w:cs="Times New Roman"/>
              </w:rPr>
            </w:pPr>
            <w:r w:rsidRPr="008B5A4D">
              <w:rPr>
                <w:rFonts w:ascii="Bookman Old Style" w:hAnsi="Bookman Old Style" w:cs="Times New Roman"/>
              </w:rPr>
              <w:t xml:space="preserve">Terminal Loka Çrana Bangli - </w:t>
            </w:r>
            <w:r w:rsidR="00FC602A" w:rsidRPr="008B5A4D">
              <w:rPr>
                <w:rFonts w:ascii="Bookman Old Style" w:hAnsi="Bookman Old Style" w:cs="Times New Roman"/>
              </w:rPr>
              <w:t>Terminal Type A Mengwi (Kabupaten Badung)</w:t>
            </w:r>
            <w:r w:rsidRPr="008B5A4D">
              <w:rPr>
                <w:rFonts w:ascii="Bookman Old Style" w:hAnsi="Bookman Old Style" w:cs="Times New Roman"/>
              </w:rPr>
              <w:t>;</w:t>
            </w:r>
          </w:p>
          <w:p w:rsidR="00A11FA5" w:rsidRPr="008B5A4D" w:rsidRDefault="00A11FA5" w:rsidP="00D73380">
            <w:pPr>
              <w:numPr>
                <w:ilvl w:val="0"/>
                <w:numId w:val="289"/>
              </w:numPr>
              <w:tabs>
                <w:tab w:val="left" w:pos="1242"/>
              </w:tabs>
              <w:ind w:left="1242"/>
              <w:jc w:val="both"/>
              <w:rPr>
                <w:rFonts w:ascii="Bookman Old Style" w:hAnsi="Bookman Old Style" w:cs="Times New Roman"/>
              </w:rPr>
            </w:pPr>
            <w:r w:rsidRPr="008B5A4D">
              <w:rPr>
                <w:rFonts w:ascii="Bookman Old Style" w:hAnsi="Bookman Old Style" w:cs="Times New Roman"/>
              </w:rPr>
              <w:t xml:space="preserve">Terminal </w:t>
            </w:r>
            <w:r w:rsidR="00FC602A" w:rsidRPr="008B5A4D">
              <w:rPr>
                <w:rFonts w:ascii="Bookman Old Style" w:hAnsi="Bookman Old Style" w:cs="Times New Roman"/>
              </w:rPr>
              <w:t xml:space="preserve"> </w:t>
            </w:r>
            <w:r w:rsidRPr="008B5A4D">
              <w:rPr>
                <w:rFonts w:ascii="Bookman Old Style" w:hAnsi="Bookman Old Style" w:cs="Times New Roman"/>
              </w:rPr>
              <w:t xml:space="preserve">Loka Çrana Bangli - </w:t>
            </w:r>
            <w:r w:rsidR="00FC602A" w:rsidRPr="008B5A4D">
              <w:rPr>
                <w:rFonts w:ascii="Bookman Old Style" w:hAnsi="Bookman Old Style" w:cs="Times New Roman"/>
              </w:rPr>
              <w:t>Terminal  Klungkung</w:t>
            </w:r>
            <w:r w:rsidRPr="008B5A4D">
              <w:rPr>
                <w:rFonts w:ascii="Bookman Old Style" w:hAnsi="Bookman Old Style" w:cs="Times New Roman"/>
              </w:rPr>
              <w:t>;</w:t>
            </w:r>
          </w:p>
          <w:p w:rsidR="00A11FA5" w:rsidRPr="008B5A4D" w:rsidRDefault="00A11FA5" w:rsidP="00D73380">
            <w:pPr>
              <w:numPr>
                <w:ilvl w:val="0"/>
                <w:numId w:val="289"/>
              </w:numPr>
              <w:tabs>
                <w:tab w:val="left" w:pos="1242"/>
              </w:tabs>
              <w:ind w:left="1242"/>
              <w:jc w:val="both"/>
              <w:rPr>
                <w:rFonts w:ascii="Bookman Old Style" w:hAnsi="Bookman Old Style" w:cs="Times New Roman"/>
              </w:rPr>
            </w:pPr>
            <w:r w:rsidRPr="008B5A4D">
              <w:rPr>
                <w:rFonts w:ascii="Bookman Old Style" w:hAnsi="Bookman Old Style" w:cs="Times New Roman"/>
              </w:rPr>
              <w:lastRenderedPageBreak/>
              <w:t xml:space="preserve">Terminal  Loka Çrana Bangli - Terminal </w:t>
            </w:r>
            <w:r w:rsidR="00FC602A" w:rsidRPr="008B5A4D">
              <w:rPr>
                <w:rFonts w:ascii="Bookman Old Style" w:hAnsi="Bookman Old Style" w:cs="Times New Roman"/>
              </w:rPr>
              <w:t>Batubulan (Kabupaten Gianyar)</w:t>
            </w:r>
            <w:r w:rsidRPr="008B5A4D">
              <w:rPr>
                <w:rFonts w:ascii="Bookman Old Style" w:hAnsi="Bookman Old Style" w:cs="Times New Roman"/>
              </w:rPr>
              <w:t>;</w:t>
            </w:r>
          </w:p>
          <w:p w:rsidR="00FC602A" w:rsidRPr="008B5A4D" w:rsidRDefault="00A11FA5" w:rsidP="00D73380">
            <w:pPr>
              <w:numPr>
                <w:ilvl w:val="0"/>
                <w:numId w:val="289"/>
              </w:numPr>
              <w:tabs>
                <w:tab w:val="left" w:pos="1242"/>
              </w:tabs>
              <w:ind w:left="1242"/>
              <w:jc w:val="both"/>
              <w:rPr>
                <w:rFonts w:ascii="Bookman Old Style" w:hAnsi="Bookman Old Style" w:cs="Times New Roman"/>
              </w:rPr>
            </w:pPr>
            <w:r w:rsidRPr="008B5A4D">
              <w:rPr>
                <w:rFonts w:ascii="Bookman Old Style" w:hAnsi="Bookman Old Style" w:cs="Times New Roman"/>
              </w:rPr>
              <w:t xml:space="preserve">Terminal Kintamani – Terminal </w:t>
            </w:r>
            <w:r w:rsidR="00FC602A" w:rsidRPr="008B5A4D">
              <w:rPr>
                <w:rFonts w:ascii="Bookman Old Style" w:hAnsi="Bookman Old Style" w:cs="Times New Roman"/>
              </w:rPr>
              <w:t>Penarukan (Kabupaten Buleleng)</w:t>
            </w:r>
            <w:r w:rsidR="00C5272C" w:rsidRPr="008B5A4D">
              <w:rPr>
                <w:rFonts w:ascii="Bookman Old Style" w:hAnsi="Bookman Old Style" w:cs="Times New Roman"/>
              </w:rPr>
              <w:t>;</w:t>
            </w:r>
            <w:r w:rsidR="00FC602A" w:rsidRPr="008B5A4D">
              <w:rPr>
                <w:rFonts w:ascii="Bookman Old Style" w:hAnsi="Bookman Old Style" w:cs="Times New Roman"/>
              </w:rPr>
              <w:t xml:space="preserve"> </w:t>
            </w:r>
          </w:p>
          <w:p w:rsidR="00C85948" w:rsidRPr="008B5A4D" w:rsidRDefault="00A11FA5" w:rsidP="00D73380">
            <w:pPr>
              <w:numPr>
                <w:ilvl w:val="0"/>
                <w:numId w:val="289"/>
              </w:numPr>
              <w:tabs>
                <w:tab w:val="left" w:pos="1242"/>
              </w:tabs>
              <w:ind w:left="1242"/>
              <w:jc w:val="both"/>
              <w:rPr>
                <w:rFonts w:ascii="Bookman Old Style" w:hAnsi="Bookman Old Style" w:cs="Times New Roman"/>
              </w:rPr>
            </w:pPr>
            <w:r w:rsidRPr="008B5A4D">
              <w:rPr>
                <w:rFonts w:ascii="Bookman Old Style" w:hAnsi="Bookman Old Style" w:cs="Times New Roman"/>
              </w:rPr>
              <w:t>Terminal Loka Çrana Bangli – Terminal Penarukan (Kabupaten Buleleng);</w:t>
            </w:r>
          </w:p>
          <w:p w:rsidR="00A11FA5" w:rsidRPr="008B5A4D" w:rsidRDefault="00A11FA5" w:rsidP="00D73380">
            <w:pPr>
              <w:numPr>
                <w:ilvl w:val="0"/>
                <w:numId w:val="289"/>
              </w:numPr>
              <w:tabs>
                <w:tab w:val="left" w:pos="1242"/>
              </w:tabs>
              <w:ind w:left="1242"/>
              <w:jc w:val="both"/>
              <w:rPr>
                <w:rFonts w:ascii="Bookman Old Style" w:hAnsi="Bookman Old Style" w:cs="Times New Roman"/>
              </w:rPr>
            </w:pPr>
            <w:r w:rsidRPr="008B5A4D">
              <w:rPr>
                <w:rFonts w:ascii="Bookman Old Style" w:hAnsi="Bookman Old Style" w:cs="Times New Roman"/>
              </w:rPr>
              <w:t>Terminal Loka Çrana Bangli  - Terminal Kayuamba/Terminal Yangapi</w:t>
            </w:r>
            <w:r w:rsidR="00F57839" w:rsidRPr="008B5A4D">
              <w:rPr>
                <w:rFonts w:ascii="Bookman Old Style" w:hAnsi="Bookman Old Style" w:cs="Times New Roman"/>
              </w:rPr>
              <w:t>; dan</w:t>
            </w:r>
          </w:p>
          <w:p w:rsidR="00A11FA5" w:rsidRPr="008B5A4D" w:rsidRDefault="00A11FA5" w:rsidP="00D73380">
            <w:pPr>
              <w:numPr>
                <w:ilvl w:val="0"/>
                <w:numId w:val="289"/>
              </w:numPr>
              <w:tabs>
                <w:tab w:val="left" w:pos="1242"/>
              </w:tabs>
              <w:ind w:left="1242"/>
              <w:jc w:val="both"/>
              <w:rPr>
                <w:rFonts w:ascii="Bookman Old Style" w:hAnsi="Bookman Old Style" w:cs="Times New Roman"/>
              </w:rPr>
            </w:pPr>
            <w:r w:rsidRPr="008B5A4D">
              <w:rPr>
                <w:rFonts w:ascii="Bookman Old Style" w:hAnsi="Bookman Old Style" w:cs="Times New Roman"/>
              </w:rPr>
              <w:t xml:space="preserve">Terminal Kintamani – Terminal Belantih/Catur atau Terminal Kedisan atau Terminal Bayunggede. </w:t>
            </w:r>
          </w:p>
          <w:p w:rsidR="00FC602A" w:rsidRPr="008B5A4D" w:rsidRDefault="00C5272C" w:rsidP="00D73380">
            <w:pPr>
              <w:numPr>
                <w:ilvl w:val="0"/>
                <w:numId w:val="90"/>
              </w:numPr>
              <w:tabs>
                <w:tab w:val="left" w:pos="882"/>
              </w:tabs>
              <w:ind w:left="882" w:hanging="353"/>
              <w:jc w:val="both"/>
              <w:rPr>
                <w:rFonts w:ascii="Bookman Old Style" w:hAnsi="Bookman Old Style" w:cs="Times New Roman"/>
              </w:rPr>
            </w:pPr>
            <w:r w:rsidRPr="008B5A4D">
              <w:rPr>
                <w:rFonts w:ascii="Bookman Old Style" w:hAnsi="Bookman Old Style" w:cs="Times New Roman"/>
              </w:rPr>
              <w:t>t</w:t>
            </w:r>
            <w:r w:rsidR="00FC602A" w:rsidRPr="008B5A4D">
              <w:rPr>
                <w:rFonts w:ascii="Bookman Old Style" w:hAnsi="Bookman Old Style" w:cs="Times New Roman"/>
              </w:rPr>
              <w:t xml:space="preserve">rayek angkutan </w:t>
            </w:r>
            <w:r w:rsidR="006E45B2" w:rsidRPr="008B5A4D">
              <w:rPr>
                <w:rFonts w:ascii="Bookman Old Style" w:hAnsi="Bookman Old Style" w:cs="Times New Roman"/>
              </w:rPr>
              <w:t xml:space="preserve">perkotaan </w:t>
            </w:r>
            <w:r w:rsidR="00FC602A" w:rsidRPr="008B5A4D">
              <w:rPr>
                <w:rFonts w:ascii="Bookman Old Style" w:hAnsi="Bookman Old Style" w:cs="Times New Roman"/>
              </w:rPr>
              <w:t>di Kawasan Perkotaan Bangli a</w:t>
            </w:r>
            <w:r w:rsidR="00721F79" w:rsidRPr="008B5A4D">
              <w:rPr>
                <w:rFonts w:ascii="Bookman Old Style" w:hAnsi="Bookman Old Style" w:cs="Times New Roman"/>
              </w:rPr>
              <w:t>tau Kawasan Perkotaan Kintamani; dan</w:t>
            </w:r>
          </w:p>
          <w:p w:rsidR="00A11FA5" w:rsidRPr="008B5A4D" w:rsidRDefault="00A11FA5" w:rsidP="00D73380">
            <w:pPr>
              <w:numPr>
                <w:ilvl w:val="0"/>
                <w:numId w:val="90"/>
              </w:numPr>
              <w:tabs>
                <w:tab w:val="left" w:pos="882"/>
              </w:tabs>
              <w:ind w:left="882" w:hanging="353"/>
              <w:jc w:val="both"/>
              <w:rPr>
                <w:rFonts w:ascii="Bookman Old Style" w:hAnsi="Bookman Old Style" w:cs="Times New Roman"/>
              </w:rPr>
            </w:pPr>
            <w:r w:rsidRPr="008B5A4D">
              <w:rPr>
                <w:rFonts w:ascii="Bookman Old Style" w:hAnsi="Bookman Old Style" w:cs="Times New Roman"/>
              </w:rPr>
              <w:t>trayek angkutan perdesaan di kawasan perdesaan Kecamatan Bangli, Kecamatan Susut, Kecamatan Tembuku, dan Kecamatan Kintamani.</w:t>
            </w:r>
          </w:p>
          <w:p w:rsidR="00EF03C4" w:rsidRPr="008B5A4D" w:rsidRDefault="00EF03C4" w:rsidP="00D73380">
            <w:pPr>
              <w:ind w:left="614" w:right="-4"/>
              <w:jc w:val="both"/>
              <w:rPr>
                <w:rFonts w:ascii="Bookman Old Style" w:hAnsi="Bookman Old Style" w:cs="Times New Roman"/>
                <w:lang w:val="en-US"/>
              </w:rPr>
            </w:pPr>
          </w:p>
          <w:p w:rsidR="009D1C22" w:rsidRPr="008B5A4D" w:rsidRDefault="009D1C22" w:rsidP="00D73380">
            <w:pPr>
              <w:ind w:left="614" w:right="-4"/>
              <w:jc w:val="both"/>
              <w:rPr>
                <w:rFonts w:ascii="Bookman Old Style" w:hAnsi="Bookman Old Style" w:cs="Times New Roman"/>
                <w:lang w:val="en-US"/>
              </w:rPr>
            </w:pPr>
          </w:p>
          <w:p w:rsidR="00711020" w:rsidRPr="008B5A4D" w:rsidRDefault="00711020" w:rsidP="00D73380">
            <w:pPr>
              <w:spacing w:before="120" w:after="120"/>
              <w:ind w:right="-6"/>
              <w:jc w:val="center"/>
              <w:outlineLvl w:val="0"/>
              <w:rPr>
                <w:rFonts w:ascii="Bookman Old Style" w:hAnsi="Bookman Old Style" w:cs="Times New Roman"/>
                <w:lang w:val="fi-FI"/>
              </w:rPr>
            </w:pPr>
            <w:r w:rsidRPr="008B5A4D">
              <w:rPr>
                <w:rFonts w:ascii="Bookman Old Style" w:hAnsi="Bookman Old Style" w:cs="Times New Roman"/>
                <w:lang w:val="fi-FI"/>
              </w:rPr>
              <w:t>Paragraf 3</w:t>
            </w:r>
          </w:p>
          <w:p w:rsidR="00FC602A" w:rsidRPr="008B5A4D" w:rsidRDefault="00FC602A" w:rsidP="00D73380">
            <w:pPr>
              <w:spacing w:before="120" w:after="120"/>
              <w:ind w:right="-6"/>
              <w:jc w:val="center"/>
              <w:outlineLvl w:val="0"/>
              <w:rPr>
                <w:rFonts w:ascii="Bookman Old Style" w:hAnsi="Bookman Old Style" w:cs="Times New Roman"/>
                <w:lang w:val="fi-FI"/>
              </w:rPr>
            </w:pPr>
            <w:r w:rsidRPr="008B5A4D">
              <w:rPr>
                <w:rFonts w:ascii="Bookman Old Style" w:hAnsi="Bookman Old Style" w:cs="Times New Roman"/>
                <w:lang w:val="fi-FI"/>
              </w:rPr>
              <w:t xml:space="preserve">Penyeberangan di Danau Batur </w:t>
            </w:r>
          </w:p>
          <w:p w:rsidR="001F6DBE" w:rsidRPr="008B5A4D" w:rsidRDefault="001F6DBE" w:rsidP="00D73380">
            <w:pPr>
              <w:pStyle w:val="BodyText"/>
              <w:spacing w:before="120" w:after="120"/>
              <w:jc w:val="center"/>
              <w:rPr>
                <w:rFonts w:ascii="Bookman Old Style" w:hAnsi="Bookman Old Style" w:cs="Times New Roman"/>
                <w:b w:val="0"/>
                <w:bCs w:val="0"/>
              </w:rPr>
            </w:pPr>
            <w:r w:rsidRPr="008B5A4D">
              <w:rPr>
                <w:rFonts w:ascii="Bookman Old Style" w:hAnsi="Bookman Old Style" w:cs="Times New Roman"/>
                <w:b w:val="0"/>
                <w:bCs w:val="0"/>
                <w:lang w:val="fi-FI"/>
              </w:rPr>
              <w:t xml:space="preserve">Pasal </w:t>
            </w:r>
            <w:r w:rsidR="00E66870" w:rsidRPr="008B5A4D">
              <w:rPr>
                <w:rFonts w:ascii="Bookman Old Style" w:hAnsi="Bookman Old Style" w:cs="Times New Roman"/>
                <w:b w:val="0"/>
                <w:bCs w:val="0"/>
                <w:lang w:val="fi-FI"/>
              </w:rPr>
              <w:t>2</w:t>
            </w:r>
            <w:r w:rsidR="00725DC2" w:rsidRPr="008B5A4D">
              <w:rPr>
                <w:rFonts w:ascii="Bookman Old Style" w:hAnsi="Bookman Old Style" w:cs="Times New Roman"/>
                <w:b w:val="0"/>
                <w:bCs w:val="0"/>
              </w:rPr>
              <w:t>1</w:t>
            </w:r>
          </w:p>
          <w:p w:rsidR="00FC602A" w:rsidRPr="008B5A4D" w:rsidRDefault="00FC602A" w:rsidP="00D73380">
            <w:pPr>
              <w:numPr>
                <w:ilvl w:val="0"/>
                <w:numId w:val="91"/>
              </w:numPr>
              <w:tabs>
                <w:tab w:val="clear" w:pos="720"/>
                <w:tab w:val="num" w:pos="522"/>
              </w:tabs>
              <w:ind w:left="522" w:right="-4" w:hanging="522"/>
              <w:jc w:val="both"/>
              <w:rPr>
                <w:rFonts w:ascii="Bookman Old Style" w:hAnsi="Bookman Old Style" w:cs="Times New Roman"/>
              </w:rPr>
            </w:pPr>
            <w:r w:rsidRPr="008B5A4D">
              <w:rPr>
                <w:rFonts w:ascii="Bookman Old Style" w:hAnsi="Bookman Old Style" w:cs="Times New Roman"/>
              </w:rPr>
              <w:t xml:space="preserve">Penyeberangan di Danau Batur sebagaimana dimaksud dalam Pasal </w:t>
            </w:r>
            <w:r w:rsidR="00CB1878" w:rsidRPr="008B5A4D">
              <w:rPr>
                <w:rFonts w:ascii="Bookman Old Style" w:hAnsi="Bookman Old Style" w:cs="Times New Roman"/>
              </w:rPr>
              <w:t>1</w:t>
            </w:r>
            <w:r w:rsidR="00E66870" w:rsidRPr="008B5A4D">
              <w:rPr>
                <w:rFonts w:ascii="Bookman Old Style" w:hAnsi="Bookman Old Style" w:cs="Times New Roman"/>
              </w:rPr>
              <w:t>8</w:t>
            </w:r>
            <w:r w:rsidRPr="008B5A4D">
              <w:rPr>
                <w:rFonts w:ascii="Bookman Old Style" w:hAnsi="Bookman Old Style" w:cs="Times New Roman"/>
              </w:rPr>
              <w:t xml:space="preserve"> ayat (</w:t>
            </w:r>
            <w:r w:rsidR="00793262" w:rsidRPr="008B5A4D">
              <w:rPr>
                <w:rFonts w:ascii="Bookman Old Style" w:hAnsi="Bookman Old Style" w:cs="Times New Roman"/>
              </w:rPr>
              <w:t>1</w:t>
            </w:r>
            <w:r w:rsidRPr="008B5A4D">
              <w:rPr>
                <w:rFonts w:ascii="Bookman Old Style" w:hAnsi="Bookman Old Style" w:cs="Times New Roman"/>
              </w:rPr>
              <w:t xml:space="preserve">) huruf c, merupakan rangkaian kelanjutan sistem jaringan jalan di perairan danau Batur untuk melayani pergerakan penumpang dan pariwisata, </w:t>
            </w:r>
            <w:r w:rsidR="00784F7E" w:rsidRPr="008B5A4D">
              <w:rPr>
                <w:rFonts w:ascii="Bookman Old Style" w:hAnsi="Bookman Old Style" w:cs="Times New Roman"/>
              </w:rPr>
              <w:t>meliputi :</w:t>
            </w:r>
          </w:p>
          <w:p w:rsidR="00FC602A" w:rsidRPr="008B5A4D" w:rsidRDefault="00C5272C" w:rsidP="00D73380">
            <w:pPr>
              <w:numPr>
                <w:ilvl w:val="0"/>
                <w:numId w:val="92"/>
              </w:numPr>
              <w:tabs>
                <w:tab w:val="left" w:pos="882"/>
              </w:tabs>
              <w:ind w:left="972" w:right="-4" w:hanging="450"/>
              <w:jc w:val="both"/>
              <w:rPr>
                <w:rFonts w:ascii="Bookman Old Style" w:hAnsi="Bookman Old Style" w:cs="Times New Roman"/>
              </w:rPr>
            </w:pPr>
            <w:r w:rsidRPr="008B5A4D">
              <w:rPr>
                <w:rFonts w:ascii="Bookman Old Style" w:hAnsi="Bookman Old Style" w:cs="Times New Roman"/>
              </w:rPr>
              <w:t>d</w:t>
            </w:r>
            <w:r w:rsidR="00FC602A" w:rsidRPr="008B5A4D">
              <w:rPr>
                <w:rFonts w:ascii="Bookman Old Style" w:hAnsi="Bookman Old Style" w:cs="Times New Roman"/>
              </w:rPr>
              <w:t xml:space="preserve">ermaga </w:t>
            </w:r>
            <w:r w:rsidRPr="008B5A4D">
              <w:rPr>
                <w:rFonts w:ascii="Bookman Old Style" w:hAnsi="Bookman Old Style" w:cs="Times New Roman"/>
              </w:rPr>
              <w:t>p</w:t>
            </w:r>
            <w:r w:rsidR="00FC602A" w:rsidRPr="008B5A4D">
              <w:rPr>
                <w:rFonts w:ascii="Bookman Old Style" w:hAnsi="Bookman Old Style" w:cs="Times New Roman"/>
              </w:rPr>
              <w:t>enyeberangan</w:t>
            </w:r>
            <w:r w:rsidR="00066B5C" w:rsidRPr="008B5A4D">
              <w:rPr>
                <w:rFonts w:ascii="Bookman Old Style" w:hAnsi="Bookman Old Style" w:cs="Times New Roman"/>
                <w:lang w:val="en-US"/>
              </w:rPr>
              <w:t>;</w:t>
            </w:r>
          </w:p>
          <w:p w:rsidR="008274CB" w:rsidRPr="008B5A4D" w:rsidRDefault="008274CB" w:rsidP="00D73380">
            <w:pPr>
              <w:numPr>
                <w:ilvl w:val="0"/>
                <w:numId w:val="92"/>
              </w:numPr>
              <w:tabs>
                <w:tab w:val="left" w:pos="882"/>
              </w:tabs>
              <w:ind w:left="972" w:right="-4" w:hanging="450"/>
              <w:jc w:val="both"/>
              <w:rPr>
                <w:rFonts w:ascii="Bookman Old Style" w:hAnsi="Bookman Old Style" w:cs="Times New Roman"/>
              </w:rPr>
            </w:pPr>
            <w:r w:rsidRPr="008B5A4D">
              <w:rPr>
                <w:rFonts w:ascii="Bookman Old Style" w:hAnsi="Bookman Old Style" w:cs="Times New Roman"/>
              </w:rPr>
              <w:t>trayek angkutan danau; dan</w:t>
            </w:r>
          </w:p>
          <w:p w:rsidR="008274CB" w:rsidRPr="008B5A4D" w:rsidRDefault="008274CB" w:rsidP="00D73380">
            <w:pPr>
              <w:numPr>
                <w:ilvl w:val="0"/>
                <w:numId w:val="92"/>
              </w:numPr>
              <w:tabs>
                <w:tab w:val="left" w:pos="882"/>
              </w:tabs>
              <w:ind w:left="972" w:right="-4" w:hanging="450"/>
              <w:jc w:val="both"/>
              <w:rPr>
                <w:rFonts w:ascii="Bookman Old Style" w:hAnsi="Bookman Old Style" w:cs="Times New Roman"/>
              </w:rPr>
            </w:pPr>
            <w:r w:rsidRPr="008B5A4D">
              <w:rPr>
                <w:rFonts w:ascii="Bookman Old Style" w:hAnsi="Bookman Old Style" w:cs="Times New Roman"/>
              </w:rPr>
              <w:t>kapal danau.</w:t>
            </w:r>
          </w:p>
          <w:p w:rsidR="00FC602A" w:rsidRPr="008B5A4D" w:rsidRDefault="00FC602A" w:rsidP="00D73380">
            <w:pPr>
              <w:numPr>
                <w:ilvl w:val="0"/>
                <w:numId w:val="91"/>
              </w:numPr>
              <w:tabs>
                <w:tab w:val="clear" w:pos="720"/>
                <w:tab w:val="num" w:pos="522"/>
              </w:tabs>
              <w:spacing w:before="120"/>
              <w:ind w:left="518" w:hanging="518"/>
              <w:jc w:val="both"/>
              <w:rPr>
                <w:rFonts w:ascii="Bookman Old Style" w:hAnsi="Bookman Old Style" w:cs="Times New Roman"/>
              </w:rPr>
            </w:pPr>
            <w:r w:rsidRPr="008B5A4D">
              <w:rPr>
                <w:rFonts w:ascii="Bookman Old Style" w:hAnsi="Bookman Old Style" w:cs="Times New Roman"/>
              </w:rPr>
              <w:t>Dermaga penyeberangan sebagaimana dimaksud pada ayat (1) huruf a, diarahkan pada pemantapan dan peningkatan kualitas dermaga yang telah ada meliputi Dermaga Kedisan, Dermaga Toyabungkah, Dermaga Terunyan</w:t>
            </w:r>
            <w:r w:rsidR="00784F7E" w:rsidRPr="008B5A4D">
              <w:rPr>
                <w:rFonts w:ascii="Bookman Old Style" w:hAnsi="Bookman Old Style" w:cs="Times New Roman"/>
              </w:rPr>
              <w:t>,</w:t>
            </w:r>
            <w:r w:rsidRPr="008B5A4D">
              <w:rPr>
                <w:rFonts w:ascii="Bookman Old Style" w:hAnsi="Bookman Old Style" w:cs="Times New Roman"/>
              </w:rPr>
              <w:t xml:space="preserve"> dan Dermaga Kuburan Terunyan.</w:t>
            </w:r>
          </w:p>
          <w:p w:rsidR="00FC602A" w:rsidRPr="008B5A4D" w:rsidRDefault="008274CB" w:rsidP="00D73380">
            <w:pPr>
              <w:numPr>
                <w:ilvl w:val="0"/>
                <w:numId w:val="91"/>
              </w:numPr>
              <w:tabs>
                <w:tab w:val="clear" w:pos="720"/>
                <w:tab w:val="num" w:pos="522"/>
              </w:tabs>
              <w:spacing w:before="120"/>
              <w:ind w:left="518" w:hanging="518"/>
              <w:jc w:val="both"/>
              <w:rPr>
                <w:rFonts w:ascii="Bookman Old Style" w:hAnsi="Bookman Old Style" w:cs="Times New Roman"/>
              </w:rPr>
            </w:pPr>
            <w:r w:rsidRPr="008B5A4D">
              <w:rPr>
                <w:rFonts w:ascii="Bookman Old Style" w:hAnsi="Bookman Old Style" w:cs="Times New Roman"/>
              </w:rPr>
              <w:t xml:space="preserve">Trayek angkutan danau </w:t>
            </w:r>
            <w:r w:rsidR="00FC602A" w:rsidRPr="008B5A4D">
              <w:rPr>
                <w:rFonts w:ascii="Bookman Old Style" w:hAnsi="Bookman Old Style" w:cs="Times New Roman"/>
              </w:rPr>
              <w:t>sebagaimana dimaksud pada ayat (1) huruf b, adalah alur lintasan penyeberangan di perairan danau Batur yang tidak saling mengganggu atau saling mendukung dengan jalur lintasan  wisata, kegiatan perikanan</w:t>
            </w:r>
            <w:r w:rsidR="00784F7E" w:rsidRPr="008B5A4D">
              <w:rPr>
                <w:rFonts w:ascii="Bookman Old Style" w:hAnsi="Bookman Old Style" w:cs="Times New Roman"/>
              </w:rPr>
              <w:t>,</w:t>
            </w:r>
            <w:r w:rsidR="00FC602A" w:rsidRPr="008B5A4D">
              <w:rPr>
                <w:rFonts w:ascii="Bookman Old Style" w:hAnsi="Bookman Old Style" w:cs="Times New Roman"/>
              </w:rPr>
              <w:t xml:space="preserve"> dan kegiatan </w:t>
            </w:r>
            <w:r w:rsidR="00066B5C" w:rsidRPr="008B5A4D">
              <w:rPr>
                <w:rFonts w:ascii="Bookman Old Style" w:hAnsi="Bookman Old Style" w:cs="Times New Roman"/>
              </w:rPr>
              <w:t>sosial</w:t>
            </w:r>
            <w:r w:rsidR="00FC602A" w:rsidRPr="008B5A4D">
              <w:rPr>
                <w:rFonts w:ascii="Bookman Old Style" w:hAnsi="Bookman Old Style" w:cs="Times New Roman"/>
              </w:rPr>
              <w:t xml:space="preserve"> keagamaan</w:t>
            </w:r>
            <w:r w:rsidR="00172EB6" w:rsidRPr="008B5A4D">
              <w:rPr>
                <w:rFonts w:ascii="Bookman Old Style" w:hAnsi="Bookman Old Style" w:cs="Times New Roman"/>
              </w:rPr>
              <w:t>, mencakup :</w:t>
            </w:r>
          </w:p>
          <w:p w:rsidR="00172EB6" w:rsidRPr="008B5A4D" w:rsidRDefault="00172EB6" w:rsidP="00D73380">
            <w:pPr>
              <w:numPr>
                <w:ilvl w:val="0"/>
                <w:numId w:val="288"/>
              </w:numPr>
              <w:tabs>
                <w:tab w:val="left" w:pos="882"/>
              </w:tabs>
              <w:ind w:left="882"/>
              <w:jc w:val="both"/>
              <w:rPr>
                <w:rFonts w:ascii="Bookman Old Style" w:hAnsi="Bookman Old Style" w:cs="Times New Roman"/>
              </w:rPr>
            </w:pPr>
            <w:r w:rsidRPr="008B5A4D">
              <w:rPr>
                <w:rFonts w:ascii="Bookman Old Style" w:hAnsi="Bookman Old Style" w:cs="Times New Roman"/>
              </w:rPr>
              <w:t>trayek Kedisan – Terunyan/Kuburan Terunyan</w:t>
            </w:r>
            <w:r w:rsidR="005C258C" w:rsidRPr="008B5A4D">
              <w:rPr>
                <w:rFonts w:ascii="Bookman Old Style" w:hAnsi="Bookman Old Style" w:cs="Times New Roman"/>
              </w:rPr>
              <w:t>;</w:t>
            </w:r>
          </w:p>
          <w:p w:rsidR="00172EB6" w:rsidRPr="008B5A4D" w:rsidRDefault="00172EB6" w:rsidP="00D73380">
            <w:pPr>
              <w:numPr>
                <w:ilvl w:val="0"/>
                <w:numId w:val="288"/>
              </w:numPr>
              <w:tabs>
                <w:tab w:val="left" w:pos="882"/>
              </w:tabs>
              <w:ind w:left="882"/>
              <w:jc w:val="both"/>
              <w:rPr>
                <w:rFonts w:ascii="Bookman Old Style" w:hAnsi="Bookman Old Style" w:cs="Times New Roman"/>
                <w:lang w:val="sv-SE"/>
              </w:rPr>
            </w:pPr>
            <w:r w:rsidRPr="008B5A4D">
              <w:rPr>
                <w:rFonts w:ascii="Bookman Old Style" w:hAnsi="Bookman Old Style" w:cs="Times New Roman"/>
                <w:lang w:val="sv-SE"/>
              </w:rPr>
              <w:t>trayek Toyabungkah – Terunyan/Kuburan Terunyan</w:t>
            </w:r>
            <w:r w:rsidR="005C258C" w:rsidRPr="008B5A4D">
              <w:rPr>
                <w:rFonts w:ascii="Bookman Old Style" w:hAnsi="Bookman Old Style" w:cs="Times New Roman"/>
                <w:lang w:val="sv-SE"/>
              </w:rPr>
              <w:t>; dan</w:t>
            </w:r>
          </w:p>
          <w:p w:rsidR="00172EB6" w:rsidRPr="008B5A4D" w:rsidRDefault="00172EB6" w:rsidP="00D73380">
            <w:pPr>
              <w:numPr>
                <w:ilvl w:val="0"/>
                <w:numId w:val="288"/>
              </w:numPr>
              <w:tabs>
                <w:tab w:val="left" w:pos="882"/>
              </w:tabs>
              <w:ind w:left="882"/>
              <w:jc w:val="both"/>
              <w:rPr>
                <w:rFonts w:ascii="Bookman Old Style" w:hAnsi="Bookman Old Style" w:cs="Times New Roman"/>
                <w:lang w:val="en-US"/>
              </w:rPr>
            </w:pPr>
            <w:r w:rsidRPr="008B5A4D">
              <w:rPr>
                <w:rFonts w:ascii="Bookman Old Style" w:hAnsi="Bookman Old Style" w:cs="Times New Roman"/>
                <w:lang w:val="en-US"/>
              </w:rPr>
              <w:t>trayek Terunyan – Kuburan Terunyan</w:t>
            </w:r>
            <w:r w:rsidR="005C258C" w:rsidRPr="008B5A4D">
              <w:rPr>
                <w:rFonts w:ascii="Bookman Old Style" w:hAnsi="Bookman Old Style" w:cs="Times New Roman"/>
                <w:lang w:val="en-US"/>
              </w:rPr>
              <w:t>.</w:t>
            </w:r>
          </w:p>
          <w:p w:rsidR="00FC602A" w:rsidRPr="008B5A4D" w:rsidRDefault="001D0D22" w:rsidP="00D73380">
            <w:pPr>
              <w:numPr>
                <w:ilvl w:val="0"/>
                <w:numId w:val="91"/>
              </w:numPr>
              <w:tabs>
                <w:tab w:val="clear" w:pos="720"/>
                <w:tab w:val="num" w:pos="522"/>
              </w:tabs>
              <w:spacing w:before="120"/>
              <w:ind w:left="518" w:hanging="518"/>
              <w:jc w:val="both"/>
              <w:rPr>
                <w:rFonts w:ascii="Bookman Old Style" w:hAnsi="Bookman Old Style" w:cs="Times New Roman"/>
              </w:rPr>
            </w:pPr>
            <w:r w:rsidRPr="008B5A4D">
              <w:rPr>
                <w:rFonts w:ascii="Bookman Old Style" w:hAnsi="Bookman Old Style" w:cs="Times New Roman"/>
              </w:rPr>
              <w:t>Kapal danau</w:t>
            </w:r>
            <w:r w:rsidR="00FC602A" w:rsidRPr="008B5A4D">
              <w:rPr>
                <w:rFonts w:ascii="Bookman Old Style" w:hAnsi="Bookman Old Style" w:cs="Times New Roman"/>
              </w:rPr>
              <w:t xml:space="preserve"> sebagaimana dimaksud pada ayat (1) huruf b, adalah moda angkutan berupa kapal</w:t>
            </w:r>
            <w:r w:rsidR="008274CB" w:rsidRPr="008B5A4D">
              <w:rPr>
                <w:rFonts w:ascii="Bookman Old Style" w:hAnsi="Bookman Old Style" w:cs="Times New Roman"/>
              </w:rPr>
              <w:t xml:space="preserve"> danau </w:t>
            </w:r>
            <w:r w:rsidR="00FC602A" w:rsidRPr="008B5A4D">
              <w:rPr>
                <w:rFonts w:ascii="Bookman Old Style" w:hAnsi="Bookman Old Style" w:cs="Times New Roman"/>
              </w:rPr>
              <w:t>yang layak jalan dan memenuhi standar keamanan sesuai ketentuan yang berlaku</w:t>
            </w:r>
            <w:r w:rsidR="00066B5C" w:rsidRPr="008B5A4D">
              <w:rPr>
                <w:rFonts w:ascii="Bookman Old Style" w:hAnsi="Bookman Old Style" w:cs="Times New Roman"/>
              </w:rPr>
              <w:t>.</w:t>
            </w:r>
          </w:p>
          <w:p w:rsidR="00FC602A" w:rsidRPr="008B5A4D" w:rsidRDefault="00FC602A" w:rsidP="00D73380">
            <w:pPr>
              <w:ind w:left="614" w:right="-4"/>
              <w:jc w:val="both"/>
              <w:rPr>
                <w:rFonts w:ascii="Bookman Old Style" w:hAnsi="Bookman Old Style" w:cs="Times New Roman"/>
              </w:rPr>
            </w:pPr>
          </w:p>
          <w:p w:rsidR="00711020" w:rsidRPr="008B5A4D" w:rsidRDefault="00711020" w:rsidP="00D73380">
            <w:pPr>
              <w:spacing w:before="120" w:after="120"/>
              <w:ind w:left="-14"/>
              <w:jc w:val="center"/>
              <w:rPr>
                <w:rFonts w:ascii="Bookman Old Style" w:hAnsi="Bookman Old Style" w:cs="Times New Roman"/>
                <w:lang w:val="sv-SE"/>
              </w:rPr>
            </w:pPr>
            <w:r w:rsidRPr="008B5A4D">
              <w:rPr>
                <w:rFonts w:ascii="Bookman Old Style" w:hAnsi="Bookman Old Style" w:cs="Times New Roman"/>
                <w:lang w:val="fi-FI"/>
              </w:rPr>
              <w:t xml:space="preserve">Paragraf </w:t>
            </w:r>
            <w:r w:rsidR="00535EA4" w:rsidRPr="008B5A4D">
              <w:rPr>
                <w:rFonts w:ascii="Bookman Old Style" w:hAnsi="Bookman Old Style" w:cs="Times New Roman"/>
                <w:lang w:val="fi-FI"/>
              </w:rPr>
              <w:t>4</w:t>
            </w:r>
          </w:p>
          <w:p w:rsidR="00FC602A" w:rsidRPr="008B5A4D" w:rsidRDefault="00FC602A" w:rsidP="00D73380">
            <w:pPr>
              <w:ind w:left="-14"/>
              <w:jc w:val="center"/>
              <w:rPr>
                <w:rFonts w:ascii="Bookman Old Style" w:hAnsi="Bookman Old Style" w:cs="Times New Roman"/>
                <w:lang w:val="sv-SE"/>
              </w:rPr>
            </w:pPr>
            <w:r w:rsidRPr="008B5A4D">
              <w:rPr>
                <w:rFonts w:ascii="Bookman Old Style" w:hAnsi="Bookman Old Style" w:cs="Times New Roman"/>
                <w:lang w:val="sv-SE"/>
              </w:rPr>
              <w:t>Sistem</w:t>
            </w:r>
            <w:r w:rsidR="00F1639E" w:rsidRPr="008B5A4D">
              <w:rPr>
                <w:rFonts w:ascii="Bookman Old Style" w:hAnsi="Bookman Old Style" w:cs="Times New Roman"/>
                <w:lang w:val="sv-SE"/>
              </w:rPr>
              <w:t xml:space="preserve"> Sarana Penunjang</w:t>
            </w:r>
            <w:r w:rsidRPr="008B5A4D">
              <w:rPr>
                <w:rFonts w:ascii="Bookman Old Style" w:hAnsi="Bookman Old Style" w:cs="Times New Roman"/>
                <w:lang w:val="sv-SE"/>
              </w:rPr>
              <w:t xml:space="preserve"> Transportasi Lainnya</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lang w:val="fi-FI"/>
              </w:rPr>
              <w:t>Pasal 2</w:t>
            </w:r>
            <w:r w:rsidR="00535EA4" w:rsidRPr="008B5A4D">
              <w:rPr>
                <w:rFonts w:ascii="Bookman Old Style" w:hAnsi="Bookman Old Style" w:cs="Times New Roman"/>
                <w:b w:val="0"/>
                <w:bCs w:val="0"/>
                <w:lang w:val="en-US"/>
              </w:rPr>
              <w:t>2</w:t>
            </w:r>
          </w:p>
          <w:p w:rsidR="00545595" w:rsidRPr="008B5A4D" w:rsidRDefault="00FC602A" w:rsidP="00D73380">
            <w:pPr>
              <w:numPr>
                <w:ilvl w:val="0"/>
                <w:numId w:val="95"/>
              </w:numPr>
              <w:tabs>
                <w:tab w:val="clear" w:pos="720"/>
                <w:tab w:val="num" w:pos="522"/>
              </w:tabs>
              <w:ind w:left="522" w:right="-4" w:hanging="522"/>
              <w:jc w:val="both"/>
              <w:rPr>
                <w:rFonts w:ascii="Bookman Old Style" w:hAnsi="Bookman Old Style" w:cs="Times New Roman"/>
                <w:lang w:val="sv-SE"/>
              </w:rPr>
            </w:pPr>
            <w:r w:rsidRPr="008B5A4D">
              <w:rPr>
                <w:rFonts w:ascii="Bookman Old Style" w:hAnsi="Bookman Old Style" w:cs="Times New Roman"/>
                <w:lang w:val="sv-SE"/>
              </w:rPr>
              <w:lastRenderedPageBreak/>
              <w:t>Sistem</w:t>
            </w:r>
            <w:r w:rsidR="00F1639E" w:rsidRPr="008B5A4D">
              <w:rPr>
                <w:rFonts w:ascii="Bookman Old Style" w:hAnsi="Bookman Old Style" w:cs="Times New Roman"/>
                <w:lang w:val="sv-SE"/>
              </w:rPr>
              <w:t xml:space="preserve"> </w:t>
            </w:r>
            <w:r w:rsidR="00784F7E" w:rsidRPr="008B5A4D">
              <w:rPr>
                <w:rFonts w:ascii="Bookman Old Style" w:hAnsi="Bookman Old Style" w:cs="Times New Roman"/>
                <w:lang w:val="sv-SE"/>
              </w:rPr>
              <w:t>s</w:t>
            </w:r>
            <w:r w:rsidR="00F1639E" w:rsidRPr="008B5A4D">
              <w:rPr>
                <w:rFonts w:ascii="Bookman Old Style" w:hAnsi="Bookman Old Style" w:cs="Times New Roman"/>
                <w:lang w:val="sv-SE"/>
              </w:rPr>
              <w:t xml:space="preserve">arana </w:t>
            </w:r>
            <w:r w:rsidR="00784F7E" w:rsidRPr="008B5A4D">
              <w:rPr>
                <w:rFonts w:ascii="Bookman Old Style" w:hAnsi="Bookman Old Style" w:cs="Times New Roman"/>
                <w:lang w:val="sv-SE"/>
              </w:rPr>
              <w:t>p</w:t>
            </w:r>
            <w:r w:rsidR="00F1639E" w:rsidRPr="008B5A4D">
              <w:rPr>
                <w:rFonts w:ascii="Bookman Old Style" w:hAnsi="Bookman Old Style" w:cs="Times New Roman"/>
                <w:lang w:val="sv-SE"/>
              </w:rPr>
              <w:t>enunjang</w:t>
            </w:r>
            <w:r w:rsidRPr="008B5A4D">
              <w:rPr>
                <w:rFonts w:ascii="Bookman Old Style" w:hAnsi="Bookman Old Style" w:cs="Times New Roman"/>
                <w:lang w:val="sv-SE"/>
              </w:rPr>
              <w:t xml:space="preserve"> transportasi lainnya</w:t>
            </w:r>
            <w:r w:rsidR="00C5272C" w:rsidRPr="008B5A4D">
              <w:rPr>
                <w:rFonts w:ascii="Bookman Old Style" w:hAnsi="Bookman Old Style" w:cs="Times New Roman"/>
              </w:rPr>
              <w:t xml:space="preserve"> sebagaimana dimaksud dalam Pasal </w:t>
            </w:r>
            <w:r w:rsidR="00CB1878" w:rsidRPr="008B5A4D">
              <w:rPr>
                <w:rFonts w:ascii="Bookman Old Style" w:hAnsi="Bookman Old Style" w:cs="Times New Roman"/>
              </w:rPr>
              <w:t>1</w:t>
            </w:r>
            <w:r w:rsidR="00D13C78" w:rsidRPr="008B5A4D">
              <w:rPr>
                <w:rFonts w:ascii="Bookman Old Style" w:hAnsi="Bookman Old Style" w:cs="Times New Roman"/>
                <w:lang w:val="en-US"/>
              </w:rPr>
              <w:t>8</w:t>
            </w:r>
            <w:r w:rsidR="00C5272C" w:rsidRPr="008B5A4D">
              <w:rPr>
                <w:rFonts w:ascii="Bookman Old Style" w:hAnsi="Bookman Old Style" w:cs="Times New Roman"/>
              </w:rPr>
              <w:t xml:space="preserve"> ayat (</w:t>
            </w:r>
            <w:r w:rsidR="00793262" w:rsidRPr="008B5A4D">
              <w:rPr>
                <w:rFonts w:ascii="Bookman Old Style" w:hAnsi="Bookman Old Style" w:cs="Times New Roman"/>
              </w:rPr>
              <w:t>1</w:t>
            </w:r>
            <w:r w:rsidR="00C5272C" w:rsidRPr="008B5A4D">
              <w:rPr>
                <w:rFonts w:ascii="Bookman Old Style" w:hAnsi="Bookman Old Style" w:cs="Times New Roman"/>
              </w:rPr>
              <w:t xml:space="preserve">) huruf </w:t>
            </w:r>
            <w:r w:rsidR="00535EA4" w:rsidRPr="008B5A4D">
              <w:rPr>
                <w:rFonts w:ascii="Bookman Old Style" w:hAnsi="Bookman Old Style" w:cs="Times New Roman"/>
                <w:lang w:val="en-US"/>
              </w:rPr>
              <w:t>d</w:t>
            </w:r>
            <w:r w:rsidR="00C5272C" w:rsidRPr="008B5A4D">
              <w:rPr>
                <w:rFonts w:ascii="Bookman Old Style" w:hAnsi="Bookman Old Style" w:cs="Times New Roman"/>
              </w:rPr>
              <w:t>,</w:t>
            </w:r>
            <w:r w:rsidRPr="008B5A4D">
              <w:rPr>
                <w:rFonts w:ascii="Bookman Old Style" w:hAnsi="Bookman Old Style" w:cs="Times New Roman"/>
                <w:lang w:val="sv-SE"/>
              </w:rPr>
              <w:t xml:space="preserve"> meliputi </w:t>
            </w:r>
            <w:r w:rsidR="00545595" w:rsidRPr="008B5A4D">
              <w:rPr>
                <w:rFonts w:ascii="Bookman Old Style" w:hAnsi="Bookman Old Style" w:cs="Times New Roman"/>
                <w:lang w:val="sv-SE"/>
              </w:rPr>
              <w:t>:</w:t>
            </w:r>
          </w:p>
          <w:p w:rsidR="00545595" w:rsidRPr="008B5A4D" w:rsidRDefault="00FC602A" w:rsidP="00D73380">
            <w:pPr>
              <w:numPr>
                <w:ilvl w:val="0"/>
                <w:numId w:val="291"/>
              </w:numPr>
              <w:tabs>
                <w:tab w:val="left" w:pos="882"/>
              </w:tabs>
              <w:ind w:left="972" w:right="-4" w:hanging="450"/>
              <w:jc w:val="both"/>
              <w:rPr>
                <w:rFonts w:ascii="Bookman Old Style" w:hAnsi="Bookman Old Style" w:cs="Times New Roman"/>
                <w:lang w:val="sv-SE"/>
              </w:rPr>
            </w:pPr>
            <w:r w:rsidRPr="008B5A4D">
              <w:rPr>
                <w:rFonts w:ascii="Bookman Old Style" w:hAnsi="Bookman Old Style" w:cs="Times New Roman"/>
                <w:lang w:val="sv-SE"/>
              </w:rPr>
              <w:t>angkutan barang</w:t>
            </w:r>
            <w:r w:rsidR="00545595" w:rsidRPr="008B5A4D">
              <w:rPr>
                <w:rFonts w:ascii="Bookman Old Style" w:hAnsi="Bookman Old Style" w:cs="Times New Roman"/>
                <w:lang w:val="sv-SE"/>
              </w:rPr>
              <w:t xml:space="preserve">; </w:t>
            </w:r>
          </w:p>
          <w:p w:rsidR="00535EA4" w:rsidRPr="008B5A4D" w:rsidRDefault="00FC602A" w:rsidP="00D73380">
            <w:pPr>
              <w:numPr>
                <w:ilvl w:val="0"/>
                <w:numId w:val="291"/>
              </w:numPr>
              <w:tabs>
                <w:tab w:val="left" w:pos="882"/>
              </w:tabs>
              <w:ind w:left="972" w:right="-4" w:hanging="450"/>
              <w:jc w:val="both"/>
              <w:rPr>
                <w:rFonts w:ascii="Bookman Old Style" w:hAnsi="Bookman Old Style" w:cs="Times New Roman"/>
                <w:lang w:val="sv-SE"/>
              </w:rPr>
            </w:pPr>
            <w:r w:rsidRPr="008B5A4D">
              <w:rPr>
                <w:rFonts w:ascii="Bookman Old Style" w:hAnsi="Bookman Old Style" w:cs="Times New Roman"/>
                <w:lang w:val="sv-SE"/>
              </w:rPr>
              <w:t xml:space="preserve">angkutan </w:t>
            </w:r>
            <w:r w:rsidR="00545595" w:rsidRPr="008B5A4D">
              <w:rPr>
                <w:rFonts w:ascii="Bookman Old Style" w:hAnsi="Bookman Old Style" w:cs="Times New Roman"/>
                <w:lang w:val="sv-SE"/>
              </w:rPr>
              <w:t>penumpang tidak dalam traye</w:t>
            </w:r>
            <w:r w:rsidR="00535EA4" w:rsidRPr="008B5A4D">
              <w:rPr>
                <w:rFonts w:ascii="Bookman Old Style" w:hAnsi="Bookman Old Style" w:cs="Times New Roman"/>
                <w:lang w:val="sv-SE"/>
              </w:rPr>
              <w:t>k; dan</w:t>
            </w:r>
          </w:p>
          <w:p w:rsidR="00545595" w:rsidRPr="008B5A4D" w:rsidRDefault="00535EA4" w:rsidP="00D73380">
            <w:pPr>
              <w:numPr>
                <w:ilvl w:val="0"/>
                <w:numId w:val="291"/>
              </w:numPr>
              <w:tabs>
                <w:tab w:val="left" w:pos="882"/>
              </w:tabs>
              <w:ind w:left="972" w:right="-4" w:hanging="450"/>
              <w:jc w:val="both"/>
              <w:rPr>
                <w:rFonts w:ascii="Bookman Old Style" w:hAnsi="Bookman Old Style" w:cs="Times New Roman"/>
                <w:lang w:val="sv-SE"/>
              </w:rPr>
            </w:pPr>
            <w:r w:rsidRPr="008B5A4D">
              <w:rPr>
                <w:rFonts w:ascii="Bookman Old Style" w:hAnsi="Bookman Old Style" w:cs="Times New Roman"/>
                <w:lang w:val="en-US"/>
              </w:rPr>
              <w:t>m</w:t>
            </w:r>
            <w:r w:rsidRPr="008B5A4D">
              <w:rPr>
                <w:rFonts w:ascii="Bookman Old Style" w:hAnsi="Bookman Old Style" w:cs="Times New Roman"/>
              </w:rPr>
              <w:t>anajemen dan rekayasa lalu lintas</w:t>
            </w:r>
            <w:r w:rsidRPr="008B5A4D">
              <w:rPr>
                <w:rFonts w:ascii="Bookman Old Style" w:hAnsi="Bookman Old Style" w:cs="Times New Roman"/>
                <w:lang w:val="en-US"/>
              </w:rPr>
              <w:t>.</w:t>
            </w:r>
          </w:p>
          <w:p w:rsidR="00FC602A" w:rsidRPr="008B5A4D" w:rsidRDefault="00FC602A" w:rsidP="00D73380">
            <w:pPr>
              <w:numPr>
                <w:ilvl w:val="0"/>
                <w:numId w:val="95"/>
              </w:numPr>
              <w:tabs>
                <w:tab w:val="clear" w:pos="720"/>
                <w:tab w:val="num" w:pos="522"/>
              </w:tabs>
              <w:spacing w:before="120"/>
              <w:ind w:left="518" w:hanging="518"/>
              <w:jc w:val="both"/>
              <w:rPr>
                <w:rFonts w:ascii="Bookman Old Style" w:hAnsi="Bookman Old Style" w:cs="Times New Roman"/>
                <w:lang w:val="sv-SE"/>
              </w:rPr>
            </w:pPr>
            <w:r w:rsidRPr="008B5A4D">
              <w:rPr>
                <w:rFonts w:ascii="Bookman Old Style" w:hAnsi="Bookman Old Style" w:cs="Times New Roman"/>
                <w:lang w:val="sv-SE"/>
              </w:rPr>
              <w:t>Angkutan barang sebagaimana dimaksud pada ayat (1)</w:t>
            </w:r>
            <w:r w:rsidR="00535EA4" w:rsidRPr="008B5A4D">
              <w:rPr>
                <w:rFonts w:ascii="Bookman Old Style" w:hAnsi="Bookman Old Style" w:cs="Times New Roman"/>
                <w:lang w:val="sv-SE"/>
              </w:rPr>
              <w:t xml:space="preserve"> huruf a,</w:t>
            </w:r>
            <w:r w:rsidRPr="008B5A4D">
              <w:rPr>
                <w:rFonts w:ascii="Bookman Old Style" w:hAnsi="Bookman Old Style" w:cs="Times New Roman"/>
                <w:lang w:val="sv-SE"/>
              </w:rPr>
              <w:t xml:space="preserve"> meliputi :</w:t>
            </w:r>
          </w:p>
          <w:p w:rsidR="00545595" w:rsidRPr="008B5A4D" w:rsidRDefault="00545595" w:rsidP="00D73380">
            <w:pPr>
              <w:numPr>
                <w:ilvl w:val="0"/>
                <w:numId w:val="96"/>
              </w:numPr>
              <w:tabs>
                <w:tab w:val="clear" w:pos="720"/>
                <w:tab w:val="num" w:pos="614"/>
                <w:tab w:val="num" w:pos="882"/>
              </w:tabs>
              <w:ind w:left="974" w:right="-4" w:hanging="452"/>
              <w:jc w:val="both"/>
              <w:rPr>
                <w:rFonts w:ascii="Bookman Old Style" w:hAnsi="Bookman Old Style" w:cs="Times New Roman"/>
                <w:lang w:val="sv-SE"/>
              </w:rPr>
            </w:pPr>
            <w:r w:rsidRPr="008B5A4D">
              <w:rPr>
                <w:rFonts w:ascii="Bookman Old Style" w:hAnsi="Bookman Old Style" w:cs="Times New Roman"/>
                <w:lang w:val="sv-SE"/>
              </w:rPr>
              <w:t>angkutan barang meliputi :</w:t>
            </w:r>
          </w:p>
          <w:p w:rsidR="00FC602A" w:rsidRPr="008B5A4D" w:rsidRDefault="00F1639E" w:rsidP="00D73380">
            <w:pPr>
              <w:numPr>
                <w:ilvl w:val="0"/>
                <w:numId w:val="292"/>
              </w:numPr>
              <w:tabs>
                <w:tab w:val="clear" w:pos="720"/>
                <w:tab w:val="num" w:pos="1242"/>
              </w:tabs>
              <w:ind w:left="1242" w:right="-4"/>
              <w:jc w:val="both"/>
              <w:rPr>
                <w:rFonts w:ascii="Bookman Old Style" w:hAnsi="Bookman Old Style" w:cs="Times New Roman"/>
                <w:lang w:val="sv-SE"/>
              </w:rPr>
            </w:pPr>
            <w:r w:rsidRPr="008B5A4D">
              <w:rPr>
                <w:rFonts w:ascii="Bookman Old Style" w:hAnsi="Bookman Old Style" w:cs="Times New Roman"/>
                <w:lang w:val="sv-SE"/>
              </w:rPr>
              <w:t>a</w:t>
            </w:r>
            <w:r w:rsidR="00FC602A" w:rsidRPr="008B5A4D">
              <w:rPr>
                <w:rFonts w:ascii="Bookman Old Style" w:hAnsi="Bookman Old Style" w:cs="Times New Roman"/>
                <w:lang w:val="sv-SE"/>
              </w:rPr>
              <w:t>rahan pengembangan terminal barang di Kawasan Perkotaan Kayuamb</w:t>
            </w:r>
            <w:r w:rsidR="006107C5" w:rsidRPr="008B5A4D">
              <w:rPr>
                <w:rFonts w:ascii="Bookman Old Style" w:hAnsi="Bookman Old Style" w:cs="Times New Roman"/>
                <w:lang w:val="sv-SE"/>
              </w:rPr>
              <w:t>u</w:t>
            </w:r>
            <w:r w:rsidR="00FC602A" w:rsidRPr="008B5A4D">
              <w:rPr>
                <w:rFonts w:ascii="Bookman Old Style" w:hAnsi="Bookman Old Style" w:cs="Times New Roman"/>
                <w:lang w:val="sv-SE"/>
              </w:rPr>
              <w:t xml:space="preserve">a untuk mendukung pengembangan kawasan perdagangan dan jasa wilayah; </w:t>
            </w:r>
          </w:p>
          <w:p w:rsidR="00545595" w:rsidRPr="008B5A4D" w:rsidRDefault="00545595" w:rsidP="00D73380">
            <w:pPr>
              <w:numPr>
                <w:ilvl w:val="0"/>
                <w:numId w:val="292"/>
              </w:numPr>
              <w:tabs>
                <w:tab w:val="clear" w:pos="720"/>
                <w:tab w:val="num" w:pos="1242"/>
              </w:tabs>
              <w:ind w:left="1242" w:right="-4"/>
              <w:jc w:val="both"/>
              <w:rPr>
                <w:rFonts w:ascii="Bookman Old Style" w:hAnsi="Bookman Old Style" w:cs="Times New Roman"/>
                <w:lang w:val="sv-SE"/>
              </w:rPr>
            </w:pPr>
            <w:r w:rsidRPr="008B5A4D">
              <w:rPr>
                <w:rFonts w:ascii="Bookman Old Style" w:hAnsi="Bookman Old Style" w:cs="Times New Roman"/>
                <w:lang w:val="sv-SE"/>
              </w:rPr>
              <w:t>arahan pengembangan terminal agribisnis untuk mengangkut barang hasil pertanian dan perikanan maupun hasil pengolahannya di Kawasan Agro</w:t>
            </w:r>
            <w:r w:rsidR="00396A84" w:rsidRPr="008B5A4D">
              <w:rPr>
                <w:rFonts w:ascii="Bookman Old Style" w:hAnsi="Bookman Old Style" w:cs="Times New Roman"/>
                <w:lang w:val="sv-SE"/>
              </w:rPr>
              <w:t>politan dan Kawasan Minapolitan</w:t>
            </w:r>
            <w:r w:rsidR="00396A84" w:rsidRPr="008B5A4D">
              <w:rPr>
                <w:rFonts w:ascii="Bookman Old Style" w:hAnsi="Bookman Old Style" w:cs="Times New Roman"/>
              </w:rPr>
              <w:t>; dan</w:t>
            </w:r>
            <w:r w:rsidRPr="008B5A4D">
              <w:rPr>
                <w:rFonts w:ascii="Bookman Old Style" w:hAnsi="Bookman Old Style" w:cs="Times New Roman"/>
                <w:lang w:val="sv-SE"/>
              </w:rPr>
              <w:t xml:space="preserve"> </w:t>
            </w:r>
          </w:p>
          <w:p w:rsidR="00545595" w:rsidRPr="008B5A4D" w:rsidRDefault="00F1639E" w:rsidP="00D73380">
            <w:pPr>
              <w:numPr>
                <w:ilvl w:val="0"/>
                <w:numId w:val="292"/>
              </w:numPr>
              <w:tabs>
                <w:tab w:val="clear" w:pos="720"/>
                <w:tab w:val="num" w:pos="1242"/>
              </w:tabs>
              <w:ind w:left="1242" w:right="-4"/>
              <w:jc w:val="both"/>
              <w:rPr>
                <w:rFonts w:ascii="Bookman Old Style" w:hAnsi="Bookman Old Style" w:cs="Times New Roman"/>
                <w:lang w:val="sv-SE"/>
              </w:rPr>
            </w:pPr>
            <w:r w:rsidRPr="008B5A4D">
              <w:rPr>
                <w:rFonts w:ascii="Bookman Old Style" w:hAnsi="Bookman Old Style" w:cs="Times New Roman"/>
                <w:lang w:val="sv-SE"/>
              </w:rPr>
              <w:t>l</w:t>
            </w:r>
            <w:r w:rsidR="00FC602A" w:rsidRPr="008B5A4D">
              <w:rPr>
                <w:rFonts w:ascii="Bookman Old Style" w:hAnsi="Bookman Old Style" w:cs="Times New Roman"/>
                <w:lang w:val="sv-SE"/>
              </w:rPr>
              <w:t>alu lintas angkutan barang diarahkan melalui jalur jalan provinsi dengan fungsi jalan kolektor primer 3</w:t>
            </w:r>
            <w:r w:rsidR="00545595" w:rsidRPr="008B5A4D">
              <w:rPr>
                <w:rFonts w:ascii="Bookman Old Style" w:hAnsi="Bookman Old Style" w:cs="Times New Roman"/>
                <w:lang w:val="sv-SE"/>
              </w:rPr>
              <w:t xml:space="preserve"> dan jalan lokal primer untuk terminal agribisnis</w:t>
            </w:r>
            <w:r w:rsidR="00396A84" w:rsidRPr="008B5A4D">
              <w:rPr>
                <w:rFonts w:ascii="Bookman Old Style" w:hAnsi="Bookman Old Style" w:cs="Times New Roman"/>
              </w:rPr>
              <w:t>.</w:t>
            </w:r>
          </w:p>
          <w:p w:rsidR="00545595" w:rsidRPr="008B5A4D" w:rsidRDefault="00545595" w:rsidP="00D73380">
            <w:pPr>
              <w:numPr>
                <w:ilvl w:val="0"/>
                <w:numId w:val="96"/>
              </w:numPr>
              <w:tabs>
                <w:tab w:val="clear" w:pos="720"/>
                <w:tab w:val="num" w:pos="614"/>
                <w:tab w:val="num" w:pos="882"/>
              </w:tabs>
              <w:ind w:left="974" w:right="-4" w:hanging="452"/>
              <w:jc w:val="both"/>
              <w:rPr>
                <w:rFonts w:ascii="Bookman Old Style" w:hAnsi="Bookman Old Style" w:cs="Times New Roman"/>
                <w:lang w:val="sv-SE"/>
              </w:rPr>
            </w:pPr>
            <w:r w:rsidRPr="008B5A4D">
              <w:rPr>
                <w:rFonts w:ascii="Bookman Old Style" w:hAnsi="Bookman Old Style" w:cs="Times New Roman"/>
                <w:lang w:val="sv-SE"/>
              </w:rPr>
              <w:t xml:space="preserve">angkutan </w:t>
            </w:r>
            <w:r w:rsidR="001C60E0" w:rsidRPr="008B5A4D">
              <w:rPr>
                <w:rFonts w:ascii="Bookman Old Style" w:hAnsi="Bookman Old Style" w:cs="Times New Roman"/>
                <w:lang w:val="sv-SE"/>
              </w:rPr>
              <w:t xml:space="preserve">barang </w:t>
            </w:r>
            <w:r w:rsidRPr="008B5A4D">
              <w:rPr>
                <w:rFonts w:ascii="Bookman Old Style" w:hAnsi="Bookman Old Style" w:cs="Times New Roman"/>
                <w:lang w:val="sv-SE"/>
              </w:rPr>
              <w:t xml:space="preserve">khusus bebatuan, meliputi: </w:t>
            </w:r>
          </w:p>
          <w:p w:rsidR="00545595" w:rsidRPr="008B5A4D" w:rsidRDefault="00545595" w:rsidP="00D73380">
            <w:pPr>
              <w:numPr>
                <w:ilvl w:val="0"/>
                <w:numId w:val="293"/>
              </w:numPr>
              <w:ind w:left="1242" w:right="-6"/>
              <w:jc w:val="both"/>
              <w:outlineLvl w:val="0"/>
              <w:rPr>
                <w:rFonts w:ascii="Bookman Old Style" w:hAnsi="Bookman Old Style" w:cs="Times New Roman"/>
                <w:lang w:val="sv-SE"/>
              </w:rPr>
            </w:pPr>
            <w:r w:rsidRPr="008B5A4D">
              <w:rPr>
                <w:rFonts w:ascii="Bookman Old Style" w:hAnsi="Bookman Old Style" w:cs="Times New Roman"/>
                <w:lang w:val="sv-SE"/>
              </w:rPr>
              <w:t xml:space="preserve">jalur lintasan angkutan </w:t>
            </w:r>
            <w:r w:rsidR="001C60E0" w:rsidRPr="008B5A4D">
              <w:rPr>
                <w:rFonts w:ascii="Bookman Old Style" w:hAnsi="Bookman Old Style" w:cs="Times New Roman"/>
                <w:lang w:val="sv-SE"/>
              </w:rPr>
              <w:t xml:space="preserve">barang </w:t>
            </w:r>
            <w:r w:rsidRPr="008B5A4D">
              <w:rPr>
                <w:rFonts w:ascii="Bookman Old Style" w:hAnsi="Bookman Old Style" w:cs="Times New Roman"/>
                <w:lang w:val="sv-SE"/>
              </w:rPr>
              <w:t xml:space="preserve">khusus bebatuan di kawasan Kaldera Batur adalah jalur jalan Tabu - Yeh Mampeh – Bukit Mentik </w:t>
            </w:r>
            <w:r w:rsidR="00396A84" w:rsidRPr="008B5A4D">
              <w:rPr>
                <w:rFonts w:ascii="Bookman Old Style" w:hAnsi="Bookman Old Style" w:cs="Times New Roman"/>
                <w:lang w:val="sv-SE"/>
              </w:rPr>
              <w:t>–</w:t>
            </w:r>
            <w:r w:rsidRPr="008B5A4D">
              <w:rPr>
                <w:rFonts w:ascii="Bookman Old Style" w:hAnsi="Bookman Old Style" w:cs="Times New Roman"/>
                <w:lang w:val="sv-SE"/>
              </w:rPr>
              <w:t xml:space="preserve"> Culali</w:t>
            </w:r>
            <w:r w:rsidR="00396A84" w:rsidRPr="008B5A4D">
              <w:rPr>
                <w:rFonts w:ascii="Bookman Old Style" w:hAnsi="Bookman Old Style" w:cs="Times New Roman"/>
              </w:rPr>
              <w:t>, serta jalan Tandang – Bunasari – Yeh Mampeh</w:t>
            </w:r>
            <w:r w:rsidRPr="008B5A4D">
              <w:rPr>
                <w:rFonts w:ascii="Bookman Old Style" w:hAnsi="Bookman Old Style" w:cs="Times New Roman"/>
                <w:lang w:val="sv-SE"/>
              </w:rPr>
              <w:t xml:space="preserve">; dan </w:t>
            </w:r>
          </w:p>
          <w:p w:rsidR="00545595" w:rsidRPr="008B5A4D" w:rsidRDefault="00545595" w:rsidP="00D73380">
            <w:pPr>
              <w:numPr>
                <w:ilvl w:val="0"/>
                <w:numId w:val="293"/>
              </w:numPr>
              <w:ind w:left="1242" w:right="-6"/>
              <w:jc w:val="both"/>
              <w:outlineLvl w:val="0"/>
              <w:rPr>
                <w:rFonts w:ascii="Bookman Old Style" w:hAnsi="Bookman Old Style" w:cs="Times New Roman"/>
                <w:lang w:val="sv-SE"/>
              </w:rPr>
            </w:pPr>
            <w:r w:rsidRPr="008B5A4D">
              <w:rPr>
                <w:rFonts w:ascii="Bookman Old Style" w:hAnsi="Bookman Old Style" w:cs="Times New Roman"/>
                <w:lang w:val="sv-SE"/>
              </w:rPr>
              <w:t xml:space="preserve">pengaturan waktu beroperasi angkutan </w:t>
            </w:r>
            <w:r w:rsidR="001C60E0" w:rsidRPr="008B5A4D">
              <w:rPr>
                <w:rFonts w:ascii="Bookman Old Style" w:hAnsi="Bookman Old Style" w:cs="Times New Roman"/>
                <w:lang w:val="sv-SE"/>
              </w:rPr>
              <w:t xml:space="preserve">barang </w:t>
            </w:r>
            <w:r w:rsidRPr="008B5A4D">
              <w:rPr>
                <w:rFonts w:ascii="Bookman Old Style" w:hAnsi="Bookman Old Style" w:cs="Times New Roman"/>
                <w:lang w:val="sv-SE"/>
              </w:rPr>
              <w:t xml:space="preserve">khusus bebatuan di kawasan Kaldera Batur pada jalur Penelokan-Kedisan </w:t>
            </w:r>
          </w:p>
          <w:p w:rsidR="00FC602A" w:rsidRPr="008B5A4D" w:rsidRDefault="00545595" w:rsidP="00D73380">
            <w:pPr>
              <w:numPr>
                <w:ilvl w:val="0"/>
                <w:numId w:val="95"/>
              </w:numPr>
              <w:tabs>
                <w:tab w:val="clear" w:pos="720"/>
                <w:tab w:val="num" w:pos="522"/>
              </w:tabs>
              <w:spacing w:before="120"/>
              <w:ind w:left="522" w:hanging="522"/>
              <w:jc w:val="both"/>
              <w:rPr>
                <w:rFonts w:ascii="Bookman Old Style" w:hAnsi="Bookman Old Style" w:cs="Times New Roman"/>
                <w:lang w:val="sv-SE"/>
              </w:rPr>
            </w:pPr>
            <w:r w:rsidRPr="008B5A4D">
              <w:rPr>
                <w:rFonts w:ascii="Bookman Old Style" w:hAnsi="Bookman Old Style" w:cs="Times New Roman"/>
                <w:lang w:val="sv-SE"/>
              </w:rPr>
              <w:t xml:space="preserve">Angkutan penumpang tidak dalam trayek </w:t>
            </w:r>
            <w:r w:rsidR="00FC602A" w:rsidRPr="008B5A4D">
              <w:rPr>
                <w:rFonts w:ascii="Bookman Old Style" w:hAnsi="Bookman Old Style" w:cs="Times New Roman"/>
                <w:lang w:val="sv-SE"/>
              </w:rPr>
              <w:t>sebagaimana dimaksud pada ayat (1)</w:t>
            </w:r>
            <w:r w:rsidR="00535EA4" w:rsidRPr="008B5A4D">
              <w:rPr>
                <w:rFonts w:ascii="Bookman Old Style" w:hAnsi="Bookman Old Style" w:cs="Times New Roman"/>
                <w:lang w:val="sv-SE"/>
              </w:rPr>
              <w:t xml:space="preserve"> hur</w:t>
            </w:r>
            <w:r w:rsidR="002E5933" w:rsidRPr="008B5A4D">
              <w:rPr>
                <w:rFonts w:ascii="Bookman Old Style" w:hAnsi="Bookman Old Style" w:cs="Times New Roman"/>
                <w:lang w:val="sv-SE"/>
              </w:rPr>
              <w:t>u</w:t>
            </w:r>
            <w:r w:rsidR="00535EA4" w:rsidRPr="008B5A4D">
              <w:rPr>
                <w:rFonts w:ascii="Bookman Old Style" w:hAnsi="Bookman Old Style" w:cs="Times New Roman"/>
                <w:lang w:val="sv-SE"/>
              </w:rPr>
              <w:t>f b.</w:t>
            </w:r>
            <w:r w:rsidR="00FC602A" w:rsidRPr="008B5A4D">
              <w:rPr>
                <w:rFonts w:ascii="Bookman Old Style" w:hAnsi="Bookman Old Style" w:cs="Times New Roman"/>
                <w:lang w:val="sv-SE"/>
              </w:rPr>
              <w:t xml:space="preserve"> meliputi :</w:t>
            </w:r>
          </w:p>
          <w:p w:rsidR="00FC602A" w:rsidRPr="008B5A4D" w:rsidRDefault="00F1639E" w:rsidP="00D73380">
            <w:pPr>
              <w:numPr>
                <w:ilvl w:val="0"/>
                <w:numId w:val="97"/>
              </w:numPr>
              <w:tabs>
                <w:tab w:val="left" w:pos="882"/>
              </w:tabs>
              <w:ind w:left="882" w:right="-6"/>
              <w:jc w:val="both"/>
              <w:outlineLvl w:val="0"/>
              <w:rPr>
                <w:rFonts w:ascii="Bookman Old Style" w:hAnsi="Bookman Old Style" w:cs="Times New Roman"/>
                <w:lang w:val="sv-SE"/>
              </w:rPr>
            </w:pPr>
            <w:r w:rsidRPr="008B5A4D">
              <w:rPr>
                <w:rFonts w:ascii="Bookman Old Style" w:hAnsi="Bookman Old Style" w:cs="Times New Roman"/>
                <w:lang w:val="sv-SE"/>
              </w:rPr>
              <w:t>p</w:t>
            </w:r>
            <w:r w:rsidR="00FC602A" w:rsidRPr="008B5A4D">
              <w:rPr>
                <w:rFonts w:ascii="Bookman Old Style" w:hAnsi="Bookman Old Style" w:cs="Times New Roman"/>
                <w:lang w:val="sv-SE"/>
              </w:rPr>
              <w:t>eningkatan pelayanan fasilitas parkir wisata dan parkir bus pariwisata terpusat di sekitar Museum Gunung Api Batur Penelokan; dan</w:t>
            </w:r>
          </w:p>
          <w:p w:rsidR="00535EA4" w:rsidRPr="008B5A4D" w:rsidRDefault="00F1639E" w:rsidP="00D73380">
            <w:pPr>
              <w:numPr>
                <w:ilvl w:val="0"/>
                <w:numId w:val="97"/>
              </w:numPr>
              <w:tabs>
                <w:tab w:val="left" w:pos="882"/>
              </w:tabs>
              <w:ind w:left="882" w:right="-6"/>
              <w:jc w:val="both"/>
              <w:outlineLvl w:val="0"/>
              <w:rPr>
                <w:rFonts w:ascii="Bookman Old Style" w:hAnsi="Bookman Old Style" w:cs="Times New Roman"/>
                <w:spacing w:val="-3"/>
                <w:lang w:val="sv-SE"/>
              </w:rPr>
            </w:pPr>
            <w:r w:rsidRPr="008B5A4D">
              <w:rPr>
                <w:rFonts w:ascii="Bookman Old Style" w:hAnsi="Bookman Old Style" w:cs="Times New Roman"/>
                <w:lang w:val="sv-SE"/>
              </w:rPr>
              <w:t>p</w:t>
            </w:r>
            <w:r w:rsidR="00FC602A" w:rsidRPr="008B5A4D">
              <w:rPr>
                <w:rFonts w:ascii="Bookman Old Style" w:hAnsi="Bookman Old Style" w:cs="Times New Roman"/>
                <w:lang w:val="sv-SE"/>
              </w:rPr>
              <w:t xml:space="preserve">engembangan angkutan wisata khusus skala kecil sebagai transfer moda angkutan bus pariwisata, yang melayani angkutan wisata ke Danau Batur, Dermaga Penyeberangan Trunyan, Kawasan Toyabungkah, Kawasan Songan, </w:t>
            </w:r>
            <w:r w:rsidR="005C258C" w:rsidRPr="008B5A4D">
              <w:rPr>
                <w:rFonts w:ascii="Bookman Old Style" w:hAnsi="Bookman Old Style" w:cs="Times New Roman"/>
                <w:lang w:val="sv-SE"/>
              </w:rPr>
              <w:t>rencana Kawasan Taman Geologi (</w:t>
            </w:r>
            <w:r w:rsidR="00FC602A" w:rsidRPr="008B5A4D">
              <w:rPr>
                <w:rFonts w:ascii="Bookman Old Style" w:hAnsi="Bookman Old Style" w:cs="Times New Roman"/>
                <w:i/>
                <w:lang w:val="sv-SE"/>
              </w:rPr>
              <w:t>Geopark</w:t>
            </w:r>
            <w:r w:rsidR="005C258C" w:rsidRPr="008B5A4D">
              <w:rPr>
                <w:rFonts w:ascii="Bookman Old Style" w:hAnsi="Bookman Old Style" w:cs="Times New Roman"/>
                <w:i/>
                <w:lang w:val="sv-SE"/>
              </w:rPr>
              <w:t>)</w:t>
            </w:r>
            <w:r w:rsidR="00FC602A" w:rsidRPr="008B5A4D">
              <w:rPr>
                <w:rFonts w:ascii="Bookman Old Style" w:hAnsi="Bookman Old Style" w:cs="Times New Roman"/>
                <w:lang w:val="sv-SE"/>
              </w:rPr>
              <w:t xml:space="preserve"> Gunung Batur dan kawasan lainnya di seputaran koridor Kaldera Batur.</w:t>
            </w:r>
          </w:p>
          <w:p w:rsidR="00535EA4" w:rsidRPr="008B5A4D" w:rsidRDefault="00535EA4" w:rsidP="00D73380">
            <w:pPr>
              <w:numPr>
                <w:ilvl w:val="0"/>
                <w:numId w:val="95"/>
              </w:numPr>
              <w:tabs>
                <w:tab w:val="clear" w:pos="720"/>
                <w:tab w:val="num" w:pos="612"/>
              </w:tabs>
              <w:spacing w:before="120"/>
              <w:ind w:left="619" w:hanging="619"/>
              <w:jc w:val="both"/>
              <w:outlineLvl w:val="0"/>
              <w:rPr>
                <w:rFonts w:ascii="Bookman Old Style" w:hAnsi="Bookman Old Style" w:cs="Times New Roman"/>
                <w:lang w:val="sv-SE"/>
              </w:rPr>
            </w:pPr>
            <w:r w:rsidRPr="008B5A4D">
              <w:rPr>
                <w:rFonts w:ascii="Bookman Old Style" w:hAnsi="Bookman Old Style" w:cs="Times New Roman"/>
                <w:lang w:val="en-US"/>
              </w:rPr>
              <w:t>m</w:t>
            </w:r>
            <w:r w:rsidRPr="008B5A4D">
              <w:rPr>
                <w:rFonts w:ascii="Bookman Old Style" w:hAnsi="Bookman Old Style" w:cs="Times New Roman"/>
              </w:rPr>
              <w:t>anajemen dan rekayasa lalu lintas</w:t>
            </w:r>
            <w:r w:rsidRPr="008B5A4D">
              <w:rPr>
                <w:rFonts w:ascii="Bookman Old Style" w:hAnsi="Bookman Old Style" w:cs="Times New Roman"/>
                <w:lang w:val="en-US"/>
              </w:rPr>
              <w:t xml:space="preserve"> </w:t>
            </w:r>
            <w:r w:rsidRPr="008B5A4D">
              <w:rPr>
                <w:rFonts w:ascii="Bookman Old Style" w:hAnsi="Bookman Old Style" w:cs="Times New Roman"/>
                <w:lang w:val="sv-SE"/>
              </w:rPr>
              <w:t>sebagaimana dimaksud pada ayat (1) hur</w:t>
            </w:r>
            <w:r w:rsidR="002E5933" w:rsidRPr="008B5A4D">
              <w:rPr>
                <w:rFonts w:ascii="Bookman Old Style" w:hAnsi="Bookman Old Style" w:cs="Times New Roman"/>
                <w:lang w:val="sv-SE"/>
              </w:rPr>
              <w:t>u</w:t>
            </w:r>
            <w:r w:rsidRPr="008B5A4D">
              <w:rPr>
                <w:rFonts w:ascii="Bookman Old Style" w:hAnsi="Bookman Old Style" w:cs="Times New Roman"/>
                <w:lang w:val="sv-SE"/>
              </w:rPr>
              <w:t>f c. meliputi :</w:t>
            </w:r>
          </w:p>
          <w:p w:rsidR="00535EA4" w:rsidRPr="008B5A4D" w:rsidRDefault="00535EA4" w:rsidP="00D73380">
            <w:pPr>
              <w:numPr>
                <w:ilvl w:val="0"/>
                <w:numId w:val="94"/>
              </w:numPr>
              <w:tabs>
                <w:tab w:val="clear" w:pos="720"/>
                <w:tab w:val="num" w:pos="972"/>
              </w:tabs>
              <w:ind w:left="972" w:right="-4"/>
              <w:jc w:val="both"/>
              <w:rPr>
                <w:rFonts w:ascii="Bookman Old Style" w:hAnsi="Bookman Old Style" w:cs="Times New Roman"/>
              </w:rPr>
            </w:pPr>
            <w:r w:rsidRPr="008B5A4D">
              <w:rPr>
                <w:rFonts w:ascii="Bookman Old Style" w:hAnsi="Bookman Old Style" w:cs="Times New Roman"/>
              </w:rPr>
              <w:t xml:space="preserve">Manajemen dan rekayasa lalu lintas dilaksanakan untuk mengoptimalkan penggunaan jaringan jalan dan gerakan lalu lintas dalam rangka menjamin keamanan, keselamatan, ketertiban, dan kelancaran lalu lintas dan angkutan jalan. </w:t>
            </w:r>
          </w:p>
          <w:p w:rsidR="00535EA4" w:rsidRPr="008B5A4D" w:rsidRDefault="00535EA4" w:rsidP="00D73380">
            <w:pPr>
              <w:numPr>
                <w:ilvl w:val="0"/>
                <w:numId w:val="94"/>
              </w:numPr>
              <w:tabs>
                <w:tab w:val="clear" w:pos="720"/>
                <w:tab w:val="num" w:pos="614"/>
                <w:tab w:val="num" w:pos="972"/>
              </w:tabs>
              <w:spacing w:before="120"/>
              <w:ind w:left="972"/>
              <w:jc w:val="both"/>
              <w:rPr>
                <w:rFonts w:ascii="Bookman Old Style" w:hAnsi="Bookman Old Style" w:cs="Times New Roman"/>
              </w:rPr>
            </w:pPr>
            <w:r w:rsidRPr="008B5A4D">
              <w:rPr>
                <w:rFonts w:ascii="Bookman Old Style" w:hAnsi="Bookman Old Style" w:cs="Times New Roman"/>
              </w:rPr>
              <w:t>Prinsip-prinsip manajemen dan rekayasa lalu lintas dilakukan dengan:</w:t>
            </w:r>
          </w:p>
          <w:p w:rsidR="00535EA4" w:rsidRPr="008B5A4D" w:rsidRDefault="00535EA4" w:rsidP="00D73380">
            <w:pPr>
              <w:numPr>
                <w:ilvl w:val="1"/>
                <w:numId w:val="93"/>
              </w:numPr>
              <w:autoSpaceDE w:val="0"/>
              <w:autoSpaceDN w:val="0"/>
              <w:adjustRightInd w:val="0"/>
              <w:ind w:left="1332"/>
              <w:jc w:val="both"/>
              <w:rPr>
                <w:rFonts w:ascii="Bookman Old Style" w:hAnsi="Bookman Old Style" w:cs="Times New Roman"/>
                <w:lang w:eastAsia="id-ID"/>
              </w:rPr>
            </w:pPr>
            <w:r w:rsidRPr="008B5A4D">
              <w:rPr>
                <w:rFonts w:ascii="Bookman Old Style" w:hAnsi="Bookman Old Style" w:cs="Times New Roman"/>
                <w:lang w:val="en-US" w:eastAsia="id-ID"/>
              </w:rPr>
              <w:t>penyediaan fasilitas park</w:t>
            </w:r>
            <w:r w:rsidRPr="008B5A4D">
              <w:rPr>
                <w:rFonts w:ascii="Bookman Old Style" w:hAnsi="Bookman Old Style" w:cs="Times New Roman"/>
                <w:lang w:eastAsia="id-ID"/>
              </w:rPr>
              <w:t>i</w:t>
            </w:r>
            <w:r w:rsidRPr="008B5A4D">
              <w:rPr>
                <w:rFonts w:ascii="Bookman Old Style" w:hAnsi="Bookman Old Style" w:cs="Times New Roman"/>
                <w:lang w:val="en-US" w:eastAsia="id-ID"/>
              </w:rPr>
              <w:t>r</w:t>
            </w:r>
            <w:r w:rsidRPr="008B5A4D">
              <w:rPr>
                <w:rFonts w:ascii="Bookman Old Style" w:hAnsi="Bookman Old Style" w:cs="Times New Roman"/>
                <w:lang w:eastAsia="id-ID"/>
              </w:rPr>
              <w:t>;</w:t>
            </w:r>
          </w:p>
          <w:p w:rsidR="00535EA4" w:rsidRPr="008B5A4D" w:rsidRDefault="00535EA4" w:rsidP="00D73380">
            <w:pPr>
              <w:numPr>
                <w:ilvl w:val="1"/>
                <w:numId w:val="93"/>
              </w:numPr>
              <w:autoSpaceDE w:val="0"/>
              <w:autoSpaceDN w:val="0"/>
              <w:adjustRightInd w:val="0"/>
              <w:ind w:left="1332"/>
              <w:jc w:val="both"/>
              <w:rPr>
                <w:rFonts w:ascii="Bookman Old Style" w:hAnsi="Bookman Old Style" w:cs="Times New Roman"/>
                <w:lang w:eastAsia="id-ID"/>
              </w:rPr>
            </w:pPr>
            <w:r w:rsidRPr="008B5A4D">
              <w:rPr>
                <w:rFonts w:ascii="Bookman Old Style" w:hAnsi="Bookman Old Style" w:cs="Times New Roman"/>
                <w:lang w:val="en-US" w:eastAsia="id-ID"/>
              </w:rPr>
              <w:t>p</w:t>
            </w:r>
            <w:r w:rsidRPr="008B5A4D">
              <w:rPr>
                <w:rFonts w:ascii="Bookman Old Style" w:hAnsi="Bookman Old Style" w:cs="Times New Roman"/>
                <w:lang w:eastAsia="id-ID"/>
              </w:rPr>
              <w:t>enetapan prioritas angkutan umum;</w:t>
            </w:r>
          </w:p>
          <w:p w:rsidR="00535EA4" w:rsidRPr="008B5A4D" w:rsidRDefault="00535EA4" w:rsidP="00D73380">
            <w:pPr>
              <w:numPr>
                <w:ilvl w:val="1"/>
                <w:numId w:val="93"/>
              </w:numPr>
              <w:autoSpaceDE w:val="0"/>
              <w:autoSpaceDN w:val="0"/>
              <w:adjustRightInd w:val="0"/>
              <w:ind w:left="1332"/>
              <w:jc w:val="both"/>
              <w:rPr>
                <w:rFonts w:ascii="Bookman Old Style" w:hAnsi="Bookman Old Style" w:cs="Times New Roman"/>
                <w:lang w:eastAsia="id-ID"/>
              </w:rPr>
            </w:pPr>
            <w:r w:rsidRPr="008B5A4D">
              <w:rPr>
                <w:rFonts w:ascii="Bookman Old Style" w:hAnsi="Bookman Old Style" w:cs="Times New Roman"/>
                <w:lang w:val="fi-FI" w:eastAsia="id-ID"/>
              </w:rPr>
              <w:t>p</w:t>
            </w:r>
            <w:r w:rsidRPr="008B5A4D">
              <w:rPr>
                <w:rFonts w:ascii="Bookman Old Style" w:hAnsi="Bookman Old Style" w:cs="Times New Roman"/>
                <w:lang w:eastAsia="id-ID"/>
              </w:rPr>
              <w:t>emberian prioritas keselamatan dan kenyamanan pejalan kaki;</w:t>
            </w:r>
          </w:p>
          <w:p w:rsidR="00535EA4" w:rsidRPr="008B5A4D" w:rsidRDefault="00535EA4" w:rsidP="00D73380">
            <w:pPr>
              <w:numPr>
                <w:ilvl w:val="1"/>
                <w:numId w:val="93"/>
              </w:numPr>
              <w:autoSpaceDE w:val="0"/>
              <w:autoSpaceDN w:val="0"/>
              <w:adjustRightInd w:val="0"/>
              <w:ind w:left="1332"/>
              <w:jc w:val="both"/>
              <w:rPr>
                <w:rFonts w:ascii="Bookman Old Style" w:hAnsi="Bookman Old Style" w:cs="Times New Roman"/>
                <w:lang w:eastAsia="id-ID"/>
              </w:rPr>
            </w:pPr>
            <w:r w:rsidRPr="008B5A4D">
              <w:rPr>
                <w:rFonts w:ascii="Bookman Old Style" w:hAnsi="Bookman Old Style" w:cs="Times New Roman"/>
                <w:lang w:val="en-US" w:eastAsia="id-ID"/>
              </w:rPr>
              <w:lastRenderedPageBreak/>
              <w:t>p</w:t>
            </w:r>
            <w:r w:rsidRPr="008B5A4D">
              <w:rPr>
                <w:rFonts w:ascii="Bookman Old Style" w:hAnsi="Bookman Old Style" w:cs="Times New Roman"/>
                <w:lang w:eastAsia="id-ID"/>
              </w:rPr>
              <w:t>emberian kemudahan bagi penyandang cacat;</w:t>
            </w:r>
          </w:p>
          <w:p w:rsidR="00535EA4" w:rsidRPr="008B5A4D" w:rsidRDefault="00535EA4" w:rsidP="00D73380">
            <w:pPr>
              <w:numPr>
                <w:ilvl w:val="1"/>
                <w:numId w:val="93"/>
              </w:numPr>
              <w:autoSpaceDE w:val="0"/>
              <w:autoSpaceDN w:val="0"/>
              <w:adjustRightInd w:val="0"/>
              <w:ind w:left="1332"/>
              <w:jc w:val="both"/>
              <w:rPr>
                <w:rFonts w:ascii="Bookman Old Style" w:hAnsi="Bookman Old Style" w:cs="Times New Roman"/>
                <w:lang w:eastAsia="id-ID"/>
              </w:rPr>
            </w:pPr>
            <w:r w:rsidRPr="008B5A4D">
              <w:rPr>
                <w:rFonts w:ascii="Bookman Old Style" w:hAnsi="Bookman Old Style" w:cs="Times New Roman"/>
                <w:lang w:eastAsia="id-ID"/>
              </w:rPr>
              <w:t>pemisahan atau pemilahan pergerakan arus lalu lintas berdasarkan peruntukan lahan, mobilitas, dan aksesibilitas;</w:t>
            </w:r>
          </w:p>
          <w:p w:rsidR="00535EA4" w:rsidRPr="008B5A4D" w:rsidRDefault="00535EA4" w:rsidP="00D73380">
            <w:pPr>
              <w:numPr>
                <w:ilvl w:val="1"/>
                <w:numId w:val="93"/>
              </w:numPr>
              <w:autoSpaceDE w:val="0"/>
              <w:autoSpaceDN w:val="0"/>
              <w:adjustRightInd w:val="0"/>
              <w:ind w:left="1332"/>
              <w:jc w:val="both"/>
              <w:rPr>
                <w:rFonts w:ascii="Bookman Old Style" w:hAnsi="Bookman Old Style" w:cs="Times New Roman"/>
                <w:lang w:eastAsia="id-ID"/>
              </w:rPr>
            </w:pPr>
            <w:r w:rsidRPr="008B5A4D">
              <w:rPr>
                <w:rFonts w:ascii="Bookman Old Style" w:hAnsi="Bookman Old Style" w:cs="Times New Roman"/>
                <w:lang w:eastAsia="id-ID"/>
              </w:rPr>
              <w:t>penyediaan jalur bersepeda di kawasan perkotaan atau kawasan efektif pariwisata;</w:t>
            </w:r>
          </w:p>
          <w:p w:rsidR="00535EA4" w:rsidRPr="008B5A4D" w:rsidRDefault="00535EA4" w:rsidP="00D73380">
            <w:pPr>
              <w:numPr>
                <w:ilvl w:val="1"/>
                <w:numId w:val="93"/>
              </w:numPr>
              <w:autoSpaceDE w:val="0"/>
              <w:autoSpaceDN w:val="0"/>
              <w:adjustRightInd w:val="0"/>
              <w:ind w:left="1332"/>
              <w:jc w:val="both"/>
              <w:rPr>
                <w:rFonts w:ascii="Bookman Old Style" w:hAnsi="Bookman Old Style" w:cs="Times New Roman"/>
                <w:lang w:eastAsia="id-ID"/>
              </w:rPr>
            </w:pPr>
            <w:r w:rsidRPr="008B5A4D">
              <w:rPr>
                <w:rFonts w:ascii="Bookman Old Style" w:hAnsi="Bookman Old Style" w:cs="Times New Roman"/>
                <w:lang w:eastAsia="id-ID"/>
              </w:rPr>
              <w:t>pemaduan berbagai moda angkutan;</w:t>
            </w:r>
            <w:r w:rsidRPr="008B5A4D">
              <w:rPr>
                <w:rFonts w:ascii="Bookman Old Style" w:hAnsi="Bookman Old Style" w:cs="Times New Roman"/>
                <w:lang w:val="en-US" w:eastAsia="id-ID"/>
              </w:rPr>
              <w:t xml:space="preserve"> dan</w:t>
            </w:r>
          </w:p>
          <w:p w:rsidR="00535EA4" w:rsidRPr="008B5A4D" w:rsidRDefault="00535EA4" w:rsidP="00D73380">
            <w:pPr>
              <w:numPr>
                <w:ilvl w:val="1"/>
                <w:numId w:val="93"/>
              </w:numPr>
              <w:autoSpaceDE w:val="0"/>
              <w:autoSpaceDN w:val="0"/>
              <w:adjustRightInd w:val="0"/>
              <w:ind w:left="1332"/>
              <w:jc w:val="both"/>
              <w:rPr>
                <w:rFonts w:ascii="Bookman Old Style" w:hAnsi="Bookman Old Style" w:cs="Times New Roman"/>
                <w:b/>
              </w:rPr>
            </w:pPr>
            <w:r w:rsidRPr="008B5A4D">
              <w:rPr>
                <w:rFonts w:ascii="Bookman Old Style" w:hAnsi="Bookman Old Style" w:cs="Times New Roman"/>
                <w:lang w:eastAsia="id-ID"/>
              </w:rPr>
              <w:t>pengendalian lalu lintas pada persimpangan</w:t>
            </w:r>
            <w:r w:rsidRPr="008B5A4D">
              <w:rPr>
                <w:rFonts w:ascii="Bookman Old Style" w:hAnsi="Bookman Old Style" w:cs="Times New Roman"/>
                <w:lang w:val="en-US" w:eastAsia="id-ID"/>
              </w:rPr>
              <w:t xml:space="preserve"> dan ruas jalan</w:t>
            </w:r>
            <w:r w:rsidRPr="008B5A4D">
              <w:rPr>
                <w:rFonts w:ascii="Bookman Old Style" w:hAnsi="Bookman Old Style" w:cs="Times New Roman"/>
                <w:lang w:eastAsia="id-ID"/>
              </w:rPr>
              <w:t xml:space="preserve">. </w:t>
            </w:r>
          </w:p>
          <w:p w:rsidR="00535EA4" w:rsidRPr="008B5A4D" w:rsidRDefault="00535EA4" w:rsidP="00D73380">
            <w:pPr>
              <w:numPr>
                <w:ilvl w:val="0"/>
                <w:numId w:val="94"/>
              </w:numPr>
              <w:tabs>
                <w:tab w:val="clear" w:pos="720"/>
                <w:tab w:val="num" w:pos="972"/>
              </w:tabs>
              <w:spacing w:before="120"/>
              <w:ind w:left="972"/>
              <w:jc w:val="both"/>
              <w:rPr>
                <w:rFonts w:ascii="Bookman Old Style" w:hAnsi="Bookman Old Style" w:cs="Times New Roman"/>
              </w:rPr>
            </w:pPr>
            <w:r w:rsidRPr="008B5A4D">
              <w:rPr>
                <w:rFonts w:ascii="Bookman Old Style" w:hAnsi="Bookman Old Style" w:cs="Times New Roman"/>
              </w:rPr>
              <w:t>Penyediaan fasilitas parkir</w:t>
            </w:r>
            <w:r w:rsidR="002414DF" w:rsidRPr="008B5A4D">
              <w:rPr>
                <w:rFonts w:ascii="Bookman Old Style" w:hAnsi="Bookman Old Style" w:cs="Times New Roman"/>
                <w:lang w:val="en-US"/>
              </w:rPr>
              <w:t xml:space="preserve">, </w:t>
            </w:r>
            <w:r w:rsidRPr="008B5A4D">
              <w:rPr>
                <w:rFonts w:ascii="Bookman Old Style" w:hAnsi="Bookman Old Style" w:cs="Times New Roman"/>
              </w:rPr>
              <w:t xml:space="preserve"> meliputi penyediaan parkir terbuka untuk umum dan wisatawan terdiri dari :</w:t>
            </w:r>
          </w:p>
          <w:p w:rsidR="00535EA4" w:rsidRPr="008B5A4D" w:rsidRDefault="00535EA4" w:rsidP="00D73380">
            <w:pPr>
              <w:numPr>
                <w:ilvl w:val="0"/>
                <w:numId w:val="98"/>
              </w:numPr>
              <w:ind w:left="1332" w:right="-6"/>
              <w:jc w:val="both"/>
              <w:outlineLvl w:val="0"/>
              <w:rPr>
                <w:rFonts w:ascii="Bookman Old Style" w:hAnsi="Bookman Old Style" w:cs="Times New Roman"/>
              </w:rPr>
            </w:pPr>
            <w:r w:rsidRPr="008B5A4D">
              <w:rPr>
                <w:rFonts w:ascii="Bookman Old Style" w:hAnsi="Bookman Old Style" w:cs="Times New Roman"/>
              </w:rPr>
              <w:t>pengembangan parkir wisata dan parkir bus pariwisata terpusat di sekitar Museum Gunung Api Batur di Penelokan; dan</w:t>
            </w:r>
          </w:p>
          <w:p w:rsidR="00535EA4" w:rsidRPr="008B5A4D" w:rsidRDefault="00535EA4" w:rsidP="00D73380">
            <w:pPr>
              <w:numPr>
                <w:ilvl w:val="0"/>
                <w:numId w:val="98"/>
              </w:numPr>
              <w:ind w:left="1332" w:right="-6"/>
              <w:jc w:val="both"/>
              <w:outlineLvl w:val="0"/>
              <w:rPr>
                <w:rFonts w:ascii="Bookman Old Style" w:hAnsi="Bookman Old Style" w:cs="Times New Roman"/>
              </w:rPr>
            </w:pPr>
            <w:r w:rsidRPr="008B5A4D">
              <w:rPr>
                <w:rFonts w:ascii="Bookman Old Style" w:hAnsi="Bookman Old Style" w:cs="Times New Roman"/>
              </w:rPr>
              <w:t xml:space="preserve">pengembangan kantong-kantong parkir skala kecil untuk menunjang kegiatan sosial ekonomi masyarakat dan kepariwisataan sebagai stop over tersebar pada kawasan perkotaan dan kawasan daya tarik wisata. </w:t>
            </w:r>
          </w:p>
          <w:p w:rsidR="00FC602A" w:rsidRPr="008B5A4D" w:rsidRDefault="00FC602A" w:rsidP="00D73380">
            <w:pPr>
              <w:ind w:left="974" w:right="-6"/>
              <w:jc w:val="both"/>
              <w:outlineLvl w:val="0"/>
              <w:rPr>
                <w:rFonts w:ascii="Bookman Old Style" w:hAnsi="Bookman Old Style" w:cs="Times New Roman"/>
                <w:spacing w:val="-3"/>
                <w:lang w:val="sv-SE"/>
              </w:rPr>
            </w:pPr>
            <w:r w:rsidRPr="008B5A4D">
              <w:rPr>
                <w:rFonts w:ascii="Bookman Old Style" w:hAnsi="Bookman Old Style" w:cs="Times New Roman"/>
                <w:lang w:val="sv-SE"/>
              </w:rPr>
              <w:t xml:space="preserve">  </w:t>
            </w:r>
          </w:p>
          <w:p w:rsidR="00FC602A" w:rsidRPr="008B5A4D" w:rsidRDefault="00FC602A" w:rsidP="00D73380">
            <w:pPr>
              <w:spacing w:before="120" w:after="120"/>
              <w:ind w:right="-6"/>
              <w:jc w:val="center"/>
              <w:outlineLvl w:val="0"/>
              <w:rPr>
                <w:rFonts w:ascii="Bookman Old Style" w:hAnsi="Bookman Old Style" w:cs="Times New Roman"/>
                <w:lang w:val="sv-SE"/>
              </w:rPr>
            </w:pPr>
            <w:r w:rsidRPr="008B5A4D">
              <w:rPr>
                <w:rFonts w:ascii="Bookman Old Style" w:hAnsi="Bookman Old Style" w:cs="Times New Roman"/>
                <w:lang w:val="sv-SE"/>
              </w:rPr>
              <w:t>Bagian Keempat</w:t>
            </w:r>
          </w:p>
          <w:p w:rsidR="00FC602A" w:rsidRPr="008B5A4D" w:rsidRDefault="003C183F" w:rsidP="00D73380">
            <w:pPr>
              <w:spacing w:before="120" w:after="120"/>
              <w:ind w:right="-6"/>
              <w:jc w:val="center"/>
              <w:outlineLvl w:val="0"/>
              <w:rPr>
                <w:rFonts w:ascii="Bookman Old Style" w:hAnsi="Bookman Old Style" w:cs="Times New Roman"/>
                <w:lang w:val="sv-SE"/>
              </w:rPr>
            </w:pPr>
            <w:r w:rsidRPr="008B5A4D">
              <w:rPr>
                <w:rFonts w:ascii="Bookman Old Style" w:hAnsi="Bookman Old Style" w:cs="Times New Roman"/>
                <w:lang w:val="sv-SE"/>
              </w:rPr>
              <w:t>Sistem Jaringan Energi</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lang w:val="sv-SE"/>
              </w:rPr>
              <w:t>Pasal 2</w:t>
            </w:r>
            <w:r w:rsidR="002414DF" w:rsidRPr="008B5A4D">
              <w:rPr>
                <w:rFonts w:ascii="Bookman Old Style" w:hAnsi="Bookman Old Style" w:cs="Times New Roman"/>
                <w:b w:val="0"/>
                <w:bCs w:val="0"/>
                <w:lang w:val="en-US"/>
              </w:rPr>
              <w:t>3</w:t>
            </w:r>
          </w:p>
          <w:p w:rsidR="00A7388F" w:rsidRPr="008B5A4D" w:rsidRDefault="00A7388F" w:rsidP="00D73380">
            <w:pPr>
              <w:numPr>
                <w:ilvl w:val="0"/>
                <w:numId w:val="99"/>
              </w:numPr>
              <w:tabs>
                <w:tab w:val="clear" w:pos="1440"/>
                <w:tab w:val="num" w:pos="524"/>
              </w:tabs>
              <w:ind w:left="524" w:hanging="524"/>
              <w:jc w:val="both"/>
              <w:rPr>
                <w:rFonts w:ascii="Bookman Old Style" w:hAnsi="Bookman Old Style" w:cs="Times New Roman"/>
              </w:rPr>
            </w:pPr>
            <w:r w:rsidRPr="008B5A4D">
              <w:rPr>
                <w:rFonts w:ascii="Bookman Old Style" w:hAnsi="Bookman Old Style" w:cs="Times New Roman"/>
              </w:rPr>
              <w:t>Sistem jaringan energi sebagaimana dimaksud dalam Pasal 1</w:t>
            </w:r>
            <w:r w:rsidR="00D13C78" w:rsidRPr="008B5A4D">
              <w:rPr>
                <w:rFonts w:ascii="Bookman Old Style" w:hAnsi="Bookman Old Style" w:cs="Times New Roman"/>
              </w:rPr>
              <w:t>5</w:t>
            </w:r>
            <w:r w:rsidRPr="008B5A4D">
              <w:rPr>
                <w:rFonts w:ascii="Bookman Old Style" w:hAnsi="Bookman Old Style" w:cs="Times New Roman"/>
              </w:rPr>
              <w:t xml:space="preserve"> ayat (3) huruf b, meliputi :</w:t>
            </w:r>
          </w:p>
          <w:p w:rsidR="00A7388F" w:rsidRPr="008B5A4D" w:rsidRDefault="00A7388F" w:rsidP="00D73380">
            <w:pPr>
              <w:numPr>
                <w:ilvl w:val="0"/>
                <w:numId w:val="108"/>
              </w:numPr>
              <w:tabs>
                <w:tab w:val="clear" w:pos="4500"/>
                <w:tab w:val="num" w:pos="884"/>
              </w:tabs>
              <w:ind w:left="864" w:hanging="340"/>
              <w:jc w:val="both"/>
              <w:rPr>
                <w:rFonts w:ascii="Bookman Old Style" w:hAnsi="Bookman Old Style" w:cs="Times New Roman"/>
              </w:rPr>
            </w:pPr>
            <w:r w:rsidRPr="008B5A4D">
              <w:rPr>
                <w:rFonts w:ascii="Bookman Old Style" w:hAnsi="Bookman Old Style" w:cs="Times New Roman"/>
                <w:lang w:val="en-US"/>
              </w:rPr>
              <w:t>pembangkit tenaga listrik</w:t>
            </w:r>
            <w:r w:rsidRPr="008B5A4D">
              <w:rPr>
                <w:rFonts w:ascii="Bookman Old Style" w:hAnsi="Bookman Old Style" w:cs="Times New Roman"/>
              </w:rPr>
              <w:t xml:space="preserve">; </w:t>
            </w:r>
          </w:p>
          <w:p w:rsidR="00A7388F" w:rsidRPr="008B5A4D" w:rsidRDefault="00A7388F" w:rsidP="00D73380">
            <w:pPr>
              <w:numPr>
                <w:ilvl w:val="0"/>
                <w:numId w:val="108"/>
              </w:numPr>
              <w:tabs>
                <w:tab w:val="clear" w:pos="4500"/>
                <w:tab w:val="num" w:pos="884"/>
              </w:tabs>
              <w:ind w:left="864" w:hanging="340"/>
              <w:jc w:val="both"/>
              <w:rPr>
                <w:rFonts w:ascii="Bookman Old Style" w:hAnsi="Bookman Old Style" w:cs="Times New Roman"/>
              </w:rPr>
            </w:pPr>
            <w:r w:rsidRPr="008B5A4D">
              <w:rPr>
                <w:rFonts w:ascii="Bookman Old Style" w:hAnsi="Bookman Old Style" w:cs="Times New Roman"/>
                <w:lang w:val="en-US"/>
              </w:rPr>
              <w:t>transmisi tenaga listrik; dan</w:t>
            </w:r>
          </w:p>
          <w:p w:rsidR="00A7388F" w:rsidRPr="008B5A4D" w:rsidRDefault="00A7388F" w:rsidP="00D73380">
            <w:pPr>
              <w:numPr>
                <w:ilvl w:val="0"/>
                <w:numId w:val="108"/>
              </w:numPr>
              <w:tabs>
                <w:tab w:val="clear" w:pos="4500"/>
                <w:tab w:val="num" w:pos="884"/>
              </w:tabs>
              <w:ind w:left="864" w:hanging="340"/>
              <w:jc w:val="both"/>
              <w:rPr>
                <w:rFonts w:ascii="Bookman Old Style" w:hAnsi="Bookman Old Style" w:cs="Times New Roman"/>
              </w:rPr>
            </w:pPr>
            <w:r w:rsidRPr="008B5A4D">
              <w:rPr>
                <w:rFonts w:ascii="Bookman Old Style" w:hAnsi="Bookman Old Style" w:cs="Times New Roman"/>
                <w:lang w:val="en-US"/>
              </w:rPr>
              <w:t xml:space="preserve">jaringan </w:t>
            </w:r>
            <w:r w:rsidR="003F20AC" w:rsidRPr="008B5A4D">
              <w:rPr>
                <w:rFonts w:ascii="Bookman Old Style" w:hAnsi="Bookman Old Style" w:cs="Times New Roman"/>
                <w:lang w:val="en-US"/>
              </w:rPr>
              <w:t xml:space="preserve">pipa </w:t>
            </w:r>
            <w:r w:rsidRPr="008B5A4D">
              <w:rPr>
                <w:rFonts w:ascii="Bookman Old Style" w:hAnsi="Bookman Old Style" w:cs="Times New Roman"/>
                <w:lang w:val="en-US"/>
              </w:rPr>
              <w:t>gas.</w:t>
            </w:r>
          </w:p>
          <w:p w:rsidR="00A7388F" w:rsidRPr="008B5A4D" w:rsidRDefault="00A7388F" w:rsidP="00D73380">
            <w:pPr>
              <w:numPr>
                <w:ilvl w:val="0"/>
                <w:numId w:val="99"/>
              </w:numPr>
              <w:tabs>
                <w:tab w:val="clear" w:pos="1440"/>
                <w:tab w:val="num" w:pos="524"/>
              </w:tabs>
              <w:spacing w:before="120"/>
              <w:ind w:left="518" w:hanging="518"/>
              <w:jc w:val="both"/>
              <w:rPr>
                <w:rFonts w:ascii="Bookman Old Style" w:hAnsi="Bookman Old Style" w:cs="Times New Roman"/>
              </w:rPr>
            </w:pPr>
            <w:r w:rsidRPr="008B5A4D">
              <w:rPr>
                <w:rFonts w:ascii="Bookman Old Style" w:hAnsi="Bookman Old Style" w:cs="Times New Roman"/>
              </w:rPr>
              <w:t>Pembangkit tenaga listrik sebagaimana dimaksud pada ayat (1) huruf a, meliputi :</w:t>
            </w:r>
          </w:p>
          <w:p w:rsidR="00A7388F" w:rsidRPr="008B5A4D" w:rsidRDefault="00A7388F" w:rsidP="00D73380">
            <w:pPr>
              <w:numPr>
                <w:ilvl w:val="0"/>
                <w:numId w:val="109"/>
              </w:numPr>
              <w:tabs>
                <w:tab w:val="left" w:pos="884"/>
              </w:tabs>
              <w:ind w:left="884"/>
              <w:jc w:val="both"/>
              <w:rPr>
                <w:rFonts w:ascii="Bookman Old Style" w:hAnsi="Bookman Old Style" w:cs="Times New Roman"/>
              </w:rPr>
            </w:pPr>
            <w:r w:rsidRPr="008B5A4D">
              <w:rPr>
                <w:rFonts w:ascii="Bookman Old Style" w:hAnsi="Bookman Old Style" w:cs="Times New Roman"/>
              </w:rPr>
              <w:t>pembangkit tenaga listrik yang sudah ada meliputi jaringan interkoneksi tenaga listrik Bali, yang pembangkitnya berada di luar wilayah kabupaten melalui gardu distribusi Kintamani dan gardu distribusi Bangli;</w:t>
            </w:r>
            <w:r w:rsidR="003F20AC" w:rsidRPr="008B5A4D">
              <w:rPr>
                <w:rFonts w:ascii="Bookman Old Style" w:hAnsi="Bookman Old Style" w:cs="Times New Roman"/>
              </w:rPr>
              <w:t xml:space="preserve"> dan</w:t>
            </w:r>
          </w:p>
          <w:p w:rsidR="00A7388F" w:rsidRPr="008B5A4D" w:rsidRDefault="00A7388F" w:rsidP="00D73380">
            <w:pPr>
              <w:numPr>
                <w:ilvl w:val="0"/>
                <w:numId w:val="109"/>
              </w:numPr>
              <w:tabs>
                <w:tab w:val="left" w:pos="884"/>
              </w:tabs>
              <w:ind w:left="884"/>
              <w:jc w:val="both"/>
              <w:rPr>
                <w:rFonts w:ascii="Bookman Old Style" w:hAnsi="Bookman Old Style" w:cs="Times New Roman"/>
              </w:rPr>
            </w:pPr>
            <w:r w:rsidRPr="008B5A4D">
              <w:rPr>
                <w:rFonts w:ascii="Bookman Old Style" w:hAnsi="Bookman Old Style" w:cs="Times New Roman"/>
              </w:rPr>
              <w:t xml:space="preserve">pengembangan pembangkit tenaga listrik (PLT) alternatif dari sumber energi terbarukan terdiri atas PLT Mikro Hidro, PLT Biomasa, PLT </w:t>
            </w:r>
            <w:r w:rsidR="00C1732A" w:rsidRPr="008B5A4D">
              <w:rPr>
                <w:rFonts w:ascii="Bookman Old Style" w:hAnsi="Bookman Old Style" w:cs="Times New Roman"/>
              </w:rPr>
              <w:t>Bayu, PLT Surya dan PLT lainnya.</w:t>
            </w:r>
            <w:r w:rsidRPr="008B5A4D">
              <w:rPr>
                <w:rFonts w:ascii="Bookman Old Style" w:hAnsi="Bookman Old Style" w:cs="Times New Roman"/>
              </w:rPr>
              <w:t xml:space="preserve"> </w:t>
            </w:r>
          </w:p>
          <w:p w:rsidR="00A7388F" w:rsidRPr="008B5A4D" w:rsidRDefault="00A7388F" w:rsidP="00D73380">
            <w:pPr>
              <w:numPr>
                <w:ilvl w:val="0"/>
                <w:numId w:val="99"/>
              </w:numPr>
              <w:tabs>
                <w:tab w:val="clear" w:pos="1440"/>
                <w:tab w:val="num" w:pos="524"/>
              </w:tabs>
              <w:spacing w:before="120"/>
              <w:ind w:left="518" w:hanging="518"/>
              <w:jc w:val="both"/>
              <w:rPr>
                <w:rFonts w:ascii="Bookman Old Style" w:hAnsi="Bookman Old Style" w:cs="Times New Roman"/>
              </w:rPr>
            </w:pPr>
            <w:r w:rsidRPr="008B5A4D">
              <w:rPr>
                <w:rFonts w:ascii="Bookman Old Style" w:hAnsi="Bookman Old Style" w:cs="Times New Roman"/>
              </w:rPr>
              <w:t>Transmisi tenaga listrik sebagaimana dimaksud pada ayat (1) huruf b, meliputi:</w:t>
            </w:r>
          </w:p>
          <w:p w:rsidR="00A7388F" w:rsidRPr="008B5A4D" w:rsidRDefault="00A7388F" w:rsidP="00D73380">
            <w:pPr>
              <w:numPr>
                <w:ilvl w:val="0"/>
                <w:numId w:val="295"/>
              </w:numPr>
              <w:tabs>
                <w:tab w:val="left" w:pos="884"/>
              </w:tabs>
              <w:ind w:left="882"/>
              <w:jc w:val="both"/>
              <w:rPr>
                <w:rFonts w:ascii="Bookman Old Style" w:hAnsi="Bookman Old Style" w:cs="Times New Roman"/>
              </w:rPr>
            </w:pPr>
            <w:r w:rsidRPr="008B5A4D">
              <w:rPr>
                <w:rFonts w:ascii="Bookman Old Style" w:hAnsi="Bookman Old Style" w:cs="Times New Roman"/>
              </w:rPr>
              <w:t xml:space="preserve">pemantapan interkoneksi </w:t>
            </w:r>
            <w:r w:rsidR="003F20AC" w:rsidRPr="008B5A4D">
              <w:rPr>
                <w:rFonts w:ascii="Bookman Old Style" w:hAnsi="Bookman Old Style" w:cs="Times New Roman"/>
              </w:rPr>
              <w:t xml:space="preserve">transmisi tenaga listrik </w:t>
            </w:r>
            <w:r w:rsidRPr="008B5A4D">
              <w:rPr>
                <w:rFonts w:ascii="Bookman Old Style" w:hAnsi="Bookman Old Style" w:cs="Times New Roman"/>
              </w:rPr>
              <w:t xml:space="preserve">antar sistem, </w:t>
            </w:r>
            <w:r w:rsidR="003F20AC" w:rsidRPr="008B5A4D">
              <w:rPr>
                <w:rFonts w:ascii="Bookman Old Style" w:hAnsi="Bookman Old Style" w:cs="Times New Roman"/>
              </w:rPr>
              <w:t xml:space="preserve">meliputi </w:t>
            </w:r>
            <w:r w:rsidRPr="008B5A4D">
              <w:rPr>
                <w:rFonts w:ascii="Bookman Old Style" w:hAnsi="Bookman Old Style" w:cs="Times New Roman"/>
              </w:rPr>
              <w:t>Saluran Udara Tegangan Tinggi (SUTT)</w:t>
            </w:r>
            <w:r w:rsidR="003F20AC" w:rsidRPr="008B5A4D">
              <w:rPr>
                <w:rFonts w:ascii="Bookman Old Style" w:hAnsi="Bookman Old Style" w:cs="Times New Roman"/>
              </w:rPr>
              <w:t xml:space="preserve"> dan </w:t>
            </w:r>
            <w:r w:rsidRPr="008B5A4D">
              <w:rPr>
                <w:rFonts w:ascii="Bookman Old Style" w:hAnsi="Bookman Old Style" w:cs="Times New Roman"/>
              </w:rPr>
              <w:t xml:space="preserve">Saluran Udara Tegangan Menengah (SUTM) dari Gardu Induk (GI) Payangan dan GI Serongga di Kabupaten Gianyar di bantu Gardu Distribusi Kintamani dan </w:t>
            </w:r>
            <w:r w:rsidR="003F20AC" w:rsidRPr="008B5A4D">
              <w:rPr>
                <w:rFonts w:ascii="Bookman Old Style" w:hAnsi="Bookman Old Style" w:cs="Times New Roman"/>
              </w:rPr>
              <w:t xml:space="preserve">Gardu Distribusi </w:t>
            </w:r>
            <w:r w:rsidRPr="008B5A4D">
              <w:rPr>
                <w:rFonts w:ascii="Bookman Old Style" w:hAnsi="Bookman Old Style" w:cs="Times New Roman"/>
              </w:rPr>
              <w:t>Bangli</w:t>
            </w:r>
            <w:r w:rsidR="003F20AC" w:rsidRPr="008B5A4D">
              <w:rPr>
                <w:rFonts w:ascii="Bookman Old Style" w:hAnsi="Bookman Old Style" w:cs="Times New Roman"/>
              </w:rPr>
              <w:t xml:space="preserve">; dan </w:t>
            </w:r>
          </w:p>
          <w:p w:rsidR="00A7388F" w:rsidRPr="008B5A4D" w:rsidRDefault="00A7388F" w:rsidP="00D73380">
            <w:pPr>
              <w:numPr>
                <w:ilvl w:val="0"/>
                <w:numId w:val="295"/>
              </w:numPr>
              <w:tabs>
                <w:tab w:val="left" w:pos="884"/>
              </w:tabs>
              <w:ind w:left="884"/>
              <w:jc w:val="both"/>
              <w:rPr>
                <w:rFonts w:ascii="Bookman Old Style" w:hAnsi="Bookman Old Style" w:cs="Times New Roman"/>
              </w:rPr>
            </w:pPr>
            <w:r w:rsidRPr="008B5A4D">
              <w:rPr>
                <w:rFonts w:ascii="Bookman Old Style" w:hAnsi="Bookman Old Style" w:cs="Times New Roman"/>
              </w:rPr>
              <w:t xml:space="preserve">jaringan transmisi seluruh wilayah kabupaten meliputi sistem </w:t>
            </w:r>
            <w:r w:rsidRPr="008B5A4D">
              <w:rPr>
                <w:rFonts w:ascii="Bookman Old Style" w:hAnsi="Bookman Old Style" w:cs="Times New Roman"/>
                <w:i/>
              </w:rPr>
              <w:t>feeder</w:t>
            </w:r>
            <w:r w:rsidRPr="008B5A4D">
              <w:rPr>
                <w:rFonts w:ascii="Bookman Old Style" w:hAnsi="Bookman Old Style" w:cs="Times New Roman"/>
              </w:rPr>
              <w:t xml:space="preserve"> Kota, </w:t>
            </w:r>
            <w:r w:rsidRPr="008B5A4D">
              <w:rPr>
                <w:rFonts w:ascii="Bookman Old Style" w:hAnsi="Bookman Old Style" w:cs="Times New Roman"/>
                <w:i/>
              </w:rPr>
              <w:t>feeder</w:t>
            </w:r>
            <w:r w:rsidRPr="008B5A4D">
              <w:rPr>
                <w:rFonts w:ascii="Bookman Old Style" w:hAnsi="Bookman Old Style" w:cs="Times New Roman"/>
              </w:rPr>
              <w:t xml:space="preserve"> Kayubihi, </w:t>
            </w:r>
            <w:r w:rsidRPr="008B5A4D">
              <w:rPr>
                <w:rFonts w:ascii="Bookman Old Style" w:hAnsi="Bookman Old Style" w:cs="Times New Roman"/>
                <w:i/>
              </w:rPr>
              <w:t>feeder</w:t>
            </w:r>
            <w:r w:rsidRPr="008B5A4D">
              <w:rPr>
                <w:rFonts w:ascii="Bookman Old Style" w:hAnsi="Bookman Old Style" w:cs="Times New Roman"/>
              </w:rPr>
              <w:t xml:space="preserve"> Penolakan, </w:t>
            </w:r>
            <w:r w:rsidRPr="008B5A4D">
              <w:rPr>
                <w:rFonts w:ascii="Bookman Old Style" w:hAnsi="Bookman Old Style" w:cs="Times New Roman"/>
                <w:i/>
              </w:rPr>
              <w:t>feeder</w:t>
            </w:r>
            <w:r w:rsidRPr="008B5A4D">
              <w:rPr>
                <w:rFonts w:ascii="Bookman Old Style" w:hAnsi="Bookman Old Style" w:cs="Times New Roman"/>
              </w:rPr>
              <w:t xml:space="preserve"> Penulisan, </w:t>
            </w:r>
            <w:r w:rsidRPr="008B5A4D">
              <w:rPr>
                <w:rFonts w:ascii="Bookman Old Style" w:hAnsi="Bookman Old Style" w:cs="Times New Roman"/>
                <w:i/>
              </w:rPr>
              <w:t>feeder</w:t>
            </w:r>
            <w:r w:rsidRPr="008B5A4D">
              <w:rPr>
                <w:rFonts w:ascii="Bookman Old Style" w:hAnsi="Bookman Old Style" w:cs="Times New Roman"/>
              </w:rPr>
              <w:t xml:space="preserve"> Tembuku, </w:t>
            </w:r>
            <w:r w:rsidRPr="008B5A4D">
              <w:rPr>
                <w:rFonts w:ascii="Bookman Old Style" w:hAnsi="Bookman Old Style" w:cs="Times New Roman"/>
              </w:rPr>
              <w:lastRenderedPageBreak/>
              <w:t>penyulang Buahan dan penyulang Susut</w:t>
            </w:r>
            <w:r w:rsidR="003F20AC" w:rsidRPr="008B5A4D">
              <w:rPr>
                <w:rFonts w:ascii="Bookman Old Style" w:hAnsi="Bookman Old Style" w:cs="Times New Roman"/>
              </w:rPr>
              <w:t>.</w:t>
            </w:r>
          </w:p>
          <w:p w:rsidR="003F20AC" w:rsidRPr="008B5A4D" w:rsidRDefault="003F20AC" w:rsidP="00D73380">
            <w:pPr>
              <w:numPr>
                <w:ilvl w:val="0"/>
                <w:numId w:val="99"/>
              </w:numPr>
              <w:tabs>
                <w:tab w:val="clear" w:pos="1440"/>
                <w:tab w:val="num" w:pos="524"/>
              </w:tabs>
              <w:spacing w:before="120" w:after="120"/>
              <w:ind w:left="518" w:hanging="518"/>
              <w:jc w:val="both"/>
              <w:rPr>
                <w:rFonts w:ascii="Bookman Old Style" w:hAnsi="Bookman Old Style" w:cs="Times New Roman"/>
              </w:rPr>
            </w:pPr>
            <w:r w:rsidRPr="008B5A4D">
              <w:rPr>
                <w:rFonts w:ascii="Bookman Old Style" w:hAnsi="Bookman Old Style" w:cs="Times New Roman"/>
              </w:rPr>
              <w:t>Jaringan pipa gas sebagaimana dimaksud pada ayat (1) huruf b, dikembangkan terutama di Kawasan Perkotaan Bangli dan KDTWK Bangli setelah melalui kajian.</w:t>
            </w:r>
          </w:p>
          <w:p w:rsidR="00FC602A" w:rsidRPr="008B5A4D" w:rsidRDefault="00FC602A" w:rsidP="00D73380">
            <w:pPr>
              <w:numPr>
                <w:ilvl w:val="0"/>
                <w:numId w:val="99"/>
              </w:numPr>
              <w:tabs>
                <w:tab w:val="clear" w:pos="1440"/>
                <w:tab w:val="num" w:pos="524"/>
              </w:tabs>
              <w:spacing w:before="120" w:after="120"/>
              <w:ind w:left="518" w:hanging="518"/>
              <w:jc w:val="both"/>
              <w:rPr>
                <w:rFonts w:ascii="Bookman Old Style" w:hAnsi="Bookman Old Style" w:cs="Times New Roman"/>
              </w:rPr>
            </w:pPr>
            <w:r w:rsidRPr="008B5A4D">
              <w:rPr>
                <w:rFonts w:ascii="Bookman Old Style" w:hAnsi="Bookman Old Style" w:cs="Times New Roman"/>
              </w:rPr>
              <w:t>Peta sistem jaringan tenaga listrik sebagaimana dimaksud pada ayat (</w:t>
            </w:r>
            <w:r w:rsidR="00F86F0A" w:rsidRPr="008B5A4D">
              <w:rPr>
                <w:rFonts w:ascii="Bookman Old Style" w:hAnsi="Bookman Old Style" w:cs="Times New Roman"/>
              </w:rPr>
              <w:t>2</w:t>
            </w:r>
            <w:r w:rsidRPr="008B5A4D">
              <w:rPr>
                <w:rFonts w:ascii="Bookman Old Style" w:hAnsi="Bookman Old Style" w:cs="Times New Roman"/>
              </w:rPr>
              <w:t>) dan ayat (</w:t>
            </w:r>
            <w:r w:rsidR="00F86F0A" w:rsidRPr="008B5A4D">
              <w:rPr>
                <w:rFonts w:ascii="Bookman Old Style" w:hAnsi="Bookman Old Style" w:cs="Times New Roman"/>
              </w:rPr>
              <w:t>3</w:t>
            </w:r>
            <w:r w:rsidRPr="008B5A4D">
              <w:rPr>
                <w:rFonts w:ascii="Bookman Old Style" w:hAnsi="Bookman Old Style" w:cs="Times New Roman"/>
              </w:rPr>
              <w:t xml:space="preserve">),  tercantum dalam Lampiran </w:t>
            </w:r>
            <w:r w:rsidR="00641418" w:rsidRPr="008B5A4D">
              <w:rPr>
                <w:rFonts w:ascii="Bookman Old Style" w:hAnsi="Bookman Old Style" w:cs="Times New Roman"/>
              </w:rPr>
              <w:t>V</w:t>
            </w:r>
            <w:r w:rsidRPr="008B5A4D">
              <w:rPr>
                <w:rFonts w:ascii="Bookman Old Style" w:hAnsi="Bookman Old Style" w:cs="Times New Roman"/>
              </w:rPr>
              <w:t>,  merupakan bagian tidak terpisahkan dari Peraturan Daerah ini.</w:t>
            </w:r>
          </w:p>
          <w:p w:rsidR="00575C4D" w:rsidRPr="008B5A4D" w:rsidRDefault="00575C4D" w:rsidP="00D73380">
            <w:pPr>
              <w:pStyle w:val="body1"/>
              <w:spacing w:after="120"/>
              <w:jc w:val="center"/>
              <w:rPr>
                <w:rFonts w:ascii="Bookman Old Style" w:hAnsi="Bookman Old Style" w:cs="Times New Roman"/>
                <w:sz w:val="24"/>
                <w:szCs w:val="24"/>
                <w:lang w:val="en-US"/>
              </w:rPr>
            </w:pPr>
          </w:p>
          <w:p w:rsidR="00FC602A" w:rsidRPr="008B5A4D" w:rsidRDefault="00FC602A" w:rsidP="00D73380">
            <w:pPr>
              <w:pStyle w:val="body1"/>
              <w:spacing w:after="120"/>
              <w:jc w:val="center"/>
              <w:rPr>
                <w:rFonts w:ascii="Bookman Old Style" w:hAnsi="Bookman Old Style" w:cs="Times New Roman"/>
                <w:sz w:val="24"/>
                <w:szCs w:val="24"/>
              </w:rPr>
            </w:pPr>
            <w:r w:rsidRPr="008B5A4D">
              <w:rPr>
                <w:rFonts w:ascii="Bookman Old Style" w:hAnsi="Bookman Old Style" w:cs="Times New Roman"/>
                <w:sz w:val="24"/>
                <w:szCs w:val="24"/>
              </w:rPr>
              <w:t>Bagian Kelima</w:t>
            </w:r>
          </w:p>
          <w:p w:rsidR="001D0D22" w:rsidRPr="008B5A4D" w:rsidRDefault="009D25A4" w:rsidP="00D73380">
            <w:pPr>
              <w:pStyle w:val="body1"/>
              <w:spacing w:after="120"/>
              <w:jc w:val="center"/>
              <w:rPr>
                <w:rFonts w:ascii="Bookman Old Style" w:hAnsi="Bookman Old Style" w:cs="Times New Roman"/>
                <w:sz w:val="24"/>
                <w:szCs w:val="24"/>
              </w:rPr>
            </w:pPr>
            <w:r w:rsidRPr="008B5A4D">
              <w:rPr>
                <w:rFonts w:ascii="Bookman Old Style" w:hAnsi="Bookman Old Style" w:cs="Times New Roman"/>
                <w:sz w:val="24"/>
                <w:szCs w:val="24"/>
              </w:rPr>
              <w:t>Sistem Jaringan Telekomunikasi</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lang w:val="fi-FI"/>
              </w:rPr>
              <w:t>Pasal 2</w:t>
            </w:r>
            <w:r w:rsidR="002414DF" w:rsidRPr="008B5A4D">
              <w:rPr>
                <w:rFonts w:ascii="Bookman Old Style" w:hAnsi="Bookman Old Style" w:cs="Times New Roman"/>
                <w:b w:val="0"/>
                <w:bCs w:val="0"/>
                <w:lang w:val="en-US"/>
              </w:rPr>
              <w:t>4</w:t>
            </w:r>
          </w:p>
          <w:p w:rsidR="00FC602A" w:rsidRPr="008B5A4D" w:rsidRDefault="00FC602A" w:rsidP="00D73380">
            <w:pPr>
              <w:numPr>
                <w:ilvl w:val="0"/>
                <w:numId w:val="102"/>
              </w:numPr>
              <w:tabs>
                <w:tab w:val="clear" w:pos="1440"/>
                <w:tab w:val="num" w:pos="567"/>
              </w:tabs>
              <w:ind w:left="567" w:hanging="567"/>
              <w:jc w:val="both"/>
              <w:rPr>
                <w:rFonts w:ascii="Bookman Old Style" w:hAnsi="Bookman Old Style" w:cs="Times New Roman"/>
              </w:rPr>
            </w:pPr>
            <w:r w:rsidRPr="008B5A4D">
              <w:rPr>
                <w:rFonts w:ascii="Bookman Old Style" w:hAnsi="Bookman Old Style" w:cs="Times New Roman"/>
              </w:rPr>
              <w:t xml:space="preserve">Pengembangan sistem jaringan telekomunikasi sebagaimana dimaksud dalam Pasal </w:t>
            </w:r>
            <w:r w:rsidR="009B0EF1" w:rsidRPr="008B5A4D">
              <w:rPr>
                <w:rFonts w:ascii="Bookman Old Style" w:hAnsi="Bookman Old Style" w:cs="Times New Roman"/>
              </w:rPr>
              <w:t>1</w:t>
            </w:r>
            <w:r w:rsidR="00D13C78" w:rsidRPr="008B5A4D">
              <w:rPr>
                <w:rFonts w:ascii="Bookman Old Style" w:hAnsi="Bookman Old Style" w:cs="Times New Roman"/>
              </w:rPr>
              <w:t>5</w:t>
            </w:r>
            <w:r w:rsidRPr="008B5A4D">
              <w:rPr>
                <w:rFonts w:ascii="Bookman Old Style" w:hAnsi="Bookman Old Style" w:cs="Times New Roman"/>
              </w:rPr>
              <w:t xml:space="preserve"> ayat (3) huruf c, diarahkan pada upaya peningkatan pelayanan telekomunikasi secara memadai dan merata ke seluruh wilayah kabupaten dan secara maksimal dapat melayani telekomunikasi tingkat nasional dan internasional. </w:t>
            </w:r>
          </w:p>
          <w:p w:rsidR="0056377A" w:rsidRPr="008B5A4D" w:rsidRDefault="0056377A" w:rsidP="00D73380">
            <w:pPr>
              <w:numPr>
                <w:ilvl w:val="0"/>
                <w:numId w:val="102"/>
              </w:numPr>
              <w:tabs>
                <w:tab w:val="clear" w:pos="1440"/>
                <w:tab w:val="num" w:pos="567"/>
              </w:tabs>
              <w:spacing w:before="120"/>
              <w:ind w:left="567" w:hanging="567"/>
              <w:jc w:val="both"/>
              <w:rPr>
                <w:rFonts w:ascii="Bookman Old Style" w:hAnsi="Bookman Old Style" w:cs="Times New Roman"/>
              </w:rPr>
            </w:pPr>
            <w:r w:rsidRPr="008B5A4D">
              <w:rPr>
                <w:rFonts w:ascii="Bookman Old Style" w:hAnsi="Bookman Old Style" w:cs="Times New Roman"/>
              </w:rPr>
              <w:t xml:space="preserve">Pengembangan sistem jaringan telekomunikasi sebagaimana dimaksud pada ayat (1), </w:t>
            </w:r>
            <w:r w:rsidR="00781F26" w:rsidRPr="008B5A4D">
              <w:rPr>
                <w:rFonts w:ascii="Bookman Old Style" w:hAnsi="Bookman Old Style" w:cs="Times New Roman"/>
                <w:lang w:val="sv-SE"/>
              </w:rPr>
              <w:t>meliputi :</w:t>
            </w:r>
          </w:p>
          <w:p w:rsidR="0056377A" w:rsidRPr="008B5A4D" w:rsidRDefault="0056377A" w:rsidP="00D73380">
            <w:pPr>
              <w:numPr>
                <w:ilvl w:val="4"/>
                <w:numId w:val="100"/>
              </w:numPr>
              <w:tabs>
                <w:tab w:val="clear" w:pos="3600"/>
                <w:tab w:val="left" w:pos="993"/>
              </w:tabs>
              <w:autoSpaceDE w:val="0"/>
              <w:autoSpaceDN w:val="0"/>
              <w:adjustRightInd w:val="0"/>
              <w:ind w:left="993" w:hanging="426"/>
              <w:jc w:val="both"/>
              <w:rPr>
                <w:rFonts w:ascii="Bookman Old Style" w:hAnsi="Bookman Old Style" w:cs="Times New Roman"/>
                <w:lang w:val="sv-SE"/>
              </w:rPr>
            </w:pPr>
            <w:r w:rsidRPr="008B5A4D">
              <w:rPr>
                <w:rFonts w:ascii="Bookman Old Style" w:hAnsi="Bookman Old Style" w:cs="Times New Roman"/>
                <w:lang w:val="sv-SE"/>
              </w:rPr>
              <w:t>jaringan terestrial</w:t>
            </w:r>
            <w:r w:rsidRPr="008B5A4D">
              <w:rPr>
                <w:rFonts w:ascii="Bookman Old Style" w:hAnsi="Bookman Old Style" w:cs="Times New Roman"/>
              </w:rPr>
              <w:t xml:space="preserve"> meliputi sistem kabel dan sistem nirkabel</w:t>
            </w:r>
            <w:r w:rsidRPr="008B5A4D">
              <w:rPr>
                <w:rFonts w:ascii="Bookman Old Style" w:hAnsi="Bookman Old Style" w:cs="Times New Roman"/>
                <w:lang w:val="sv-SE"/>
              </w:rPr>
              <w:t>; dan</w:t>
            </w:r>
          </w:p>
          <w:p w:rsidR="0056377A" w:rsidRPr="008B5A4D" w:rsidRDefault="0056377A" w:rsidP="00D73380">
            <w:pPr>
              <w:numPr>
                <w:ilvl w:val="4"/>
                <w:numId w:val="100"/>
              </w:numPr>
              <w:tabs>
                <w:tab w:val="clear" w:pos="3600"/>
                <w:tab w:val="left" w:pos="993"/>
              </w:tabs>
              <w:ind w:left="993" w:hanging="426"/>
              <w:rPr>
                <w:rFonts w:ascii="Bookman Old Style" w:hAnsi="Bookman Old Style" w:cs="Times New Roman"/>
                <w:lang w:val="sv-SE"/>
              </w:rPr>
            </w:pPr>
            <w:r w:rsidRPr="008B5A4D">
              <w:rPr>
                <w:rFonts w:ascii="Bookman Old Style" w:hAnsi="Bookman Old Style" w:cs="Times New Roman"/>
                <w:lang w:val="sv-SE"/>
              </w:rPr>
              <w:t>jaringan satelit.</w:t>
            </w:r>
          </w:p>
          <w:p w:rsidR="00FC602A" w:rsidRPr="008B5A4D" w:rsidRDefault="00FC602A" w:rsidP="00D73380">
            <w:pPr>
              <w:numPr>
                <w:ilvl w:val="0"/>
                <w:numId w:val="102"/>
              </w:numPr>
              <w:tabs>
                <w:tab w:val="clear" w:pos="1440"/>
                <w:tab w:val="num" w:pos="567"/>
              </w:tabs>
              <w:spacing w:before="120"/>
              <w:ind w:left="567" w:hanging="567"/>
              <w:jc w:val="both"/>
              <w:rPr>
                <w:rFonts w:ascii="Bookman Old Style" w:hAnsi="Bookman Old Style" w:cs="Times New Roman"/>
              </w:rPr>
            </w:pPr>
            <w:r w:rsidRPr="008B5A4D">
              <w:rPr>
                <w:rFonts w:ascii="Bookman Old Style" w:hAnsi="Bookman Old Style" w:cs="Times New Roman"/>
              </w:rPr>
              <w:t>Pengembangan jaringan terestrial sistem kabel, sebagaimana dimaksud pada ayat (2) huruf a, diarahkan pada:</w:t>
            </w:r>
          </w:p>
          <w:p w:rsidR="00FC602A" w:rsidRPr="008B5A4D" w:rsidRDefault="00A13723" w:rsidP="00D73380">
            <w:pPr>
              <w:pStyle w:val="BodyText"/>
              <w:numPr>
                <w:ilvl w:val="0"/>
                <w:numId w:val="101"/>
              </w:numPr>
              <w:tabs>
                <w:tab w:val="left" w:pos="993"/>
              </w:tabs>
              <w:ind w:left="993" w:hanging="426"/>
              <w:rPr>
                <w:rFonts w:ascii="Bookman Old Style" w:hAnsi="Bookman Old Style" w:cs="Times New Roman"/>
                <w:b w:val="0"/>
                <w:bCs w:val="0"/>
              </w:rPr>
            </w:pPr>
            <w:r w:rsidRPr="008B5A4D">
              <w:rPr>
                <w:rFonts w:ascii="Bookman Old Style" w:hAnsi="Bookman Old Style" w:cs="Times New Roman"/>
                <w:b w:val="0"/>
                <w:bCs w:val="0"/>
                <w:lang w:val="en-US"/>
              </w:rPr>
              <w:t xml:space="preserve">peningkatan kapasitas layanan </w:t>
            </w:r>
            <w:r w:rsidR="002F3C9E" w:rsidRPr="008B5A4D">
              <w:rPr>
                <w:rFonts w:ascii="Bookman Old Style" w:hAnsi="Bookman Old Style" w:cs="Times New Roman"/>
                <w:b w:val="0"/>
                <w:bCs w:val="0"/>
              </w:rPr>
              <w:t>s</w:t>
            </w:r>
            <w:r w:rsidR="00FC602A" w:rsidRPr="008B5A4D">
              <w:rPr>
                <w:rFonts w:ascii="Bookman Old Style" w:hAnsi="Bookman Old Style" w:cs="Times New Roman"/>
                <w:b w:val="0"/>
                <w:bCs w:val="0"/>
              </w:rPr>
              <w:t xml:space="preserve">tasiun Telepon Otomat (STO) yang telah ada meliputi STO Kintamani dan STO Bangli: </w:t>
            </w:r>
          </w:p>
          <w:p w:rsidR="00820242" w:rsidRPr="008B5A4D" w:rsidRDefault="00820242" w:rsidP="00D73380">
            <w:pPr>
              <w:pStyle w:val="BodyText"/>
              <w:numPr>
                <w:ilvl w:val="0"/>
                <w:numId w:val="101"/>
              </w:numPr>
              <w:tabs>
                <w:tab w:val="left" w:pos="993"/>
              </w:tabs>
              <w:ind w:left="993" w:hanging="426"/>
              <w:rPr>
                <w:rFonts w:ascii="Bookman Old Style" w:hAnsi="Bookman Old Style" w:cs="Times New Roman"/>
                <w:b w:val="0"/>
                <w:bCs w:val="0"/>
                <w:lang w:val="en-US"/>
              </w:rPr>
            </w:pPr>
            <w:r w:rsidRPr="008B5A4D">
              <w:rPr>
                <w:rFonts w:ascii="Bookman Old Style" w:hAnsi="Bookman Old Style" w:cs="Times New Roman"/>
                <w:b w:val="0"/>
                <w:bCs w:val="0"/>
                <w:lang w:val="en-US"/>
              </w:rPr>
              <w:t xml:space="preserve">pengembangan STO baru dan sesuai perkembangan kebutuhan pelayanan; </w:t>
            </w:r>
          </w:p>
          <w:p w:rsidR="00FC602A" w:rsidRPr="008B5A4D" w:rsidRDefault="00FC602A" w:rsidP="00D73380">
            <w:pPr>
              <w:pStyle w:val="BodyText"/>
              <w:numPr>
                <w:ilvl w:val="0"/>
                <w:numId w:val="101"/>
              </w:numPr>
              <w:tabs>
                <w:tab w:val="left" w:pos="993"/>
              </w:tabs>
              <w:ind w:left="993" w:hanging="426"/>
              <w:rPr>
                <w:rFonts w:ascii="Bookman Old Style" w:hAnsi="Bookman Old Style" w:cs="Times New Roman"/>
                <w:b w:val="0"/>
                <w:bCs w:val="0"/>
                <w:lang w:val="en-US"/>
              </w:rPr>
            </w:pPr>
            <w:r w:rsidRPr="008B5A4D">
              <w:rPr>
                <w:rFonts w:ascii="Bookman Old Style" w:hAnsi="Bookman Old Style" w:cs="Times New Roman"/>
                <w:b w:val="0"/>
                <w:bCs w:val="0"/>
                <w:lang w:val="en-US"/>
              </w:rPr>
              <w:t>pengembangan</w:t>
            </w:r>
            <w:r w:rsidR="00820242" w:rsidRPr="008B5A4D">
              <w:rPr>
                <w:rFonts w:ascii="Bookman Old Style" w:hAnsi="Bookman Old Style" w:cs="Times New Roman"/>
                <w:b w:val="0"/>
                <w:bCs w:val="0"/>
                <w:lang w:val="en-US"/>
              </w:rPr>
              <w:t xml:space="preserve"> </w:t>
            </w:r>
            <w:r w:rsidRPr="008B5A4D">
              <w:rPr>
                <w:rFonts w:ascii="Bookman Old Style" w:hAnsi="Bookman Old Style" w:cs="Times New Roman"/>
                <w:b w:val="0"/>
                <w:bCs w:val="0"/>
                <w:lang w:val="en-US"/>
              </w:rPr>
              <w:t xml:space="preserve">jaringan baru secara </w:t>
            </w:r>
            <w:r w:rsidR="00820242" w:rsidRPr="008B5A4D">
              <w:rPr>
                <w:rFonts w:ascii="Bookman Old Style" w:hAnsi="Bookman Old Style" w:cs="Times New Roman"/>
                <w:b w:val="0"/>
                <w:bCs w:val="0"/>
                <w:lang w:val="en-US"/>
              </w:rPr>
              <w:t>b</w:t>
            </w:r>
            <w:r w:rsidRPr="008B5A4D">
              <w:rPr>
                <w:rFonts w:ascii="Bookman Old Style" w:hAnsi="Bookman Old Style" w:cs="Times New Roman"/>
                <w:b w:val="0"/>
                <w:bCs w:val="0"/>
                <w:lang w:val="en-US"/>
              </w:rPr>
              <w:t xml:space="preserve">erkesinambungan untuk menyediakan pelayanan telekomunikasi di seluruh wilayah kabupaten; </w:t>
            </w:r>
          </w:p>
          <w:p w:rsidR="00FC602A" w:rsidRPr="008B5A4D" w:rsidRDefault="00FC602A" w:rsidP="00D73380">
            <w:pPr>
              <w:pStyle w:val="BodyText"/>
              <w:numPr>
                <w:ilvl w:val="0"/>
                <w:numId w:val="101"/>
              </w:numPr>
              <w:tabs>
                <w:tab w:val="left" w:pos="993"/>
              </w:tabs>
              <w:ind w:left="993" w:hanging="426"/>
              <w:rPr>
                <w:rFonts w:ascii="Bookman Old Style" w:hAnsi="Bookman Old Style" w:cs="Times New Roman"/>
                <w:b w:val="0"/>
                <w:bCs w:val="0"/>
                <w:lang w:val="en-US"/>
              </w:rPr>
            </w:pPr>
            <w:r w:rsidRPr="008B5A4D">
              <w:rPr>
                <w:rFonts w:ascii="Bookman Old Style" w:hAnsi="Bookman Old Style" w:cs="Times New Roman"/>
                <w:b w:val="0"/>
                <w:bCs w:val="0"/>
                <w:lang w:val="en-US"/>
              </w:rPr>
              <w:t>pengembangan telekomunikasi jarin</w:t>
            </w:r>
            <w:r w:rsidR="00685832" w:rsidRPr="008B5A4D">
              <w:rPr>
                <w:rFonts w:ascii="Bookman Old Style" w:hAnsi="Bookman Old Style" w:cs="Times New Roman"/>
                <w:b w:val="0"/>
                <w:bCs w:val="0"/>
                <w:lang w:val="en-US"/>
              </w:rPr>
              <w:t>gan kabel</w:t>
            </w:r>
            <w:r w:rsidRPr="008B5A4D">
              <w:rPr>
                <w:rFonts w:ascii="Bookman Old Style" w:hAnsi="Bookman Old Style" w:cs="Times New Roman"/>
                <w:b w:val="0"/>
                <w:bCs w:val="0"/>
                <w:lang w:val="en-US"/>
              </w:rPr>
              <w:t>, diintegrasikan penempatannya sesuai kapasitas pelayanan, estetika lingkungan dan keamanan; dan</w:t>
            </w:r>
          </w:p>
          <w:p w:rsidR="00A13723" w:rsidRPr="008B5A4D" w:rsidRDefault="004E3B78" w:rsidP="00D73380">
            <w:pPr>
              <w:pStyle w:val="BodyText"/>
              <w:numPr>
                <w:ilvl w:val="0"/>
                <w:numId w:val="101"/>
              </w:numPr>
              <w:tabs>
                <w:tab w:val="left" w:pos="993"/>
              </w:tabs>
              <w:ind w:left="993" w:hanging="426"/>
              <w:rPr>
                <w:rFonts w:ascii="Bookman Old Style" w:hAnsi="Bookman Old Style" w:cs="Times New Roman"/>
                <w:b w:val="0"/>
                <w:bCs w:val="0"/>
                <w:lang w:val="en-US"/>
              </w:rPr>
            </w:pPr>
            <w:r w:rsidRPr="008B5A4D">
              <w:rPr>
                <w:rFonts w:ascii="Bookman Old Style" w:hAnsi="Bookman Old Style" w:cs="Times New Roman"/>
                <w:b w:val="0"/>
                <w:bCs w:val="0"/>
                <w:lang w:val="en-US"/>
              </w:rPr>
              <w:t>pengembangan jaringan kabel telepon bawah tanah yang terintegrasi dan terpadu dengan jaringan infrastruktur lainnya secara bertahap pada Kawasan Perkotaan Bangli dan Kelurahan Belalang serta Kawasan Efektif Pariwisata</w:t>
            </w:r>
            <w:r w:rsidR="00A13723" w:rsidRPr="008B5A4D">
              <w:rPr>
                <w:rFonts w:ascii="Bookman Old Style" w:hAnsi="Bookman Old Style" w:cs="Times New Roman"/>
                <w:b w:val="0"/>
                <w:bCs w:val="0"/>
                <w:lang w:val="en-US"/>
              </w:rPr>
              <w:t xml:space="preserve"> KDTWK Kintamani.</w:t>
            </w:r>
          </w:p>
          <w:p w:rsidR="009D1C22" w:rsidRPr="008B5A4D" w:rsidRDefault="00FC602A" w:rsidP="00D73380">
            <w:pPr>
              <w:numPr>
                <w:ilvl w:val="0"/>
                <w:numId w:val="102"/>
              </w:numPr>
              <w:tabs>
                <w:tab w:val="clear" w:pos="1440"/>
                <w:tab w:val="num" w:pos="567"/>
                <w:tab w:val="num" w:pos="990"/>
              </w:tabs>
              <w:spacing w:before="120"/>
              <w:ind w:left="567" w:hanging="567"/>
              <w:jc w:val="both"/>
              <w:rPr>
                <w:rFonts w:ascii="Bookman Old Style" w:hAnsi="Bookman Old Style" w:cs="Times New Roman"/>
              </w:rPr>
            </w:pPr>
            <w:r w:rsidRPr="008B5A4D">
              <w:rPr>
                <w:rFonts w:ascii="Bookman Old Style" w:hAnsi="Bookman Old Style" w:cs="Times New Roman"/>
              </w:rPr>
              <w:t xml:space="preserve">Pengembangan jaringan terestrial sistem nirkabel, sebagaimana dimaksud pada ayat (2)  huruf a, diarahkan pada penataan lokasi menara telekomunikasi dan </w:t>
            </w:r>
            <w:r w:rsidRPr="008B5A4D">
              <w:rPr>
                <w:rFonts w:ascii="Bookman Old Style" w:hAnsi="Bookman Old Style" w:cs="Times New Roman"/>
                <w:i/>
              </w:rPr>
              <w:t>Base Transceive</w:t>
            </w:r>
            <w:r w:rsidR="00AA2C18" w:rsidRPr="008B5A4D">
              <w:rPr>
                <w:rFonts w:ascii="Bookman Old Style" w:hAnsi="Bookman Old Style" w:cs="Times New Roman"/>
                <w:i/>
              </w:rPr>
              <w:t>r</w:t>
            </w:r>
            <w:r w:rsidRPr="008B5A4D">
              <w:rPr>
                <w:rFonts w:ascii="Bookman Old Style" w:hAnsi="Bookman Old Style" w:cs="Times New Roman"/>
                <w:i/>
              </w:rPr>
              <w:t xml:space="preserve"> Station (BTS)</w:t>
            </w:r>
            <w:r w:rsidRPr="008B5A4D">
              <w:rPr>
                <w:rFonts w:ascii="Bookman Old Style" w:hAnsi="Bookman Old Style" w:cs="Times New Roman"/>
              </w:rPr>
              <w:t xml:space="preserve">  terpadu untuk pemanfaatan secara bersama antar operator yang </w:t>
            </w:r>
            <w:r w:rsidR="00E86633" w:rsidRPr="008B5A4D">
              <w:rPr>
                <w:rFonts w:ascii="Bookman Old Style" w:hAnsi="Bookman Old Style" w:cs="Times New Roman"/>
              </w:rPr>
              <w:t xml:space="preserve">sebaran </w:t>
            </w:r>
            <w:r w:rsidRPr="008B5A4D">
              <w:rPr>
                <w:rFonts w:ascii="Bookman Old Style" w:hAnsi="Bookman Old Style" w:cs="Times New Roman"/>
              </w:rPr>
              <w:t xml:space="preserve">lokasinya ditetapkan dengan Peraturan Gubernur </w:t>
            </w:r>
            <w:r w:rsidR="009D1C22" w:rsidRPr="008B5A4D">
              <w:rPr>
                <w:rFonts w:ascii="Bookman Old Style" w:hAnsi="Bookman Old Style" w:cs="Times New Roman"/>
                <w:lang w:val="en-US"/>
              </w:rPr>
              <w:t>dan/atau Peraturan Bupati.</w:t>
            </w:r>
          </w:p>
          <w:p w:rsidR="00FC602A" w:rsidRPr="008B5A4D" w:rsidRDefault="00FC602A" w:rsidP="00D73380">
            <w:pPr>
              <w:numPr>
                <w:ilvl w:val="0"/>
                <w:numId w:val="102"/>
              </w:numPr>
              <w:tabs>
                <w:tab w:val="clear" w:pos="1440"/>
                <w:tab w:val="num" w:pos="567"/>
                <w:tab w:val="num" w:pos="990"/>
              </w:tabs>
              <w:spacing w:before="120" w:after="120"/>
              <w:ind w:left="562" w:hanging="562"/>
              <w:jc w:val="both"/>
              <w:rPr>
                <w:rFonts w:ascii="Bookman Old Style" w:hAnsi="Bookman Old Style" w:cs="Times New Roman"/>
              </w:rPr>
            </w:pPr>
            <w:r w:rsidRPr="008B5A4D">
              <w:rPr>
                <w:rFonts w:ascii="Bookman Old Style" w:hAnsi="Bookman Old Style" w:cs="Times New Roman"/>
              </w:rPr>
              <w:t xml:space="preserve">Jaringan satelit sebagaimana dimaksud pada ayat (2) huruf b, dikembangkan untuk </w:t>
            </w:r>
            <w:r w:rsidRPr="008B5A4D">
              <w:rPr>
                <w:rFonts w:ascii="Bookman Old Style" w:hAnsi="Bookman Old Style" w:cs="Times New Roman"/>
                <w:bCs/>
              </w:rPr>
              <w:t xml:space="preserve">melengkapi sistem </w:t>
            </w:r>
            <w:r w:rsidRPr="008B5A4D">
              <w:rPr>
                <w:rFonts w:ascii="Bookman Old Style" w:hAnsi="Bookman Old Style" w:cs="Times New Roman"/>
                <w:bCs/>
              </w:rPr>
              <w:lastRenderedPageBreak/>
              <w:t xml:space="preserve">jaringan terestrial terutama </w:t>
            </w:r>
            <w:r w:rsidRPr="008B5A4D">
              <w:rPr>
                <w:rFonts w:ascii="Bookman Old Style" w:hAnsi="Bookman Old Style" w:cs="Times New Roman"/>
                <w:lang w:eastAsia="id-ID"/>
              </w:rPr>
              <w:t>untuk kawasan-kawasan terpencil dan terisolir</w:t>
            </w:r>
            <w:r w:rsidRPr="008B5A4D">
              <w:rPr>
                <w:rFonts w:ascii="Bookman Old Style" w:hAnsi="Bookman Old Style" w:cs="Times New Roman"/>
              </w:rPr>
              <w:t>.</w:t>
            </w:r>
          </w:p>
          <w:p w:rsidR="00FC602A" w:rsidRPr="008B5A4D" w:rsidRDefault="00FC602A" w:rsidP="00D73380">
            <w:pPr>
              <w:numPr>
                <w:ilvl w:val="0"/>
                <w:numId w:val="102"/>
              </w:numPr>
              <w:tabs>
                <w:tab w:val="clear" w:pos="1440"/>
                <w:tab w:val="num" w:pos="567"/>
                <w:tab w:val="num" w:pos="990"/>
              </w:tabs>
              <w:spacing w:before="120" w:after="120"/>
              <w:ind w:left="562" w:hanging="562"/>
              <w:jc w:val="both"/>
              <w:rPr>
                <w:rFonts w:ascii="Bookman Old Style" w:hAnsi="Bookman Old Style" w:cs="Times New Roman"/>
              </w:rPr>
            </w:pPr>
            <w:r w:rsidRPr="008B5A4D">
              <w:rPr>
                <w:rFonts w:ascii="Bookman Old Style" w:hAnsi="Bookman Old Style" w:cs="Times New Roman"/>
              </w:rPr>
              <w:t xml:space="preserve">Peta sistem jaringan telekomunikasi sebagaimana dimaksud pada ayat (2) huruf a, tercantum dalam Lampiran </w:t>
            </w:r>
            <w:r w:rsidR="00980912" w:rsidRPr="008B5A4D">
              <w:rPr>
                <w:rFonts w:ascii="Bookman Old Style" w:hAnsi="Bookman Old Style" w:cs="Times New Roman"/>
              </w:rPr>
              <w:t>V</w:t>
            </w:r>
            <w:r w:rsidR="00D13C78" w:rsidRPr="008B5A4D">
              <w:rPr>
                <w:rFonts w:ascii="Bookman Old Style" w:hAnsi="Bookman Old Style" w:cs="Times New Roman"/>
              </w:rPr>
              <w:t>I</w:t>
            </w:r>
            <w:r w:rsidRPr="008B5A4D">
              <w:rPr>
                <w:rFonts w:ascii="Bookman Old Style" w:hAnsi="Bookman Old Style" w:cs="Times New Roman"/>
              </w:rPr>
              <w:t>,  merupakan bagian tidak terpisahkan dari Peraturan Daerah ini.</w:t>
            </w:r>
          </w:p>
          <w:p w:rsidR="00E40A32" w:rsidRPr="008B5A4D" w:rsidRDefault="00E40A32" w:rsidP="00D73380">
            <w:pPr>
              <w:tabs>
                <w:tab w:val="num" w:pos="1440"/>
              </w:tabs>
              <w:spacing w:before="120" w:after="120"/>
              <w:ind w:left="562"/>
              <w:jc w:val="both"/>
              <w:rPr>
                <w:rFonts w:ascii="Bookman Old Style" w:hAnsi="Bookman Old Style" w:cs="Times New Roman"/>
              </w:rPr>
            </w:pPr>
          </w:p>
          <w:p w:rsidR="00FC602A" w:rsidRPr="008B5A4D" w:rsidRDefault="00FC602A" w:rsidP="00D73380">
            <w:pPr>
              <w:pStyle w:val="body1"/>
              <w:spacing w:before="240" w:after="120"/>
              <w:jc w:val="center"/>
              <w:rPr>
                <w:rFonts w:ascii="Bookman Old Style" w:hAnsi="Bookman Old Style" w:cs="Times New Roman"/>
                <w:sz w:val="24"/>
                <w:szCs w:val="24"/>
              </w:rPr>
            </w:pPr>
            <w:r w:rsidRPr="008B5A4D">
              <w:rPr>
                <w:rFonts w:ascii="Bookman Old Style" w:hAnsi="Bookman Old Style" w:cs="Times New Roman"/>
                <w:sz w:val="24"/>
                <w:szCs w:val="24"/>
              </w:rPr>
              <w:t>Bagian Keenam</w:t>
            </w:r>
          </w:p>
          <w:p w:rsidR="00FC602A" w:rsidRPr="008B5A4D" w:rsidRDefault="00FC602A" w:rsidP="00D73380">
            <w:pPr>
              <w:pStyle w:val="body1"/>
              <w:spacing w:after="120"/>
              <w:jc w:val="center"/>
              <w:rPr>
                <w:rFonts w:ascii="Bookman Old Style" w:hAnsi="Bookman Old Style" w:cs="Times New Roman"/>
                <w:sz w:val="24"/>
                <w:szCs w:val="24"/>
              </w:rPr>
            </w:pPr>
            <w:r w:rsidRPr="008B5A4D">
              <w:rPr>
                <w:rFonts w:ascii="Bookman Old Style" w:hAnsi="Bookman Old Style" w:cs="Times New Roman"/>
                <w:sz w:val="24"/>
                <w:szCs w:val="24"/>
              </w:rPr>
              <w:t>Sistem Jaringan Sumber Daya Air</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lang w:val="fi-FI"/>
              </w:rPr>
              <w:t>Pasal 2</w:t>
            </w:r>
            <w:r w:rsidR="002414DF" w:rsidRPr="008B5A4D">
              <w:rPr>
                <w:rFonts w:ascii="Bookman Old Style" w:hAnsi="Bookman Old Style" w:cs="Times New Roman"/>
                <w:b w:val="0"/>
                <w:bCs w:val="0"/>
                <w:lang w:val="en-US"/>
              </w:rPr>
              <w:t>5</w:t>
            </w:r>
          </w:p>
          <w:p w:rsidR="00EA0015" w:rsidRPr="008B5A4D" w:rsidRDefault="00EA0015" w:rsidP="00D73380">
            <w:pPr>
              <w:numPr>
                <w:ilvl w:val="0"/>
                <w:numId w:val="103"/>
              </w:numPr>
              <w:tabs>
                <w:tab w:val="clear" w:pos="4500"/>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Pengembangan sistem jaringan sumber daya air sebagaimana dimaksud dalam Pasal 1</w:t>
            </w:r>
            <w:r w:rsidR="00D13C78" w:rsidRPr="008B5A4D">
              <w:rPr>
                <w:rFonts w:ascii="Bookman Old Style" w:hAnsi="Bookman Old Style" w:cs="Times New Roman"/>
              </w:rPr>
              <w:t>5</w:t>
            </w:r>
            <w:r w:rsidRPr="008B5A4D">
              <w:rPr>
                <w:rFonts w:ascii="Bookman Old Style" w:hAnsi="Bookman Old Style" w:cs="Times New Roman"/>
              </w:rPr>
              <w:t xml:space="preserve"> ayat (3) huruf d, diarahkan pada perlindungan dan pelestarian sumber daya air, pendayagunaan sumber daya air, dan pengendalian daya rusak air meliputi :</w:t>
            </w:r>
          </w:p>
          <w:p w:rsidR="00EA0015" w:rsidRPr="008B5A4D" w:rsidRDefault="00EA0015" w:rsidP="00D73380">
            <w:pPr>
              <w:numPr>
                <w:ilvl w:val="0"/>
                <w:numId w:val="269"/>
              </w:numPr>
              <w:autoSpaceDE w:val="0"/>
              <w:autoSpaceDN w:val="0"/>
              <w:adjustRightInd w:val="0"/>
              <w:ind w:left="972"/>
              <w:jc w:val="both"/>
              <w:rPr>
                <w:rFonts w:ascii="Bookman Old Style" w:hAnsi="Bookman Old Style" w:cs="Times New Roman"/>
                <w:lang w:val="en-US"/>
              </w:rPr>
            </w:pPr>
            <w:r w:rsidRPr="008B5A4D">
              <w:rPr>
                <w:rFonts w:ascii="Bookman Old Style" w:hAnsi="Bookman Old Style" w:cs="Times New Roman"/>
                <w:lang w:val="en-US"/>
              </w:rPr>
              <w:t>sistem wilayah sungai</w:t>
            </w:r>
            <w:r w:rsidR="002E303B" w:rsidRPr="008B5A4D">
              <w:rPr>
                <w:rFonts w:ascii="Bookman Old Style" w:hAnsi="Bookman Old Style" w:cs="Times New Roman"/>
                <w:lang w:val="en-US"/>
              </w:rPr>
              <w:t>;</w:t>
            </w:r>
          </w:p>
          <w:p w:rsidR="00EA0015" w:rsidRPr="008B5A4D" w:rsidRDefault="00EA0015" w:rsidP="00D73380">
            <w:pPr>
              <w:numPr>
                <w:ilvl w:val="0"/>
                <w:numId w:val="269"/>
              </w:numPr>
              <w:autoSpaceDE w:val="0"/>
              <w:autoSpaceDN w:val="0"/>
              <w:adjustRightInd w:val="0"/>
              <w:ind w:left="972"/>
              <w:jc w:val="both"/>
              <w:rPr>
                <w:rFonts w:ascii="Bookman Old Style" w:hAnsi="Bookman Old Style"/>
              </w:rPr>
            </w:pPr>
            <w:r w:rsidRPr="008B5A4D">
              <w:rPr>
                <w:rFonts w:ascii="Bookman Old Style" w:hAnsi="Bookman Old Style" w:cs="Times New Roman"/>
                <w:lang w:val="en-US"/>
              </w:rPr>
              <w:t>cekungan</w:t>
            </w:r>
            <w:r w:rsidRPr="008B5A4D">
              <w:rPr>
                <w:rFonts w:ascii="Bookman Old Style" w:hAnsi="Bookman Old Style"/>
              </w:rPr>
              <w:t xml:space="preserve"> air tanah (CAT</w:t>
            </w:r>
            <w:r w:rsidR="002E303B" w:rsidRPr="008B5A4D">
              <w:rPr>
                <w:rFonts w:ascii="Bookman Old Style" w:hAnsi="Bookman Old Style"/>
                <w:lang w:val="en-US"/>
              </w:rPr>
              <w:t>);</w:t>
            </w:r>
          </w:p>
          <w:p w:rsidR="00EA0015" w:rsidRPr="008B5A4D" w:rsidRDefault="00EA0015" w:rsidP="00D73380">
            <w:pPr>
              <w:numPr>
                <w:ilvl w:val="0"/>
                <w:numId w:val="269"/>
              </w:numPr>
              <w:autoSpaceDE w:val="0"/>
              <w:autoSpaceDN w:val="0"/>
              <w:adjustRightInd w:val="0"/>
              <w:ind w:left="972"/>
              <w:jc w:val="both"/>
              <w:rPr>
                <w:rFonts w:ascii="Bookman Old Style" w:hAnsi="Bookman Old Style" w:cs="Times New Roman"/>
                <w:lang w:val="en-US"/>
              </w:rPr>
            </w:pPr>
            <w:r w:rsidRPr="008B5A4D">
              <w:rPr>
                <w:rFonts w:ascii="Bookman Old Style" w:hAnsi="Bookman Old Style" w:cs="Times New Roman"/>
                <w:lang w:val="en-US"/>
              </w:rPr>
              <w:t>sistem jaringan irigasi</w:t>
            </w:r>
            <w:r w:rsidR="002E303B" w:rsidRPr="008B5A4D">
              <w:rPr>
                <w:rFonts w:ascii="Bookman Old Style" w:hAnsi="Bookman Old Style" w:cs="Times New Roman"/>
                <w:lang w:val="en-US"/>
              </w:rPr>
              <w:t>;</w:t>
            </w:r>
          </w:p>
          <w:p w:rsidR="00EA0015" w:rsidRPr="008B5A4D" w:rsidRDefault="00EA0015" w:rsidP="00D73380">
            <w:pPr>
              <w:numPr>
                <w:ilvl w:val="0"/>
                <w:numId w:val="269"/>
              </w:numPr>
              <w:autoSpaceDE w:val="0"/>
              <w:autoSpaceDN w:val="0"/>
              <w:adjustRightInd w:val="0"/>
              <w:ind w:left="972"/>
              <w:jc w:val="both"/>
              <w:rPr>
                <w:rFonts w:ascii="Bookman Old Style" w:hAnsi="Bookman Old Style" w:cs="Times New Roman"/>
                <w:lang w:val="nb-NO"/>
              </w:rPr>
            </w:pPr>
            <w:r w:rsidRPr="008B5A4D">
              <w:rPr>
                <w:rFonts w:ascii="Bookman Old Style" w:hAnsi="Bookman Old Style" w:cs="Times New Roman"/>
                <w:lang w:val="en-US"/>
              </w:rPr>
              <w:t>sistem</w:t>
            </w:r>
            <w:r w:rsidRPr="008B5A4D">
              <w:rPr>
                <w:rFonts w:ascii="Bookman Old Style" w:hAnsi="Bookman Old Style" w:cs="Times New Roman"/>
                <w:lang w:val="nb-NO"/>
              </w:rPr>
              <w:t xml:space="preserve"> pengelolaan air baku untuk air minum</w:t>
            </w:r>
            <w:r w:rsidR="002E303B" w:rsidRPr="008B5A4D">
              <w:rPr>
                <w:rFonts w:ascii="Bookman Old Style" w:hAnsi="Bookman Old Style" w:cs="Times New Roman"/>
                <w:lang w:val="nb-NO"/>
              </w:rPr>
              <w:t>; dan</w:t>
            </w:r>
          </w:p>
          <w:p w:rsidR="00EA0015" w:rsidRPr="008B5A4D" w:rsidRDefault="00EA0015" w:rsidP="00D73380">
            <w:pPr>
              <w:numPr>
                <w:ilvl w:val="0"/>
                <w:numId w:val="269"/>
              </w:numPr>
              <w:autoSpaceDE w:val="0"/>
              <w:autoSpaceDN w:val="0"/>
              <w:adjustRightInd w:val="0"/>
              <w:ind w:left="972"/>
              <w:jc w:val="both"/>
              <w:rPr>
                <w:rFonts w:ascii="Bookman Old Style" w:hAnsi="Bookman Old Style" w:cs="Times New Roman"/>
                <w:lang w:val="en-US"/>
              </w:rPr>
            </w:pPr>
            <w:r w:rsidRPr="008B5A4D">
              <w:rPr>
                <w:rFonts w:ascii="Bookman Old Style" w:hAnsi="Bookman Old Style" w:cs="Times New Roman"/>
                <w:lang w:val="en-US"/>
              </w:rPr>
              <w:t>sistem pengendalian banjir</w:t>
            </w:r>
            <w:r w:rsidR="002E303B" w:rsidRPr="008B5A4D">
              <w:rPr>
                <w:rFonts w:ascii="Bookman Old Style" w:hAnsi="Bookman Old Style" w:cs="Times New Roman"/>
                <w:lang w:val="en-US"/>
              </w:rPr>
              <w:t>.</w:t>
            </w:r>
          </w:p>
          <w:p w:rsidR="00051934" w:rsidRPr="008B5A4D" w:rsidRDefault="00051934" w:rsidP="00D73380">
            <w:pPr>
              <w:numPr>
                <w:ilvl w:val="0"/>
                <w:numId w:val="103"/>
              </w:numPr>
              <w:tabs>
                <w:tab w:val="clear" w:pos="4500"/>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lang w:val="en-US"/>
              </w:rPr>
              <w:t xml:space="preserve">Sistem wilayah sungai </w:t>
            </w:r>
            <w:r w:rsidRPr="008B5A4D">
              <w:rPr>
                <w:rFonts w:ascii="Bookman Old Style" w:hAnsi="Bookman Old Style" w:cs="Times New Roman"/>
              </w:rPr>
              <w:t xml:space="preserve">sebagaimana dimaksud dalam </w:t>
            </w:r>
            <w:r w:rsidRPr="008B5A4D">
              <w:rPr>
                <w:rFonts w:ascii="Bookman Old Style" w:hAnsi="Bookman Old Style" w:cs="Times New Roman"/>
                <w:lang w:val="en-US"/>
              </w:rPr>
              <w:t xml:space="preserve">pada ayat </w:t>
            </w:r>
            <w:r w:rsidRPr="008B5A4D">
              <w:rPr>
                <w:rFonts w:ascii="Bookman Old Style" w:hAnsi="Bookman Old Style" w:cs="Times New Roman"/>
              </w:rPr>
              <w:t>(</w:t>
            </w:r>
            <w:r w:rsidRPr="008B5A4D">
              <w:rPr>
                <w:rFonts w:ascii="Bookman Old Style" w:hAnsi="Bookman Old Style" w:cs="Times New Roman"/>
                <w:lang w:val="en-US"/>
              </w:rPr>
              <w:t>1</w:t>
            </w:r>
            <w:r w:rsidRPr="008B5A4D">
              <w:rPr>
                <w:rFonts w:ascii="Bookman Old Style" w:hAnsi="Bookman Old Style" w:cs="Times New Roman"/>
              </w:rPr>
              <w:t xml:space="preserve">) huruf </w:t>
            </w:r>
            <w:r w:rsidRPr="008B5A4D">
              <w:rPr>
                <w:rFonts w:ascii="Bookman Old Style" w:hAnsi="Bookman Old Style" w:cs="Times New Roman"/>
                <w:lang w:val="en-US"/>
              </w:rPr>
              <w:t>a</w:t>
            </w:r>
            <w:r w:rsidRPr="008B5A4D">
              <w:rPr>
                <w:rFonts w:ascii="Bookman Old Style" w:hAnsi="Bookman Old Style" w:cs="Times New Roman"/>
              </w:rPr>
              <w:t xml:space="preserve">, </w:t>
            </w:r>
            <w:r w:rsidRPr="008B5A4D">
              <w:rPr>
                <w:rFonts w:ascii="Bookman Old Style" w:hAnsi="Bookman Old Style" w:cs="Times New Roman"/>
                <w:lang w:val="en-US"/>
              </w:rPr>
              <w:t xml:space="preserve">merupakan bagian dari pengelolaan Wilayah Sungai Bali-Penida (WS Strategis Nasional) pada sebagian Sub WS 03.01.01, Sub WS 03.01.12, Sub WS 03.01.13, Sub WS 03.01.18,  dan Sub WS 03.01.19 </w:t>
            </w:r>
            <w:r w:rsidRPr="008B5A4D">
              <w:rPr>
                <w:rFonts w:ascii="Bookman Old Style" w:hAnsi="Bookman Old Style" w:cs="Times New Roman"/>
              </w:rPr>
              <w:t xml:space="preserve">yang terdiri atas </w:t>
            </w:r>
            <w:r w:rsidR="00EA0015" w:rsidRPr="008B5A4D">
              <w:rPr>
                <w:rFonts w:ascii="Bookman Old Style" w:hAnsi="Bookman Old Style" w:cs="Times New Roman"/>
                <w:lang w:val="en-US"/>
              </w:rPr>
              <w:t xml:space="preserve">1 (satu) buah danau dan </w:t>
            </w:r>
            <w:r w:rsidRPr="008B5A4D">
              <w:rPr>
                <w:rFonts w:ascii="Bookman Old Style" w:hAnsi="Bookman Old Style" w:cs="Times New Roman"/>
                <w:lang w:val="en-US"/>
              </w:rPr>
              <w:t xml:space="preserve">14 Daerah Aliran Sungai (DAS) </w:t>
            </w:r>
            <w:r w:rsidRPr="008B5A4D">
              <w:rPr>
                <w:rFonts w:ascii="Bookman Old Style" w:hAnsi="Bookman Old Style" w:cs="Times New Roman"/>
              </w:rPr>
              <w:t>20</w:t>
            </w:r>
            <w:r w:rsidRPr="008B5A4D">
              <w:rPr>
                <w:rFonts w:ascii="Bookman Old Style" w:hAnsi="Bookman Old Style" w:cs="Times New Roman"/>
                <w:lang w:val="en-US"/>
              </w:rPr>
              <w:t xml:space="preserve"> lintas wilayah, meliputi : </w:t>
            </w:r>
          </w:p>
          <w:p w:rsidR="00EA0015" w:rsidRPr="008B5A4D" w:rsidRDefault="00EA0015"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Danau Batur</w:t>
            </w:r>
            <w:r w:rsidR="002845C3" w:rsidRPr="008B5A4D">
              <w:rPr>
                <w:rFonts w:ascii="Bookman Old Style" w:hAnsi="Bookman Old Style" w:cs="Times New Roman"/>
              </w:rPr>
              <w:t>;</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Bubuh</w:t>
            </w:r>
            <w:r w:rsidR="002845C3" w:rsidRPr="008B5A4D">
              <w:rPr>
                <w:rFonts w:ascii="Bookman Old Style" w:hAnsi="Bookman Old Style" w:cs="Times New Roman"/>
              </w:rPr>
              <w:t>;</w:t>
            </w:r>
            <w:r w:rsidRPr="008B5A4D">
              <w:rPr>
                <w:rFonts w:ascii="Bookman Old Style" w:hAnsi="Bookman Old Style" w:cs="Times New Roman"/>
                <w:lang w:val="en-US"/>
              </w:rPr>
              <w:t xml:space="preserve"> </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Melangit</w:t>
            </w:r>
            <w:r w:rsidR="002845C3" w:rsidRPr="008B5A4D">
              <w:rPr>
                <w:rFonts w:ascii="Bookman Old Style" w:hAnsi="Bookman Old Style" w:cs="Times New Roman"/>
              </w:rPr>
              <w:t>;</w:t>
            </w:r>
            <w:r w:rsidRPr="008B5A4D">
              <w:rPr>
                <w:rFonts w:ascii="Bookman Old Style" w:hAnsi="Bookman Old Style" w:cs="Times New Roman"/>
                <w:lang w:val="en-US"/>
              </w:rPr>
              <w:t xml:space="preserve"> </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Sangsang</w:t>
            </w:r>
            <w:r w:rsidR="002845C3" w:rsidRPr="008B5A4D">
              <w:rPr>
                <w:rFonts w:ascii="Bookman Old Style" w:hAnsi="Bookman Old Style" w:cs="Times New Roman"/>
              </w:rPr>
              <w:t>;</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Ayung</w:t>
            </w:r>
            <w:r w:rsidR="002845C3" w:rsidRPr="008B5A4D">
              <w:rPr>
                <w:rFonts w:ascii="Bookman Old Style" w:hAnsi="Bookman Old Style" w:cs="Times New Roman"/>
              </w:rPr>
              <w:t>;</w:t>
            </w:r>
          </w:p>
          <w:p w:rsidR="00051934" w:rsidRPr="008B5A4D" w:rsidRDefault="008B413C"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w:t>
            </w:r>
            <w:r w:rsidRPr="008B5A4D">
              <w:rPr>
                <w:rFonts w:ascii="Bookman Old Style" w:hAnsi="Bookman Old Style" w:cs="Times New Roman"/>
              </w:rPr>
              <w:t>AS</w:t>
            </w:r>
            <w:r w:rsidR="00051934" w:rsidRPr="008B5A4D">
              <w:rPr>
                <w:rFonts w:ascii="Bookman Old Style" w:hAnsi="Bookman Old Style" w:cs="Times New Roman"/>
                <w:lang w:val="en-US"/>
              </w:rPr>
              <w:t xml:space="preserve"> Yehalang</w:t>
            </w:r>
            <w:r w:rsidR="002845C3" w:rsidRPr="008B5A4D">
              <w:rPr>
                <w:rFonts w:ascii="Bookman Old Style" w:hAnsi="Bookman Old Style" w:cs="Times New Roman"/>
              </w:rPr>
              <w:t>;</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Anyar</w:t>
            </w:r>
            <w:r w:rsidR="002845C3" w:rsidRPr="008B5A4D">
              <w:rPr>
                <w:rFonts w:ascii="Bookman Old Style" w:hAnsi="Bookman Old Style" w:cs="Times New Roman"/>
              </w:rPr>
              <w:t>;</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Batas</w:t>
            </w:r>
            <w:r w:rsidR="002845C3" w:rsidRPr="008B5A4D">
              <w:rPr>
                <w:rFonts w:ascii="Bookman Old Style" w:hAnsi="Bookman Old Style" w:cs="Times New Roman"/>
              </w:rPr>
              <w:t>;</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Silagading Tiga</w:t>
            </w:r>
            <w:r w:rsidR="002845C3" w:rsidRPr="008B5A4D">
              <w:rPr>
                <w:rFonts w:ascii="Bookman Old Style" w:hAnsi="Bookman Old Style" w:cs="Times New Roman"/>
              </w:rPr>
              <w:t>;</w:t>
            </w:r>
            <w:r w:rsidRPr="008B5A4D">
              <w:rPr>
                <w:rFonts w:ascii="Bookman Old Style" w:hAnsi="Bookman Old Style" w:cs="Times New Roman"/>
                <w:lang w:val="en-US"/>
              </w:rPr>
              <w:t xml:space="preserve"> </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Puseh</w:t>
            </w:r>
            <w:r w:rsidR="002845C3" w:rsidRPr="008B5A4D">
              <w:rPr>
                <w:rFonts w:ascii="Bookman Old Style" w:hAnsi="Bookman Old Style" w:cs="Times New Roman"/>
              </w:rPr>
              <w:t>;</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Jinah</w:t>
            </w:r>
            <w:r w:rsidR="002845C3" w:rsidRPr="008B5A4D">
              <w:rPr>
                <w:rFonts w:ascii="Bookman Old Style" w:hAnsi="Bookman Old Style" w:cs="Times New Roman"/>
              </w:rPr>
              <w:t>;</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Luah</w:t>
            </w:r>
            <w:r w:rsidR="002845C3" w:rsidRPr="008B5A4D">
              <w:rPr>
                <w:rFonts w:ascii="Bookman Old Style" w:hAnsi="Bookman Old Style" w:cs="Times New Roman"/>
              </w:rPr>
              <w:t>;</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Bungbung</w:t>
            </w:r>
            <w:r w:rsidR="002845C3" w:rsidRPr="008B5A4D">
              <w:rPr>
                <w:rFonts w:ascii="Bookman Old Style" w:hAnsi="Bookman Old Style" w:cs="Times New Roman"/>
              </w:rPr>
              <w:t>;</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Pengsangan</w:t>
            </w:r>
            <w:r w:rsidR="002845C3" w:rsidRPr="008B5A4D">
              <w:rPr>
                <w:rFonts w:ascii="Bookman Old Style" w:hAnsi="Bookman Old Style" w:cs="Times New Roman"/>
              </w:rPr>
              <w:t>; dan</w:t>
            </w:r>
          </w:p>
          <w:p w:rsidR="00051934" w:rsidRPr="008B5A4D" w:rsidRDefault="00051934" w:rsidP="00D73380">
            <w:pPr>
              <w:numPr>
                <w:ilvl w:val="0"/>
                <w:numId w:val="272"/>
              </w:numPr>
              <w:autoSpaceDE w:val="0"/>
              <w:autoSpaceDN w:val="0"/>
              <w:adjustRightInd w:val="0"/>
              <w:ind w:left="972" w:hanging="353"/>
              <w:jc w:val="both"/>
              <w:rPr>
                <w:rFonts w:ascii="Bookman Old Style" w:hAnsi="Bookman Old Style" w:cs="Times New Roman"/>
                <w:lang w:val="en-US"/>
              </w:rPr>
            </w:pPr>
            <w:r w:rsidRPr="008B5A4D">
              <w:rPr>
                <w:rFonts w:ascii="Bookman Old Style" w:hAnsi="Bookman Old Style" w:cs="Times New Roman"/>
                <w:lang w:val="en-US"/>
              </w:rPr>
              <w:t>sebagian DAS Deling</w:t>
            </w:r>
            <w:r w:rsidR="002845C3" w:rsidRPr="008B5A4D">
              <w:rPr>
                <w:rFonts w:ascii="Bookman Old Style" w:hAnsi="Bookman Old Style" w:cs="Times New Roman"/>
              </w:rPr>
              <w:t>.</w:t>
            </w:r>
          </w:p>
          <w:p w:rsidR="00EA0015" w:rsidRPr="008B5A4D" w:rsidRDefault="00EA0015" w:rsidP="00D73380">
            <w:pPr>
              <w:numPr>
                <w:ilvl w:val="0"/>
                <w:numId w:val="103"/>
              </w:numPr>
              <w:tabs>
                <w:tab w:val="clear" w:pos="4500"/>
              </w:tabs>
              <w:autoSpaceDE w:val="0"/>
              <w:autoSpaceDN w:val="0"/>
              <w:adjustRightInd w:val="0"/>
              <w:spacing w:before="120" w:after="120"/>
              <w:ind w:left="567" w:hanging="567"/>
              <w:jc w:val="both"/>
              <w:rPr>
                <w:rFonts w:ascii="Bookman Old Style" w:hAnsi="Bookman Old Style" w:cs="Times New Roman"/>
              </w:rPr>
            </w:pPr>
            <w:r w:rsidRPr="008B5A4D">
              <w:rPr>
                <w:rFonts w:ascii="Bookman Old Style" w:hAnsi="Bookman Old Style" w:cs="Times New Roman"/>
                <w:lang w:val="en-US"/>
              </w:rPr>
              <w:t xml:space="preserve">Danau Batur </w:t>
            </w:r>
            <w:r w:rsidRPr="008B5A4D">
              <w:rPr>
                <w:rFonts w:ascii="Bookman Old Style" w:hAnsi="Bookman Old Style" w:cs="Times New Roman"/>
              </w:rPr>
              <w:t xml:space="preserve">sebagaimana dimaksud </w:t>
            </w:r>
            <w:r w:rsidRPr="008B5A4D">
              <w:rPr>
                <w:rFonts w:ascii="Bookman Old Style" w:hAnsi="Bookman Old Style" w:cs="Times New Roman"/>
                <w:lang w:val="en-US"/>
              </w:rPr>
              <w:t xml:space="preserve">pada ayat </w:t>
            </w:r>
            <w:r w:rsidRPr="008B5A4D">
              <w:rPr>
                <w:rFonts w:ascii="Bookman Old Style" w:hAnsi="Bookman Old Style" w:cs="Times New Roman"/>
              </w:rPr>
              <w:t>(</w:t>
            </w:r>
            <w:r w:rsidRPr="008B5A4D">
              <w:rPr>
                <w:rFonts w:ascii="Bookman Old Style" w:hAnsi="Bookman Old Style" w:cs="Times New Roman"/>
                <w:lang w:val="en-US"/>
              </w:rPr>
              <w:t>2</w:t>
            </w:r>
            <w:r w:rsidRPr="008B5A4D">
              <w:rPr>
                <w:rFonts w:ascii="Bookman Old Style" w:hAnsi="Bookman Old Style" w:cs="Times New Roman"/>
              </w:rPr>
              <w:t xml:space="preserve">) huruf </w:t>
            </w:r>
            <w:r w:rsidRPr="008B5A4D">
              <w:rPr>
                <w:rFonts w:ascii="Bookman Old Style" w:hAnsi="Bookman Old Style" w:cs="Times New Roman"/>
                <w:lang w:val="en-US"/>
              </w:rPr>
              <w:t>a</w:t>
            </w:r>
            <w:r w:rsidRPr="008B5A4D">
              <w:rPr>
                <w:rFonts w:ascii="Bookman Old Style" w:hAnsi="Bookman Old Style" w:cs="Times New Roman"/>
              </w:rPr>
              <w:t>,</w:t>
            </w:r>
            <w:r w:rsidRPr="008B5A4D">
              <w:rPr>
                <w:rFonts w:ascii="Bookman Old Style" w:hAnsi="Bookman Old Style" w:cs="Times New Roman"/>
                <w:lang w:val="en-US"/>
              </w:rPr>
              <w:t xml:space="preserve"> merupakan danau alam yang merupakan sumber air permukaan terbesar di Pulau Bali dengan luas k</w:t>
            </w:r>
            <w:r w:rsidRPr="008B5A4D">
              <w:rPr>
                <w:rFonts w:ascii="Bookman Old Style" w:hAnsi="Bookman Old Style" w:cs="Times New Roman"/>
              </w:rPr>
              <w:t xml:space="preserve">awasan </w:t>
            </w:r>
            <w:r w:rsidRPr="008B5A4D">
              <w:rPr>
                <w:rFonts w:ascii="Bookman Old Style" w:hAnsi="Bookman Old Style" w:cs="Times New Roman"/>
                <w:lang w:val="en-US"/>
              </w:rPr>
              <w:t>p</w:t>
            </w:r>
            <w:r w:rsidRPr="008B5A4D">
              <w:rPr>
                <w:rFonts w:ascii="Bookman Old Style" w:hAnsi="Bookman Old Style" w:cs="Times New Roman"/>
              </w:rPr>
              <w:t xml:space="preserve">erairan kurang lebih 1.667 ha </w:t>
            </w:r>
            <w:r w:rsidRPr="008B5A4D">
              <w:rPr>
                <w:rFonts w:ascii="Bookman Old Style" w:hAnsi="Bookman Old Style" w:cs="Times New Roman"/>
                <w:lang w:val="en-US"/>
              </w:rPr>
              <w:t>(seribu enam ratus enam puluh tujuh) terletak di Kecamatan Kintamani.</w:t>
            </w:r>
          </w:p>
          <w:p w:rsidR="00051934" w:rsidRPr="008B5A4D" w:rsidRDefault="00051934" w:rsidP="00D73380">
            <w:pPr>
              <w:numPr>
                <w:ilvl w:val="0"/>
                <w:numId w:val="103"/>
              </w:numPr>
              <w:tabs>
                <w:tab w:val="clear" w:pos="4500"/>
              </w:tabs>
              <w:autoSpaceDE w:val="0"/>
              <w:autoSpaceDN w:val="0"/>
              <w:adjustRightInd w:val="0"/>
              <w:spacing w:before="120" w:after="120"/>
              <w:ind w:left="567" w:hanging="567"/>
              <w:jc w:val="both"/>
              <w:rPr>
                <w:rFonts w:ascii="Bookman Old Style" w:hAnsi="Bookman Old Style" w:cs="Times New Roman"/>
              </w:rPr>
            </w:pPr>
            <w:r w:rsidRPr="008B5A4D">
              <w:rPr>
                <w:rFonts w:ascii="Bookman Old Style" w:hAnsi="Bookman Old Style" w:cs="Times New Roman"/>
              </w:rPr>
              <w:t xml:space="preserve">Cekungan air tanah (CAT) sebagaimana dimaksud pada ayat (1) huruf b, </w:t>
            </w:r>
            <w:r w:rsidR="002E303B" w:rsidRPr="008B5A4D">
              <w:rPr>
                <w:rFonts w:ascii="Bookman Old Style" w:hAnsi="Bookman Old Style" w:cs="Times New Roman"/>
              </w:rPr>
              <w:t xml:space="preserve">di wilayah kabupaten </w:t>
            </w:r>
            <w:r w:rsidRPr="008B5A4D">
              <w:rPr>
                <w:rFonts w:ascii="Bookman Old Style" w:hAnsi="Bookman Old Style" w:cs="Times New Roman"/>
              </w:rPr>
              <w:t xml:space="preserve">merupakan CAT lintas kabupaten/kota meliputi  </w:t>
            </w:r>
            <w:r w:rsidR="002E303B" w:rsidRPr="008B5A4D">
              <w:rPr>
                <w:rFonts w:ascii="Bookman Old Style" w:hAnsi="Bookman Old Style" w:cs="Times New Roman"/>
              </w:rPr>
              <w:t xml:space="preserve">sebagian </w:t>
            </w:r>
            <w:r w:rsidRPr="008B5A4D">
              <w:rPr>
                <w:rFonts w:ascii="Bookman Old Style" w:hAnsi="Bookman Old Style" w:cs="Times New Roman"/>
              </w:rPr>
              <w:t xml:space="preserve">CAT Tejakula </w:t>
            </w:r>
            <w:r w:rsidRPr="008B5A4D">
              <w:rPr>
                <w:rFonts w:ascii="Bookman Old Style" w:hAnsi="Bookman Old Style" w:cs="Times New Roman"/>
              </w:rPr>
              <w:lastRenderedPageBreak/>
              <w:t xml:space="preserve">dan </w:t>
            </w:r>
            <w:r w:rsidR="002E303B" w:rsidRPr="008B5A4D">
              <w:rPr>
                <w:rFonts w:ascii="Bookman Old Style" w:hAnsi="Bookman Old Style" w:cs="Times New Roman"/>
              </w:rPr>
              <w:t xml:space="preserve">sebagian </w:t>
            </w:r>
            <w:r w:rsidRPr="008B5A4D">
              <w:rPr>
                <w:rFonts w:ascii="Bookman Old Style" w:hAnsi="Bookman Old Style" w:cs="Times New Roman"/>
              </w:rPr>
              <w:t>CAT Denpasar-Tabanan.</w:t>
            </w:r>
          </w:p>
          <w:p w:rsidR="002A435C" w:rsidRPr="008B5A4D" w:rsidRDefault="002A435C" w:rsidP="00D73380">
            <w:pPr>
              <w:numPr>
                <w:ilvl w:val="0"/>
                <w:numId w:val="103"/>
              </w:numPr>
              <w:tabs>
                <w:tab w:val="clear" w:pos="4500"/>
                <w:tab w:val="left" w:pos="567"/>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Sistem jaringan irigasi sebagaimana dimaksud ayat (</w:t>
            </w:r>
            <w:r w:rsidRPr="008B5A4D">
              <w:rPr>
                <w:rFonts w:ascii="Bookman Old Style" w:hAnsi="Bookman Old Style" w:cs="Times New Roman"/>
                <w:lang w:val="en-US"/>
              </w:rPr>
              <w:t>1</w:t>
            </w:r>
            <w:r w:rsidRPr="008B5A4D">
              <w:rPr>
                <w:rFonts w:ascii="Bookman Old Style" w:hAnsi="Bookman Old Style" w:cs="Times New Roman"/>
              </w:rPr>
              <w:t xml:space="preserve">) huruf </w:t>
            </w:r>
            <w:r w:rsidRPr="008B5A4D">
              <w:rPr>
                <w:rFonts w:ascii="Bookman Old Style" w:hAnsi="Bookman Old Style" w:cs="Times New Roman"/>
                <w:lang w:val="en-US"/>
              </w:rPr>
              <w:t>c</w:t>
            </w:r>
            <w:r w:rsidRPr="008B5A4D">
              <w:rPr>
                <w:rFonts w:ascii="Bookman Old Style" w:hAnsi="Bookman Old Style" w:cs="Times New Roman"/>
              </w:rPr>
              <w:t xml:space="preserve">, </w:t>
            </w:r>
            <w:r w:rsidRPr="008B5A4D">
              <w:rPr>
                <w:rFonts w:ascii="Bookman Old Style" w:hAnsi="Bookman Old Style" w:cs="Times New Roman"/>
                <w:lang w:val="sv-SE"/>
              </w:rPr>
              <w:t>meliputi :</w:t>
            </w:r>
            <w:r w:rsidRPr="008B5A4D">
              <w:rPr>
                <w:rFonts w:ascii="Bookman Old Style" w:hAnsi="Bookman Old Style" w:cs="Times New Roman"/>
              </w:rPr>
              <w:t xml:space="preserve"> </w:t>
            </w:r>
          </w:p>
          <w:p w:rsidR="002A435C" w:rsidRPr="008B5A4D" w:rsidRDefault="002A435C" w:rsidP="00D73380">
            <w:pPr>
              <w:numPr>
                <w:ilvl w:val="0"/>
                <w:numId w:val="104"/>
              </w:numPr>
              <w:tabs>
                <w:tab w:val="num" w:pos="882"/>
              </w:tabs>
              <w:ind w:left="882" w:right="-4" w:hanging="315"/>
              <w:jc w:val="both"/>
              <w:rPr>
                <w:rFonts w:ascii="Bookman Old Style" w:hAnsi="Bookman Old Style" w:cs="Times New Roman"/>
              </w:rPr>
            </w:pPr>
            <w:r w:rsidRPr="008B5A4D">
              <w:rPr>
                <w:rFonts w:ascii="Bookman Old Style" w:hAnsi="Bookman Old Style" w:cs="Times New Roman"/>
              </w:rPr>
              <w:t xml:space="preserve">sistem jaringan irigasi kewenangan pemerintah provinsi </w:t>
            </w:r>
            <w:r w:rsidR="00DD145A" w:rsidRPr="008B5A4D">
              <w:rPr>
                <w:rFonts w:ascii="Bookman Old Style" w:hAnsi="Bookman Old Style" w:cs="Times New Roman"/>
              </w:rPr>
              <w:t>meliputi 4</w:t>
            </w:r>
            <w:r w:rsidR="00105975" w:rsidRPr="008B5A4D">
              <w:rPr>
                <w:rFonts w:ascii="Bookman Old Style" w:hAnsi="Bookman Old Style" w:cs="Times New Roman"/>
              </w:rPr>
              <w:t xml:space="preserve"> Daerah Irigasi (DI) </w:t>
            </w:r>
            <w:r w:rsidR="00DD145A" w:rsidRPr="008B5A4D">
              <w:rPr>
                <w:rFonts w:ascii="Bookman Old Style" w:hAnsi="Bookman Old Style" w:cs="Times New Roman"/>
              </w:rPr>
              <w:t xml:space="preserve">dengan </w:t>
            </w:r>
            <w:r w:rsidRPr="008B5A4D">
              <w:rPr>
                <w:rFonts w:ascii="Bookman Old Style" w:hAnsi="Bookman Old Style" w:cs="Times New Roman"/>
              </w:rPr>
              <w:t xml:space="preserve">luas kurang lebih 617 (enam ratus tujuh belas) ha meliputi : </w:t>
            </w:r>
          </w:p>
          <w:p w:rsidR="002A435C" w:rsidRPr="008B5A4D" w:rsidRDefault="002A435C" w:rsidP="00D73380">
            <w:pPr>
              <w:numPr>
                <w:ilvl w:val="0"/>
                <w:numId w:val="273"/>
              </w:numPr>
              <w:ind w:left="1242" w:right="-4"/>
              <w:jc w:val="both"/>
              <w:rPr>
                <w:rFonts w:ascii="Bookman Old Style" w:hAnsi="Bookman Old Style" w:cs="Times New Roman"/>
              </w:rPr>
            </w:pPr>
            <w:r w:rsidRPr="008B5A4D">
              <w:rPr>
                <w:rFonts w:ascii="Bookman Old Style" w:hAnsi="Bookman Old Style" w:cs="Times New Roman"/>
                <w:lang w:val="sv-SE"/>
              </w:rPr>
              <w:t>DI Apuan dengan luasan</w:t>
            </w:r>
            <w:r w:rsidR="00667FDB" w:rsidRPr="008B5A4D">
              <w:rPr>
                <w:rFonts w:ascii="Bookman Old Style" w:hAnsi="Bookman Old Style" w:cs="Times New Roman"/>
              </w:rPr>
              <w:t xml:space="preserve"> kurang lebih</w:t>
            </w:r>
            <w:r w:rsidRPr="008B5A4D">
              <w:rPr>
                <w:rFonts w:ascii="Bookman Old Style" w:hAnsi="Bookman Old Style" w:cs="Times New Roman"/>
                <w:lang w:val="sv-SE"/>
              </w:rPr>
              <w:t xml:space="preserve"> 160 </w:t>
            </w:r>
            <w:r w:rsidR="00105975" w:rsidRPr="008B5A4D">
              <w:rPr>
                <w:rFonts w:ascii="Bookman Old Style" w:hAnsi="Bookman Old Style" w:cs="Times New Roman"/>
                <w:lang w:val="sv-SE"/>
              </w:rPr>
              <w:t xml:space="preserve">(seratus enam puluh) </w:t>
            </w:r>
            <w:r w:rsidRPr="008B5A4D">
              <w:rPr>
                <w:rFonts w:ascii="Bookman Old Style" w:hAnsi="Bookman Old Style" w:cs="Times New Roman"/>
                <w:lang w:val="sv-SE"/>
              </w:rPr>
              <w:t>ha</w:t>
            </w:r>
            <w:r w:rsidR="00105975" w:rsidRPr="008B5A4D">
              <w:rPr>
                <w:rFonts w:ascii="Bookman Old Style" w:hAnsi="Bookman Old Style" w:cs="Times New Roman"/>
                <w:lang w:val="sv-SE"/>
              </w:rPr>
              <w:t>;</w:t>
            </w:r>
          </w:p>
          <w:p w:rsidR="002A435C" w:rsidRPr="008B5A4D" w:rsidRDefault="002A435C" w:rsidP="00D73380">
            <w:pPr>
              <w:numPr>
                <w:ilvl w:val="0"/>
                <w:numId w:val="273"/>
              </w:numPr>
              <w:ind w:left="1242" w:right="-4"/>
              <w:jc w:val="both"/>
              <w:rPr>
                <w:rFonts w:ascii="Bookman Old Style" w:hAnsi="Bookman Old Style" w:cs="Times New Roman"/>
              </w:rPr>
            </w:pPr>
            <w:r w:rsidRPr="008B5A4D">
              <w:rPr>
                <w:rFonts w:ascii="Bookman Old Style" w:hAnsi="Bookman Old Style" w:cs="Times New Roman"/>
                <w:lang w:val="en-US"/>
              </w:rPr>
              <w:t>DI Bekutel dengan luasan</w:t>
            </w:r>
            <w:r w:rsidR="00667FDB" w:rsidRPr="008B5A4D">
              <w:rPr>
                <w:rFonts w:ascii="Bookman Old Style" w:hAnsi="Bookman Old Style" w:cs="Times New Roman"/>
              </w:rPr>
              <w:t xml:space="preserve"> kurang lebih</w:t>
            </w:r>
            <w:r w:rsidRPr="008B5A4D">
              <w:rPr>
                <w:rFonts w:ascii="Bookman Old Style" w:hAnsi="Bookman Old Style" w:cs="Times New Roman"/>
                <w:lang w:val="en-US"/>
              </w:rPr>
              <w:t xml:space="preserve"> 224 </w:t>
            </w:r>
            <w:r w:rsidR="00105975" w:rsidRPr="008B5A4D">
              <w:rPr>
                <w:rFonts w:ascii="Bookman Old Style" w:hAnsi="Bookman Old Style" w:cs="Times New Roman"/>
                <w:lang w:val="en-US"/>
              </w:rPr>
              <w:t xml:space="preserve">(dua ratus dua puluh empat) </w:t>
            </w:r>
            <w:r w:rsidRPr="008B5A4D">
              <w:rPr>
                <w:rFonts w:ascii="Bookman Old Style" w:hAnsi="Bookman Old Style" w:cs="Times New Roman"/>
                <w:lang w:val="en-US"/>
              </w:rPr>
              <w:t>ha</w:t>
            </w:r>
            <w:r w:rsidR="00105975" w:rsidRPr="008B5A4D">
              <w:rPr>
                <w:rFonts w:ascii="Bookman Old Style" w:hAnsi="Bookman Old Style" w:cs="Times New Roman"/>
                <w:lang w:val="en-US"/>
              </w:rPr>
              <w:t>;</w:t>
            </w:r>
          </w:p>
          <w:p w:rsidR="002A435C" w:rsidRPr="008B5A4D" w:rsidRDefault="002A435C" w:rsidP="00D73380">
            <w:pPr>
              <w:numPr>
                <w:ilvl w:val="0"/>
                <w:numId w:val="273"/>
              </w:numPr>
              <w:ind w:left="1242" w:right="-4"/>
              <w:jc w:val="both"/>
              <w:rPr>
                <w:rFonts w:ascii="Bookman Old Style" w:hAnsi="Bookman Old Style" w:cs="Times New Roman"/>
              </w:rPr>
            </w:pPr>
            <w:r w:rsidRPr="008B5A4D">
              <w:rPr>
                <w:rFonts w:ascii="Bookman Old Style" w:hAnsi="Bookman Old Style" w:cs="Times New Roman"/>
                <w:lang w:val="it-IT"/>
              </w:rPr>
              <w:t>DI Tembuku dengan luasan</w:t>
            </w:r>
            <w:r w:rsidR="00667FDB" w:rsidRPr="008B5A4D">
              <w:rPr>
                <w:rFonts w:ascii="Bookman Old Style" w:hAnsi="Bookman Old Style" w:cs="Times New Roman"/>
              </w:rPr>
              <w:t xml:space="preserve"> kurang lebih</w:t>
            </w:r>
            <w:r w:rsidRPr="008B5A4D">
              <w:rPr>
                <w:rFonts w:ascii="Bookman Old Style" w:hAnsi="Bookman Old Style" w:cs="Times New Roman"/>
                <w:lang w:val="it-IT"/>
              </w:rPr>
              <w:t xml:space="preserve"> 152 </w:t>
            </w:r>
            <w:r w:rsidR="00105975" w:rsidRPr="008B5A4D">
              <w:rPr>
                <w:rFonts w:ascii="Bookman Old Style" w:hAnsi="Bookman Old Style" w:cs="Times New Roman"/>
                <w:lang w:val="it-IT"/>
              </w:rPr>
              <w:t xml:space="preserve">(seratus lima puluh dua) </w:t>
            </w:r>
            <w:r w:rsidRPr="008B5A4D">
              <w:rPr>
                <w:rFonts w:ascii="Bookman Old Style" w:hAnsi="Bookman Old Style" w:cs="Times New Roman"/>
                <w:lang w:val="it-IT"/>
              </w:rPr>
              <w:t>ha</w:t>
            </w:r>
            <w:r w:rsidR="00105975" w:rsidRPr="008B5A4D">
              <w:rPr>
                <w:rFonts w:ascii="Bookman Old Style" w:hAnsi="Bookman Old Style" w:cs="Times New Roman"/>
                <w:lang w:val="it-IT"/>
              </w:rPr>
              <w:t>; dan</w:t>
            </w:r>
          </w:p>
          <w:p w:rsidR="002A435C" w:rsidRPr="008B5A4D" w:rsidRDefault="002A435C" w:rsidP="00D73380">
            <w:pPr>
              <w:numPr>
                <w:ilvl w:val="0"/>
                <w:numId w:val="273"/>
              </w:numPr>
              <w:ind w:left="1242" w:right="-4"/>
              <w:jc w:val="both"/>
              <w:rPr>
                <w:rFonts w:ascii="Bookman Old Style" w:hAnsi="Bookman Old Style" w:cs="Times New Roman"/>
              </w:rPr>
            </w:pPr>
            <w:r w:rsidRPr="008B5A4D">
              <w:rPr>
                <w:rFonts w:ascii="Bookman Old Style" w:hAnsi="Bookman Old Style" w:cs="Times New Roman"/>
                <w:lang w:val="sv-SE"/>
              </w:rPr>
              <w:t>DI Padpadan dengan luasan</w:t>
            </w:r>
            <w:r w:rsidR="00667FDB" w:rsidRPr="008B5A4D">
              <w:rPr>
                <w:rFonts w:ascii="Bookman Old Style" w:hAnsi="Bookman Old Style" w:cs="Times New Roman"/>
              </w:rPr>
              <w:t xml:space="preserve"> kurang lebih</w:t>
            </w:r>
            <w:r w:rsidRPr="008B5A4D">
              <w:rPr>
                <w:rFonts w:ascii="Bookman Old Style" w:hAnsi="Bookman Old Style" w:cs="Times New Roman"/>
                <w:lang w:val="sv-SE"/>
              </w:rPr>
              <w:t xml:space="preserve"> 81 </w:t>
            </w:r>
            <w:r w:rsidR="00105975" w:rsidRPr="008B5A4D">
              <w:rPr>
                <w:rFonts w:ascii="Bookman Old Style" w:hAnsi="Bookman Old Style" w:cs="Times New Roman"/>
                <w:lang w:val="sv-SE"/>
              </w:rPr>
              <w:t xml:space="preserve">(delapan puluh satu) </w:t>
            </w:r>
            <w:r w:rsidRPr="008B5A4D">
              <w:rPr>
                <w:rFonts w:ascii="Bookman Old Style" w:hAnsi="Bookman Old Style" w:cs="Times New Roman"/>
                <w:lang w:val="sv-SE"/>
              </w:rPr>
              <w:t>ha</w:t>
            </w:r>
            <w:r w:rsidR="00105975" w:rsidRPr="008B5A4D">
              <w:rPr>
                <w:rFonts w:ascii="Bookman Old Style" w:hAnsi="Bookman Old Style" w:cs="Times New Roman"/>
                <w:lang w:val="sv-SE"/>
              </w:rPr>
              <w:t>.</w:t>
            </w:r>
          </w:p>
          <w:p w:rsidR="002A435C" w:rsidRPr="008B5A4D" w:rsidRDefault="002A435C" w:rsidP="00D73380">
            <w:pPr>
              <w:numPr>
                <w:ilvl w:val="0"/>
                <w:numId w:val="104"/>
              </w:numPr>
              <w:tabs>
                <w:tab w:val="num" w:pos="882"/>
              </w:tabs>
              <w:ind w:left="882" w:right="-4" w:hanging="315"/>
              <w:jc w:val="both"/>
              <w:rPr>
                <w:rFonts w:ascii="Bookman Old Style" w:hAnsi="Bookman Old Style" w:cs="Times New Roman"/>
              </w:rPr>
            </w:pPr>
            <w:r w:rsidRPr="008B5A4D">
              <w:rPr>
                <w:rFonts w:ascii="Bookman Old Style" w:hAnsi="Bookman Old Style" w:cs="Times New Roman"/>
              </w:rPr>
              <w:t xml:space="preserve">sistem jaringan irigasi </w:t>
            </w:r>
            <w:r w:rsidR="00DD145A" w:rsidRPr="008B5A4D">
              <w:rPr>
                <w:rFonts w:ascii="Bookman Old Style" w:hAnsi="Bookman Old Style" w:cs="Times New Roman"/>
              </w:rPr>
              <w:t>kewenangan pemerintah kabupaten</w:t>
            </w:r>
            <w:r w:rsidRPr="008B5A4D">
              <w:rPr>
                <w:rFonts w:ascii="Bookman Old Style" w:hAnsi="Bookman Old Style" w:cs="Times New Roman"/>
              </w:rPr>
              <w:t>/kota meliputi 48 Daerah Irigasi (DI) dengan luas kurang lebih 3.668 (tiga ribu enam ratus enam puluh delapan) ha, tersebar di seluruh wilayah</w:t>
            </w:r>
            <w:r w:rsidR="00105975" w:rsidRPr="008B5A4D">
              <w:rPr>
                <w:rFonts w:ascii="Bookman Old Style" w:hAnsi="Bookman Old Style" w:cs="Times New Roman"/>
              </w:rPr>
              <w:t>.</w:t>
            </w:r>
            <w:r w:rsidRPr="008B5A4D">
              <w:rPr>
                <w:rFonts w:ascii="Bookman Old Style" w:hAnsi="Bookman Old Style" w:cs="Times New Roman"/>
              </w:rPr>
              <w:t xml:space="preserve"> </w:t>
            </w:r>
          </w:p>
          <w:p w:rsidR="002A435C" w:rsidRPr="008B5A4D" w:rsidRDefault="002A435C" w:rsidP="00D73380">
            <w:pPr>
              <w:numPr>
                <w:ilvl w:val="0"/>
                <w:numId w:val="103"/>
              </w:numPr>
              <w:tabs>
                <w:tab w:val="clear" w:pos="4500"/>
                <w:tab w:val="left" w:pos="567"/>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Penanganan sistem jaringan irigasi sebagaimana dimaksud pada ayat (</w:t>
            </w:r>
            <w:r w:rsidR="00120105" w:rsidRPr="008B5A4D">
              <w:rPr>
                <w:rFonts w:ascii="Bookman Old Style" w:hAnsi="Bookman Old Style" w:cs="Times New Roman"/>
              </w:rPr>
              <w:t>5</w:t>
            </w:r>
            <w:r w:rsidRPr="008B5A4D">
              <w:rPr>
                <w:rFonts w:ascii="Bookman Old Style" w:hAnsi="Bookman Old Style" w:cs="Times New Roman"/>
              </w:rPr>
              <w:t>) ditujukan untuk mendukung ketahanan pangan nasional, ketahanan budaya dan pengelolaan lahan pertanian berkelanjutan, meliputi :</w:t>
            </w:r>
          </w:p>
          <w:p w:rsidR="002A435C" w:rsidRPr="008B5A4D" w:rsidRDefault="002A435C" w:rsidP="00D73380">
            <w:pPr>
              <w:numPr>
                <w:ilvl w:val="0"/>
                <w:numId w:val="274"/>
              </w:numPr>
              <w:ind w:left="882" w:right="-4" w:hanging="315"/>
              <w:jc w:val="both"/>
              <w:rPr>
                <w:rFonts w:ascii="Bookman Old Style" w:hAnsi="Bookman Old Style" w:cs="Times New Roman"/>
              </w:rPr>
            </w:pPr>
            <w:r w:rsidRPr="008B5A4D">
              <w:rPr>
                <w:rFonts w:ascii="Bookman Old Style" w:hAnsi="Bookman Old Style" w:cs="Times New Roman"/>
              </w:rPr>
              <w:t>pemeliharaan, peningkatan pelayanan dan efektivitas pengelolaan air pada sistem prasarana irigasi yang telah ada untuk melayani areal persawahan yang ditetapkan luasnya secara berkelanjutan</w:t>
            </w:r>
            <w:r w:rsidR="00051934" w:rsidRPr="008B5A4D">
              <w:rPr>
                <w:rFonts w:ascii="Bookman Old Style" w:hAnsi="Bookman Old Style" w:cs="Times New Roman"/>
              </w:rPr>
              <w:t>;</w:t>
            </w:r>
            <w:r w:rsidRPr="008B5A4D">
              <w:rPr>
                <w:rFonts w:ascii="Bookman Old Style" w:hAnsi="Bookman Old Style" w:cs="Times New Roman"/>
              </w:rPr>
              <w:t xml:space="preserve"> </w:t>
            </w:r>
          </w:p>
          <w:p w:rsidR="00241D69" w:rsidRPr="008B5A4D" w:rsidRDefault="00241D69" w:rsidP="00D73380">
            <w:pPr>
              <w:numPr>
                <w:ilvl w:val="0"/>
                <w:numId w:val="274"/>
              </w:numPr>
              <w:tabs>
                <w:tab w:val="left" w:pos="882"/>
              </w:tabs>
              <w:ind w:left="882" w:right="-4" w:hanging="315"/>
              <w:jc w:val="both"/>
              <w:rPr>
                <w:rFonts w:ascii="Bookman Old Style" w:hAnsi="Bookman Old Style" w:cs="Times New Roman"/>
              </w:rPr>
            </w:pPr>
            <w:r w:rsidRPr="008B5A4D">
              <w:rPr>
                <w:rFonts w:ascii="Bookman Old Style" w:hAnsi="Bookman Old Style" w:cs="Times New Roman"/>
              </w:rPr>
              <w:t xml:space="preserve">pembangunan Waduk Jehem dan Waduk </w:t>
            </w:r>
            <w:r w:rsidR="00835153" w:rsidRPr="008B5A4D">
              <w:rPr>
                <w:rFonts w:ascii="Bookman Old Style" w:hAnsi="Bookman Old Style" w:cs="Times New Roman"/>
              </w:rPr>
              <w:t>Lembah Pantunan</w:t>
            </w:r>
            <w:r w:rsidRPr="008B5A4D">
              <w:rPr>
                <w:rFonts w:ascii="Bookman Old Style" w:hAnsi="Bookman Old Style" w:cs="Times New Roman"/>
              </w:rPr>
              <w:t xml:space="preserve"> untuk mendukung ketersediaan air baku untuk jaringan irigasi; </w:t>
            </w:r>
          </w:p>
          <w:p w:rsidR="002A435C" w:rsidRPr="008B5A4D" w:rsidRDefault="002A435C" w:rsidP="00D73380">
            <w:pPr>
              <w:numPr>
                <w:ilvl w:val="0"/>
                <w:numId w:val="274"/>
              </w:numPr>
              <w:tabs>
                <w:tab w:val="left" w:pos="882"/>
              </w:tabs>
              <w:ind w:left="882" w:right="-4" w:hanging="315"/>
              <w:jc w:val="both"/>
              <w:rPr>
                <w:rFonts w:ascii="Bookman Old Style" w:hAnsi="Bookman Old Style" w:cs="Times New Roman"/>
              </w:rPr>
            </w:pPr>
            <w:r w:rsidRPr="008B5A4D">
              <w:rPr>
                <w:rFonts w:ascii="Bookman Old Style" w:hAnsi="Bookman Old Style" w:cs="Times New Roman"/>
              </w:rPr>
              <w:t>mempertahankan produktivitas lahan sawah yang telah ada dalam rangka ketahanan pangan termasuk ketahanan sistem budaya Bali dan Sistem Subak yang menyertainya;</w:t>
            </w:r>
          </w:p>
          <w:p w:rsidR="00051934" w:rsidRPr="008B5A4D" w:rsidRDefault="00051934" w:rsidP="00D73380">
            <w:pPr>
              <w:numPr>
                <w:ilvl w:val="0"/>
                <w:numId w:val="274"/>
              </w:numPr>
              <w:tabs>
                <w:tab w:val="left" w:pos="882"/>
              </w:tabs>
              <w:ind w:left="882" w:right="-4" w:hanging="315"/>
              <w:jc w:val="both"/>
              <w:rPr>
                <w:rFonts w:ascii="Bookman Old Style" w:hAnsi="Bookman Old Style" w:cs="Times New Roman"/>
              </w:rPr>
            </w:pPr>
            <w:r w:rsidRPr="008B5A4D">
              <w:rPr>
                <w:rFonts w:ascii="Bookman Old Style" w:hAnsi="Bookman Old Style" w:cs="Times New Roman"/>
              </w:rPr>
              <w:t>p</w:t>
            </w:r>
            <w:r w:rsidR="002A435C" w:rsidRPr="008B5A4D">
              <w:rPr>
                <w:rFonts w:ascii="Bookman Old Style" w:hAnsi="Bookman Old Style" w:cs="Times New Roman"/>
              </w:rPr>
              <w:t xml:space="preserve">endayagunaan potensi mata air dan air tanah yang tersebar hampir merata di wilayah Kabupaten pada kawasan yang mengalami kesulitan air permukaan terutama untuk keperluan pertanian </w:t>
            </w:r>
            <w:r w:rsidR="00223B10" w:rsidRPr="008B5A4D">
              <w:rPr>
                <w:rFonts w:ascii="Bookman Old Style" w:hAnsi="Bookman Old Style" w:cs="Times New Roman"/>
              </w:rPr>
              <w:t>yang terdiri atas</w:t>
            </w:r>
            <w:r w:rsidR="002A435C" w:rsidRPr="008B5A4D">
              <w:rPr>
                <w:rFonts w:ascii="Bookman Old Style" w:hAnsi="Bookman Old Style" w:cs="Times New Roman"/>
              </w:rPr>
              <w:t xml:space="preserve"> perkebunan dan hortikultura; dan</w:t>
            </w:r>
          </w:p>
          <w:p w:rsidR="005D2E16" w:rsidRPr="008B5A4D" w:rsidRDefault="00051934" w:rsidP="00D73380">
            <w:pPr>
              <w:numPr>
                <w:ilvl w:val="0"/>
                <w:numId w:val="274"/>
              </w:numPr>
              <w:tabs>
                <w:tab w:val="left" w:pos="882"/>
              </w:tabs>
              <w:ind w:left="882" w:right="-4" w:hanging="315"/>
              <w:jc w:val="both"/>
              <w:rPr>
                <w:rFonts w:ascii="Bookman Old Style" w:hAnsi="Bookman Old Style" w:cs="Times New Roman"/>
              </w:rPr>
            </w:pPr>
            <w:r w:rsidRPr="008B5A4D">
              <w:rPr>
                <w:rFonts w:ascii="Bookman Old Style" w:hAnsi="Bookman Old Style" w:cs="Times New Roman"/>
              </w:rPr>
              <w:t>p</w:t>
            </w:r>
            <w:r w:rsidR="002A435C" w:rsidRPr="008B5A4D">
              <w:rPr>
                <w:rFonts w:ascii="Bookman Old Style" w:hAnsi="Bookman Old Style" w:cs="Times New Roman"/>
              </w:rPr>
              <w:t xml:space="preserve">endayagunaan air permukaan </w:t>
            </w:r>
            <w:r w:rsidR="00EA0015" w:rsidRPr="008B5A4D">
              <w:rPr>
                <w:rFonts w:ascii="Bookman Old Style" w:hAnsi="Bookman Old Style" w:cs="Times New Roman"/>
              </w:rPr>
              <w:t>D</w:t>
            </w:r>
            <w:r w:rsidR="002A435C" w:rsidRPr="008B5A4D">
              <w:rPr>
                <w:rFonts w:ascii="Bookman Old Style" w:hAnsi="Bookman Old Style" w:cs="Times New Roman"/>
              </w:rPr>
              <w:t>anau Batur untuk</w:t>
            </w:r>
            <w:r w:rsidRPr="008B5A4D">
              <w:rPr>
                <w:rFonts w:ascii="Bookman Old Style" w:hAnsi="Bookman Old Style" w:cs="Times New Roman"/>
              </w:rPr>
              <w:t xml:space="preserve"> irigasi pertanian hortikultura secara terbatas.</w:t>
            </w:r>
          </w:p>
          <w:p w:rsidR="00FC602A" w:rsidRPr="008B5A4D" w:rsidRDefault="00EA0015" w:rsidP="00D73380">
            <w:pPr>
              <w:numPr>
                <w:ilvl w:val="0"/>
                <w:numId w:val="103"/>
              </w:numPr>
              <w:tabs>
                <w:tab w:val="clear" w:pos="4500"/>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S</w:t>
            </w:r>
            <w:r w:rsidR="00FC602A" w:rsidRPr="008B5A4D">
              <w:rPr>
                <w:rFonts w:ascii="Bookman Old Style" w:hAnsi="Bookman Old Style" w:cs="Times New Roman"/>
              </w:rPr>
              <w:t xml:space="preserve">istem </w:t>
            </w:r>
            <w:r w:rsidRPr="008B5A4D">
              <w:rPr>
                <w:rFonts w:ascii="Bookman Old Style" w:hAnsi="Bookman Old Style" w:cs="Times New Roman"/>
              </w:rPr>
              <w:t>pengelolaan air baku untuk</w:t>
            </w:r>
            <w:r w:rsidR="00FC602A" w:rsidRPr="008B5A4D">
              <w:rPr>
                <w:rFonts w:ascii="Bookman Old Style" w:hAnsi="Bookman Old Style" w:cs="Times New Roman"/>
              </w:rPr>
              <w:t xml:space="preserve"> air minum sebagaimana dimaksud pada ayat (</w:t>
            </w:r>
            <w:r w:rsidRPr="008B5A4D">
              <w:rPr>
                <w:rFonts w:ascii="Bookman Old Style" w:hAnsi="Bookman Old Style" w:cs="Times New Roman"/>
              </w:rPr>
              <w:t>1</w:t>
            </w:r>
            <w:r w:rsidR="00FC602A" w:rsidRPr="008B5A4D">
              <w:rPr>
                <w:rFonts w:ascii="Bookman Old Style" w:hAnsi="Bookman Old Style" w:cs="Times New Roman"/>
              </w:rPr>
              <w:t xml:space="preserve">) huruf </w:t>
            </w:r>
            <w:r w:rsidRPr="008B5A4D">
              <w:rPr>
                <w:rFonts w:ascii="Bookman Old Style" w:hAnsi="Bookman Old Style" w:cs="Times New Roman"/>
              </w:rPr>
              <w:t>d</w:t>
            </w:r>
            <w:r w:rsidR="00FC602A" w:rsidRPr="008B5A4D">
              <w:rPr>
                <w:rFonts w:ascii="Bookman Old Style" w:hAnsi="Bookman Old Style" w:cs="Times New Roman"/>
              </w:rPr>
              <w:t xml:space="preserve">, </w:t>
            </w:r>
            <w:r w:rsidRPr="008B5A4D">
              <w:rPr>
                <w:rFonts w:ascii="Bookman Old Style" w:hAnsi="Bookman Old Style" w:cs="Times New Roman"/>
              </w:rPr>
              <w:t>meliputi pemanfaatan sumber-sumber air baku permukaan dan air tanah mencakup pembangunan, rehabilitasi serta operasi dan pemeliharaan sarana dan prasarana pengelolaan air baku untuk air minum melalui</w:t>
            </w:r>
            <w:r w:rsidR="00FC602A" w:rsidRPr="008B5A4D">
              <w:rPr>
                <w:rFonts w:ascii="Bookman Old Style" w:hAnsi="Bookman Old Style" w:cs="Times New Roman"/>
              </w:rPr>
              <w:t>:</w:t>
            </w:r>
          </w:p>
          <w:p w:rsidR="00EA0015" w:rsidRPr="008B5A4D" w:rsidRDefault="00EA0015" w:rsidP="00D73380">
            <w:pPr>
              <w:numPr>
                <w:ilvl w:val="0"/>
                <w:numId w:val="110"/>
              </w:numPr>
              <w:tabs>
                <w:tab w:val="clear" w:pos="3600"/>
                <w:tab w:val="num" w:pos="882"/>
              </w:tabs>
              <w:autoSpaceDE w:val="0"/>
              <w:autoSpaceDN w:val="0"/>
              <w:adjustRightInd w:val="0"/>
              <w:ind w:left="882"/>
              <w:jc w:val="both"/>
              <w:rPr>
                <w:rFonts w:ascii="Bookman Old Style" w:hAnsi="Bookman Old Style" w:cs="Times New Roman"/>
              </w:rPr>
            </w:pPr>
            <w:r w:rsidRPr="008B5A4D">
              <w:rPr>
                <w:rFonts w:ascii="Bookman Old Style" w:hAnsi="Bookman Old Style" w:cs="Times New Roman"/>
              </w:rPr>
              <w:t xml:space="preserve">Pemanfaatan Danau Batur, sungai-sungai di </w:t>
            </w:r>
            <w:r w:rsidR="007947DD" w:rsidRPr="008B5A4D">
              <w:rPr>
                <w:rFonts w:ascii="Bookman Old Style" w:hAnsi="Bookman Old Style" w:cs="Times New Roman"/>
              </w:rPr>
              <w:t xml:space="preserve">sebagian </w:t>
            </w:r>
            <w:r w:rsidRPr="008B5A4D">
              <w:rPr>
                <w:rFonts w:ascii="Bookman Old Style" w:hAnsi="Bookman Old Style" w:cs="Times New Roman"/>
              </w:rPr>
              <w:t>WS Bali</w:t>
            </w:r>
            <w:r w:rsidR="007947DD" w:rsidRPr="008B5A4D">
              <w:rPr>
                <w:rFonts w:ascii="Bookman Old Style" w:hAnsi="Bookman Old Style" w:cs="Times New Roman"/>
              </w:rPr>
              <w:t xml:space="preserve">-Penida, serta cekungan air tanah lintas kabupaten/kota sebagai sumber air baku permukaan; </w:t>
            </w:r>
            <w:r w:rsidRPr="008B5A4D">
              <w:rPr>
                <w:rFonts w:ascii="Bookman Old Style" w:hAnsi="Bookman Old Style" w:cs="Times New Roman"/>
              </w:rPr>
              <w:t xml:space="preserve"> </w:t>
            </w:r>
            <w:r w:rsidR="00DA5132" w:rsidRPr="008B5A4D">
              <w:rPr>
                <w:rFonts w:ascii="Bookman Old Style" w:hAnsi="Bookman Old Style" w:cs="Times New Roman"/>
              </w:rPr>
              <w:t>dan</w:t>
            </w:r>
          </w:p>
          <w:p w:rsidR="00FC602A" w:rsidRPr="008B5A4D" w:rsidRDefault="007933DE" w:rsidP="00D73380">
            <w:pPr>
              <w:numPr>
                <w:ilvl w:val="0"/>
                <w:numId w:val="110"/>
              </w:numPr>
              <w:tabs>
                <w:tab w:val="clear" w:pos="3600"/>
                <w:tab w:val="num" w:pos="882"/>
              </w:tabs>
              <w:autoSpaceDE w:val="0"/>
              <w:autoSpaceDN w:val="0"/>
              <w:adjustRightInd w:val="0"/>
              <w:ind w:left="882"/>
              <w:jc w:val="both"/>
              <w:rPr>
                <w:rFonts w:ascii="Bookman Old Style" w:hAnsi="Bookman Old Style" w:cs="Times New Roman"/>
              </w:rPr>
            </w:pPr>
            <w:r w:rsidRPr="008B5A4D">
              <w:rPr>
                <w:rFonts w:ascii="Bookman Old Style" w:hAnsi="Bookman Old Style" w:cs="Times New Roman"/>
              </w:rPr>
              <w:t>p</w:t>
            </w:r>
            <w:r w:rsidR="00FC602A" w:rsidRPr="008B5A4D">
              <w:rPr>
                <w:rFonts w:ascii="Bookman Old Style" w:hAnsi="Bookman Old Style" w:cs="Times New Roman"/>
              </w:rPr>
              <w:t>endayagunaan sumber-sumber mata air, air tanah untuk memperluas sediaan air baku untuk pelayanan air minum</w:t>
            </w:r>
            <w:r w:rsidR="00DA5132" w:rsidRPr="008B5A4D">
              <w:rPr>
                <w:rFonts w:ascii="Bookman Old Style" w:hAnsi="Bookman Old Style" w:cs="Times New Roman"/>
              </w:rPr>
              <w:t>.</w:t>
            </w:r>
          </w:p>
          <w:p w:rsidR="00FC602A" w:rsidRPr="008B5A4D" w:rsidRDefault="00105975" w:rsidP="00D73380">
            <w:pPr>
              <w:numPr>
                <w:ilvl w:val="0"/>
                <w:numId w:val="103"/>
              </w:numPr>
              <w:tabs>
                <w:tab w:val="clear" w:pos="4500"/>
                <w:tab w:val="num" w:pos="522"/>
                <w:tab w:val="num" w:pos="993"/>
              </w:tabs>
              <w:autoSpaceDE w:val="0"/>
              <w:autoSpaceDN w:val="0"/>
              <w:adjustRightInd w:val="0"/>
              <w:spacing w:before="120"/>
              <w:ind w:left="522" w:hanging="522"/>
              <w:jc w:val="both"/>
              <w:rPr>
                <w:rFonts w:ascii="Bookman Old Style" w:hAnsi="Bookman Old Style" w:cs="Times New Roman"/>
              </w:rPr>
            </w:pPr>
            <w:r w:rsidRPr="008B5A4D">
              <w:rPr>
                <w:rFonts w:ascii="Bookman Old Style" w:hAnsi="Bookman Old Style" w:cs="Times New Roman"/>
              </w:rPr>
              <w:lastRenderedPageBreak/>
              <w:t>Sistem pengendalian banjir sebagaimana dimaksud pada ayat (1) huruf e, meliputi pembangunan, rehabilitasi serta operasi dan pemeliharaan bangunan-bangunan pengendali banjir</w:t>
            </w:r>
            <w:r w:rsidR="004B74A1" w:rsidRPr="008B5A4D">
              <w:rPr>
                <w:rFonts w:ascii="Bookman Old Style" w:hAnsi="Bookman Old Style" w:cs="Times New Roman"/>
              </w:rPr>
              <w:t>, normalisasi sungai</w:t>
            </w:r>
            <w:r w:rsidRPr="008B5A4D">
              <w:rPr>
                <w:rFonts w:ascii="Bookman Old Style" w:hAnsi="Bookman Old Style" w:cs="Times New Roman"/>
              </w:rPr>
              <w:t xml:space="preserve"> didukung oleh upaya-upaya non struktural seperti sistem peringatan dini dan pemetaan kawasan rawan banjir.</w:t>
            </w:r>
            <w:r w:rsidR="00FC602A" w:rsidRPr="008B5A4D">
              <w:rPr>
                <w:rFonts w:ascii="Bookman Old Style" w:hAnsi="Bookman Old Style" w:cs="Times New Roman"/>
              </w:rPr>
              <w:t xml:space="preserve"> </w:t>
            </w:r>
          </w:p>
          <w:p w:rsidR="00FC602A" w:rsidRPr="008B5A4D" w:rsidRDefault="00FC602A" w:rsidP="00D73380">
            <w:pPr>
              <w:numPr>
                <w:ilvl w:val="0"/>
                <w:numId w:val="103"/>
              </w:numPr>
              <w:tabs>
                <w:tab w:val="clear" w:pos="4500"/>
              </w:tabs>
              <w:autoSpaceDE w:val="0"/>
              <w:autoSpaceDN w:val="0"/>
              <w:adjustRightInd w:val="0"/>
              <w:spacing w:before="120"/>
              <w:ind w:left="522" w:hanging="522"/>
              <w:jc w:val="both"/>
              <w:rPr>
                <w:rFonts w:ascii="Bookman Old Style" w:hAnsi="Bookman Old Style" w:cs="Times New Roman"/>
              </w:rPr>
            </w:pPr>
            <w:r w:rsidRPr="008B5A4D">
              <w:rPr>
                <w:rFonts w:ascii="Bookman Old Style" w:hAnsi="Bookman Old Style" w:cs="Times New Roman"/>
              </w:rPr>
              <w:t>Peta sistem jaringan sumber daya air sebagaimana dimaksud pada ayat (</w:t>
            </w:r>
            <w:r w:rsidR="002845C3" w:rsidRPr="008B5A4D">
              <w:rPr>
                <w:rFonts w:ascii="Bookman Old Style" w:hAnsi="Bookman Old Style" w:cs="Times New Roman"/>
              </w:rPr>
              <w:t>1</w:t>
            </w:r>
            <w:r w:rsidRPr="008B5A4D">
              <w:rPr>
                <w:rFonts w:ascii="Bookman Old Style" w:hAnsi="Bookman Old Style" w:cs="Times New Roman"/>
              </w:rPr>
              <w:t xml:space="preserve">), tercantum dalam Lampiran </w:t>
            </w:r>
            <w:r w:rsidR="00980912" w:rsidRPr="008B5A4D">
              <w:rPr>
                <w:rFonts w:ascii="Bookman Old Style" w:hAnsi="Bookman Old Style" w:cs="Times New Roman"/>
              </w:rPr>
              <w:t>V</w:t>
            </w:r>
            <w:r w:rsidR="00D13C78" w:rsidRPr="008B5A4D">
              <w:rPr>
                <w:rFonts w:ascii="Bookman Old Style" w:hAnsi="Bookman Old Style" w:cs="Times New Roman"/>
              </w:rPr>
              <w:t>I</w:t>
            </w:r>
            <w:r w:rsidR="00980912" w:rsidRPr="008B5A4D">
              <w:rPr>
                <w:rFonts w:ascii="Bookman Old Style" w:hAnsi="Bookman Old Style" w:cs="Times New Roman"/>
              </w:rPr>
              <w:t>I</w:t>
            </w:r>
            <w:r w:rsidR="00781F26" w:rsidRPr="008B5A4D">
              <w:rPr>
                <w:rFonts w:ascii="Bookman Old Style" w:hAnsi="Bookman Old Style" w:cs="Times New Roman"/>
              </w:rPr>
              <w:t>,</w:t>
            </w:r>
            <w:r w:rsidRPr="008B5A4D">
              <w:rPr>
                <w:rFonts w:ascii="Bookman Old Style" w:hAnsi="Bookman Old Style" w:cs="Times New Roman"/>
              </w:rPr>
              <w:t xml:space="preserve"> merupakan bagian yang tidak terpisahkan dari peraturan daerah ini.</w:t>
            </w:r>
          </w:p>
          <w:p w:rsidR="00FC602A" w:rsidRPr="008B5A4D" w:rsidRDefault="00FC602A" w:rsidP="00D73380">
            <w:pPr>
              <w:tabs>
                <w:tab w:val="left" w:pos="993"/>
              </w:tabs>
              <w:ind w:left="567"/>
              <w:jc w:val="both"/>
              <w:rPr>
                <w:rFonts w:ascii="Bookman Old Style" w:hAnsi="Bookman Old Style" w:cs="Tahoma"/>
              </w:rPr>
            </w:pPr>
          </w:p>
          <w:p w:rsidR="00FC602A" w:rsidRPr="008B5A4D" w:rsidRDefault="00FC602A" w:rsidP="00D73380">
            <w:pPr>
              <w:pStyle w:val="body1"/>
              <w:spacing w:after="120"/>
              <w:jc w:val="center"/>
              <w:rPr>
                <w:rFonts w:ascii="Bookman Old Style" w:hAnsi="Bookman Old Style" w:cs="Times New Roman"/>
                <w:sz w:val="24"/>
                <w:szCs w:val="24"/>
              </w:rPr>
            </w:pPr>
            <w:r w:rsidRPr="008B5A4D">
              <w:rPr>
                <w:rFonts w:ascii="Bookman Old Style" w:hAnsi="Bookman Old Style" w:cs="Times New Roman"/>
                <w:sz w:val="24"/>
                <w:szCs w:val="24"/>
              </w:rPr>
              <w:t xml:space="preserve">Bagian Ketujuh </w:t>
            </w:r>
          </w:p>
          <w:p w:rsidR="00FC602A" w:rsidRPr="008B5A4D" w:rsidRDefault="00FC602A" w:rsidP="00D73380">
            <w:pPr>
              <w:pStyle w:val="body1"/>
              <w:spacing w:after="120"/>
              <w:jc w:val="center"/>
              <w:rPr>
                <w:rFonts w:ascii="Bookman Old Style" w:hAnsi="Bookman Old Style" w:cs="Times New Roman"/>
                <w:sz w:val="24"/>
                <w:szCs w:val="24"/>
              </w:rPr>
            </w:pPr>
            <w:r w:rsidRPr="008B5A4D">
              <w:rPr>
                <w:rFonts w:ascii="Bookman Old Style" w:hAnsi="Bookman Old Style" w:cs="Times New Roman"/>
                <w:sz w:val="24"/>
                <w:szCs w:val="24"/>
              </w:rPr>
              <w:t xml:space="preserve">Sistem </w:t>
            </w:r>
            <w:r w:rsidR="00584F9D" w:rsidRPr="008B5A4D">
              <w:rPr>
                <w:rFonts w:ascii="Bookman Old Style" w:hAnsi="Bookman Old Style" w:cs="Times New Roman"/>
                <w:sz w:val="24"/>
                <w:szCs w:val="24"/>
              </w:rPr>
              <w:t xml:space="preserve">Jaringan </w:t>
            </w:r>
            <w:r w:rsidRPr="008B5A4D">
              <w:rPr>
                <w:rFonts w:ascii="Bookman Old Style" w:hAnsi="Bookman Old Style" w:cs="Times New Roman"/>
                <w:sz w:val="24"/>
                <w:szCs w:val="24"/>
              </w:rPr>
              <w:t xml:space="preserve">Prasarana </w:t>
            </w:r>
            <w:r w:rsidR="00D71E50" w:rsidRPr="008B5A4D">
              <w:rPr>
                <w:rFonts w:ascii="Bookman Old Style" w:hAnsi="Bookman Old Style" w:cs="Times New Roman"/>
                <w:sz w:val="24"/>
                <w:szCs w:val="24"/>
              </w:rPr>
              <w:t>Wilayah Lainnya</w:t>
            </w:r>
            <w:r w:rsidR="003D71AF" w:rsidRPr="008B5A4D">
              <w:rPr>
                <w:rFonts w:ascii="Bookman Old Style" w:hAnsi="Bookman Old Style" w:cs="Times New Roman"/>
                <w:sz w:val="24"/>
                <w:szCs w:val="24"/>
              </w:rPr>
              <w:t xml:space="preserve"> </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Pasal 2</w:t>
            </w:r>
            <w:r w:rsidR="002414DF" w:rsidRPr="008B5A4D">
              <w:rPr>
                <w:rFonts w:ascii="Bookman Old Style" w:hAnsi="Bookman Old Style" w:cs="Times New Roman"/>
                <w:b w:val="0"/>
                <w:bCs w:val="0"/>
                <w:lang w:val="en-US"/>
              </w:rPr>
              <w:t>6</w:t>
            </w:r>
          </w:p>
          <w:p w:rsidR="00FC602A" w:rsidRPr="008B5A4D" w:rsidRDefault="00FC602A" w:rsidP="00D73380">
            <w:pPr>
              <w:numPr>
                <w:ilvl w:val="0"/>
                <w:numId w:val="105"/>
              </w:numPr>
              <w:tabs>
                <w:tab w:val="clear" w:pos="4500"/>
              </w:tabs>
              <w:autoSpaceDE w:val="0"/>
              <w:autoSpaceDN w:val="0"/>
              <w:adjustRightInd w:val="0"/>
              <w:ind w:left="522" w:hanging="522"/>
              <w:jc w:val="both"/>
              <w:rPr>
                <w:rFonts w:ascii="Bookman Old Style" w:hAnsi="Bookman Old Style" w:cs="Times New Roman"/>
              </w:rPr>
            </w:pPr>
            <w:r w:rsidRPr="008B5A4D">
              <w:rPr>
                <w:rFonts w:ascii="Bookman Old Style" w:hAnsi="Bookman Old Style" w:cs="Times New Roman"/>
              </w:rPr>
              <w:t xml:space="preserve">Rencana pengembangan sistem jaringan prasarana </w:t>
            </w:r>
            <w:r w:rsidR="00D71E50" w:rsidRPr="008B5A4D">
              <w:rPr>
                <w:rFonts w:ascii="Bookman Old Style" w:hAnsi="Bookman Old Style" w:cs="Times New Roman"/>
              </w:rPr>
              <w:t>wilayah lainnya,</w:t>
            </w:r>
            <w:r w:rsidR="003D71AF" w:rsidRPr="008B5A4D">
              <w:rPr>
                <w:rFonts w:ascii="Bookman Old Style" w:hAnsi="Bookman Old Style" w:cs="Times New Roman"/>
              </w:rPr>
              <w:t xml:space="preserve"> </w:t>
            </w:r>
            <w:r w:rsidRPr="008B5A4D">
              <w:rPr>
                <w:rFonts w:ascii="Bookman Old Style" w:hAnsi="Bookman Old Style" w:cs="Times New Roman"/>
              </w:rPr>
              <w:t>sebagaimana dimaksud dalam Pasal 1</w:t>
            </w:r>
            <w:r w:rsidR="00D13C78" w:rsidRPr="008B5A4D">
              <w:rPr>
                <w:rFonts w:ascii="Bookman Old Style" w:hAnsi="Bookman Old Style" w:cs="Times New Roman"/>
              </w:rPr>
              <w:t>5</w:t>
            </w:r>
            <w:r w:rsidRPr="008B5A4D">
              <w:rPr>
                <w:rFonts w:ascii="Bookman Old Style" w:hAnsi="Bookman Old Style" w:cs="Times New Roman"/>
              </w:rPr>
              <w:t xml:space="preserve"> ayat (3) huruf e, </w:t>
            </w:r>
            <w:r w:rsidR="00781F26" w:rsidRPr="008B5A4D">
              <w:rPr>
                <w:rFonts w:ascii="Bookman Old Style" w:hAnsi="Bookman Old Style" w:cs="Times New Roman"/>
              </w:rPr>
              <w:t>meliputi :</w:t>
            </w:r>
          </w:p>
          <w:p w:rsidR="00774F40" w:rsidRPr="008B5A4D" w:rsidRDefault="00774F40" w:rsidP="00D73380">
            <w:pPr>
              <w:numPr>
                <w:ilvl w:val="1"/>
                <w:numId w:val="111"/>
              </w:numPr>
              <w:tabs>
                <w:tab w:val="left" w:pos="882"/>
              </w:tabs>
              <w:autoSpaceDE w:val="0"/>
              <w:autoSpaceDN w:val="0"/>
              <w:adjustRightInd w:val="0"/>
              <w:ind w:left="882" w:hanging="315"/>
              <w:jc w:val="both"/>
              <w:rPr>
                <w:rFonts w:ascii="Bookman Old Style" w:hAnsi="Bookman Old Style" w:cs="Times New Roman"/>
                <w:lang w:val="sv-SE"/>
              </w:rPr>
            </w:pPr>
            <w:r w:rsidRPr="008B5A4D">
              <w:rPr>
                <w:rFonts w:ascii="Bookman Old Style" w:hAnsi="Bookman Old Style" w:cs="Times New Roman"/>
                <w:lang w:val="sv-SE"/>
              </w:rPr>
              <w:t>sistem penyediaan air minum (SPAM);</w:t>
            </w:r>
          </w:p>
          <w:p w:rsidR="00FC602A" w:rsidRPr="008B5A4D" w:rsidRDefault="00FC602A" w:rsidP="00D73380">
            <w:pPr>
              <w:numPr>
                <w:ilvl w:val="1"/>
                <w:numId w:val="111"/>
              </w:numPr>
              <w:tabs>
                <w:tab w:val="left" w:pos="882"/>
              </w:tabs>
              <w:autoSpaceDE w:val="0"/>
              <w:autoSpaceDN w:val="0"/>
              <w:adjustRightInd w:val="0"/>
              <w:ind w:left="882" w:hanging="315"/>
              <w:jc w:val="both"/>
              <w:rPr>
                <w:rFonts w:ascii="Bookman Old Style" w:hAnsi="Bookman Old Style" w:cs="Times New Roman"/>
                <w:lang w:val="sv-SE"/>
              </w:rPr>
            </w:pPr>
            <w:r w:rsidRPr="008B5A4D">
              <w:rPr>
                <w:rFonts w:ascii="Bookman Old Style" w:hAnsi="Bookman Old Style" w:cs="Times New Roman"/>
                <w:lang w:val="sv-SE"/>
              </w:rPr>
              <w:t xml:space="preserve">sistem </w:t>
            </w:r>
            <w:r w:rsidRPr="008B5A4D">
              <w:rPr>
                <w:rFonts w:ascii="Bookman Old Style" w:hAnsi="Bookman Old Style" w:cs="Times New Roman"/>
              </w:rPr>
              <w:t>pengelolaan sampah</w:t>
            </w:r>
            <w:r w:rsidRPr="008B5A4D">
              <w:rPr>
                <w:rFonts w:ascii="Bookman Old Style" w:hAnsi="Bookman Old Style" w:cs="Times New Roman"/>
                <w:lang w:val="sv-SE"/>
              </w:rPr>
              <w:t xml:space="preserve">; </w:t>
            </w:r>
          </w:p>
          <w:p w:rsidR="00774F40" w:rsidRPr="008B5A4D" w:rsidRDefault="00FC602A" w:rsidP="00D73380">
            <w:pPr>
              <w:numPr>
                <w:ilvl w:val="1"/>
                <w:numId w:val="111"/>
              </w:numPr>
              <w:tabs>
                <w:tab w:val="left" w:pos="882"/>
              </w:tabs>
              <w:autoSpaceDE w:val="0"/>
              <w:autoSpaceDN w:val="0"/>
              <w:adjustRightInd w:val="0"/>
              <w:ind w:left="882" w:hanging="315"/>
              <w:jc w:val="both"/>
              <w:rPr>
                <w:rFonts w:ascii="Bookman Old Style" w:hAnsi="Bookman Old Style" w:cs="Times New Roman"/>
                <w:lang w:val="sv-SE"/>
              </w:rPr>
            </w:pPr>
            <w:r w:rsidRPr="008B5A4D">
              <w:rPr>
                <w:rFonts w:ascii="Bookman Old Style" w:hAnsi="Bookman Old Style" w:cs="Times New Roman"/>
                <w:lang w:val="sv-SE"/>
              </w:rPr>
              <w:t xml:space="preserve">sistem </w:t>
            </w:r>
            <w:r w:rsidRPr="008B5A4D">
              <w:rPr>
                <w:rFonts w:ascii="Bookman Old Style" w:hAnsi="Bookman Old Style" w:cs="Times New Roman"/>
              </w:rPr>
              <w:t>pengelolaan air limbah</w:t>
            </w:r>
            <w:r w:rsidR="00774F40" w:rsidRPr="008B5A4D">
              <w:rPr>
                <w:rFonts w:ascii="Bookman Old Style" w:hAnsi="Bookman Old Style" w:cs="Times New Roman"/>
                <w:lang w:val="en-US"/>
              </w:rPr>
              <w:t xml:space="preserve">; </w:t>
            </w:r>
          </w:p>
          <w:p w:rsidR="004B74A1" w:rsidRPr="008B5A4D" w:rsidRDefault="00774F40" w:rsidP="00D73380">
            <w:pPr>
              <w:numPr>
                <w:ilvl w:val="1"/>
                <w:numId w:val="111"/>
              </w:numPr>
              <w:tabs>
                <w:tab w:val="left" w:pos="882"/>
              </w:tabs>
              <w:autoSpaceDE w:val="0"/>
              <w:autoSpaceDN w:val="0"/>
              <w:adjustRightInd w:val="0"/>
              <w:ind w:left="882" w:hanging="315"/>
              <w:jc w:val="both"/>
              <w:rPr>
                <w:rFonts w:ascii="Bookman Old Style" w:hAnsi="Bookman Old Style" w:cs="Times New Roman"/>
                <w:lang w:val="sv-SE"/>
              </w:rPr>
            </w:pPr>
            <w:r w:rsidRPr="008B5A4D">
              <w:rPr>
                <w:rFonts w:ascii="Bookman Old Style" w:hAnsi="Bookman Old Style" w:cs="Times New Roman"/>
                <w:lang w:val="en-US"/>
              </w:rPr>
              <w:t>sistem penanganan drainase</w:t>
            </w:r>
            <w:r w:rsidR="004B74A1" w:rsidRPr="008B5A4D">
              <w:rPr>
                <w:rFonts w:ascii="Bookman Old Style" w:hAnsi="Bookman Old Style" w:cs="Times New Roman"/>
                <w:lang w:val="en-US"/>
              </w:rPr>
              <w:t xml:space="preserve">; dan </w:t>
            </w:r>
          </w:p>
          <w:p w:rsidR="00FC602A" w:rsidRPr="008B5A4D" w:rsidRDefault="004B74A1" w:rsidP="00D73380">
            <w:pPr>
              <w:numPr>
                <w:ilvl w:val="1"/>
                <w:numId w:val="111"/>
              </w:numPr>
              <w:tabs>
                <w:tab w:val="left" w:pos="882"/>
              </w:tabs>
              <w:autoSpaceDE w:val="0"/>
              <w:autoSpaceDN w:val="0"/>
              <w:adjustRightInd w:val="0"/>
              <w:ind w:left="882" w:hanging="315"/>
              <w:jc w:val="both"/>
              <w:rPr>
                <w:rFonts w:ascii="Bookman Old Style" w:hAnsi="Bookman Old Style" w:cs="Times New Roman"/>
                <w:lang w:val="sv-SE"/>
              </w:rPr>
            </w:pPr>
            <w:r w:rsidRPr="008B5A4D">
              <w:rPr>
                <w:rFonts w:ascii="Bookman Old Style" w:hAnsi="Bookman Old Style" w:cs="Times New Roman"/>
                <w:lang w:val="sv-SE"/>
              </w:rPr>
              <w:t>penyediaan jalur dan ruang evakuasi bencana</w:t>
            </w:r>
            <w:r w:rsidR="00FC602A" w:rsidRPr="008B5A4D">
              <w:rPr>
                <w:rFonts w:ascii="Bookman Old Style" w:hAnsi="Bookman Old Style" w:cs="Times New Roman"/>
              </w:rPr>
              <w:t>.</w:t>
            </w:r>
          </w:p>
          <w:p w:rsidR="00774F40" w:rsidRPr="008B5A4D" w:rsidRDefault="00774F40" w:rsidP="00D73380">
            <w:pPr>
              <w:numPr>
                <w:ilvl w:val="0"/>
                <w:numId w:val="105"/>
              </w:numPr>
              <w:tabs>
                <w:tab w:val="clear" w:pos="4500"/>
              </w:tabs>
              <w:autoSpaceDE w:val="0"/>
              <w:autoSpaceDN w:val="0"/>
              <w:adjustRightInd w:val="0"/>
              <w:spacing w:before="120"/>
              <w:ind w:left="518" w:hanging="518"/>
              <w:jc w:val="both"/>
              <w:rPr>
                <w:rFonts w:ascii="Bookman Old Style" w:hAnsi="Bookman Old Style" w:cs="Times New Roman"/>
              </w:rPr>
            </w:pPr>
            <w:r w:rsidRPr="008B5A4D">
              <w:rPr>
                <w:rFonts w:ascii="Bookman Old Style" w:hAnsi="Bookman Old Style" w:cs="Times New Roman"/>
                <w:lang w:val="pt-BR"/>
              </w:rPr>
              <w:t xml:space="preserve">Sistem penyediaan air minum (SPAM) </w:t>
            </w:r>
            <w:r w:rsidRPr="008B5A4D">
              <w:rPr>
                <w:rFonts w:ascii="Bookman Old Style" w:hAnsi="Bookman Old Style" w:cs="Times New Roman"/>
              </w:rPr>
              <w:t xml:space="preserve">sebagaimana dimaksud </w:t>
            </w:r>
            <w:r w:rsidR="001F6DBE" w:rsidRPr="008B5A4D">
              <w:rPr>
                <w:rFonts w:ascii="Bookman Old Style" w:hAnsi="Bookman Old Style" w:cs="Times New Roman"/>
                <w:lang w:val="pt-BR"/>
              </w:rPr>
              <w:t xml:space="preserve">pada </w:t>
            </w:r>
            <w:r w:rsidRPr="008B5A4D">
              <w:rPr>
                <w:rFonts w:ascii="Bookman Old Style" w:hAnsi="Bookman Old Style" w:cs="Times New Roman"/>
              </w:rPr>
              <w:t>ayat (</w:t>
            </w:r>
            <w:r w:rsidRPr="008B5A4D">
              <w:rPr>
                <w:rFonts w:ascii="Bookman Old Style" w:hAnsi="Bookman Old Style" w:cs="Times New Roman"/>
                <w:lang w:val="pt-BR"/>
              </w:rPr>
              <w:t>1</w:t>
            </w:r>
            <w:r w:rsidRPr="008B5A4D">
              <w:rPr>
                <w:rFonts w:ascii="Bookman Old Style" w:hAnsi="Bookman Old Style" w:cs="Times New Roman"/>
              </w:rPr>
              <w:t xml:space="preserve">) huruf </w:t>
            </w:r>
            <w:r w:rsidRPr="008B5A4D">
              <w:rPr>
                <w:rFonts w:ascii="Bookman Old Style" w:hAnsi="Bookman Old Style" w:cs="Times New Roman"/>
                <w:lang w:val="pt-BR"/>
              </w:rPr>
              <w:t>a</w:t>
            </w:r>
            <w:r w:rsidRPr="008B5A4D">
              <w:rPr>
                <w:rFonts w:ascii="Bookman Old Style" w:hAnsi="Bookman Old Style" w:cs="Times New Roman"/>
              </w:rPr>
              <w:t xml:space="preserve">, </w:t>
            </w:r>
            <w:r w:rsidRPr="008B5A4D">
              <w:rPr>
                <w:rFonts w:ascii="Bookman Old Style" w:hAnsi="Bookman Old Style" w:cs="Times New Roman"/>
                <w:lang w:val="pt-BR"/>
              </w:rPr>
              <w:t>meliputi :</w:t>
            </w:r>
          </w:p>
          <w:p w:rsidR="00774F40" w:rsidRPr="008B5A4D" w:rsidRDefault="00774F40" w:rsidP="00D73380">
            <w:pPr>
              <w:numPr>
                <w:ilvl w:val="0"/>
                <w:numId w:val="283"/>
              </w:numPr>
              <w:tabs>
                <w:tab w:val="clear" w:pos="3600"/>
                <w:tab w:val="num" w:pos="882"/>
              </w:tabs>
              <w:autoSpaceDE w:val="0"/>
              <w:autoSpaceDN w:val="0"/>
              <w:adjustRightInd w:val="0"/>
              <w:ind w:left="882"/>
              <w:jc w:val="both"/>
              <w:rPr>
                <w:rFonts w:ascii="Bookman Old Style" w:hAnsi="Bookman Old Style" w:cs="Times New Roman"/>
              </w:rPr>
            </w:pPr>
            <w:r w:rsidRPr="008B5A4D">
              <w:rPr>
                <w:rFonts w:ascii="Bookman Old Style" w:hAnsi="Bookman Old Style" w:cs="Times New Roman"/>
              </w:rPr>
              <w:t xml:space="preserve">peningkatan dan pemerataan pelayanan air minum perpipaan dan non perpipaan di kawasan perkotaan dan kawasan perdesaan di seluruh wilayah; </w:t>
            </w:r>
          </w:p>
          <w:p w:rsidR="00774F40" w:rsidRPr="008B5A4D" w:rsidRDefault="00774F40" w:rsidP="00D73380">
            <w:pPr>
              <w:numPr>
                <w:ilvl w:val="0"/>
                <w:numId w:val="283"/>
              </w:numPr>
              <w:tabs>
                <w:tab w:val="clear" w:pos="3600"/>
                <w:tab w:val="num" w:pos="882"/>
              </w:tabs>
              <w:autoSpaceDE w:val="0"/>
              <w:autoSpaceDN w:val="0"/>
              <w:adjustRightInd w:val="0"/>
              <w:ind w:left="882"/>
              <w:jc w:val="both"/>
              <w:rPr>
                <w:rFonts w:ascii="Bookman Old Style" w:hAnsi="Bookman Old Style" w:cs="Times New Roman"/>
              </w:rPr>
            </w:pPr>
            <w:r w:rsidRPr="008B5A4D">
              <w:rPr>
                <w:rFonts w:ascii="Bookman Old Style" w:hAnsi="Bookman Old Style" w:cs="Times New Roman"/>
              </w:rPr>
              <w:t xml:space="preserve">pengembangan Sistem Penyediaan Air Minum (SPAM) perdesaan pada kawasan-kawasan perdesaan yang tidak terlayani jaringan air minum perpipaan yang dikelola Perusahaan Daerah Air Minum (PDAM) Bangli; </w:t>
            </w:r>
            <w:r w:rsidR="00835153" w:rsidRPr="008B5A4D">
              <w:rPr>
                <w:rFonts w:ascii="Bookman Old Style" w:hAnsi="Bookman Old Style" w:cs="Times New Roman"/>
              </w:rPr>
              <w:t>dan</w:t>
            </w:r>
          </w:p>
          <w:p w:rsidR="00774F40" w:rsidRPr="008B5A4D" w:rsidRDefault="00774F40" w:rsidP="00D73380">
            <w:pPr>
              <w:numPr>
                <w:ilvl w:val="0"/>
                <w:numId w:val="283"/>
              </w:numPr>
              <w:tabs>
                <w:tab w:val="clear" w:pos="3600"/>
                <w:tab w:val="num" w:pos="882"/>
              </w:tabs>
              <w:autoSpaceDE w:val="0"/>
              <w:autoSpaceDN w:val="0"/>
              <w:adjustRightInd w:val="0"/>
              <w:ind w:left="882"/>
              <w:jc w:val="both"/>
              <w:rPr>
                <w:rFonts w:ascii="Bookman Old Style" w:hAnsi="Bookman Old Style" w:cs="Times New Roman"/>
              </w:rPr>
            </w:pPr>
            <w:r w:rsidRPr="008B5A4D">
              <w:rPr>
                <w:rFonts w:ascii="Bookman Old Style" w:hAnsi="Bookman Old Style" w:cs="Times New Roman"/>
              </w:rPr>
              <w:t xml:space="preserve">pengembangan Sistem Penyediaan Air Minum (SPAM) di wilayah dilakukan dengan dua sistem, meliputi : </w:t>
            </w:r>
          </w:p>
          <w:p w:rsidR="00774F40" w:rsidRPr="008B5A4D" w:rsidRDefault="00774F40" w:rsidP="00D73380">
            <w:pPr>
              <w:numPr>
                <w:ilvl w:val="0"/>
                <w:numId w:val="284"/>
              </w:numPr>
              <w:autoSpaceDE w:val="0"/>
              <w:autoSpaceDN w:val="0"/>
              <w:adjustRightInd w:val="0"/>
              <w:ind w:left="1242"/>
              <w:jc w:val="both"/>
              <w:rPr>
                <w:rFonts w:ascii="Bookman Old Style" w:hAnsi="Bookman Old Style" w:cs="Times New Roman"/>
              </w:rPr>
            </w:pPr>
            <w:r w:rsidRPr="008B5A4D">
              <w:rPr>
                <w:rFonts w:ascii="Bookman Old Style" w:hAnsi="Bookman Old Style" w:cs="Times New Roman"/>
              </w:rPr>
              <w:t xml:space="preserve">sistem pemompaan bagi kawasan pelayanan yang sumber air bakunya lebih rendah  meliputi PDAM Unit Kubu/Kayubihi, Unit Kintamani, Unit Malet, Unit Peninjoan, Unit Tembuku dan Unit Undisan; dan </w:t>
            </w:r>
          </w:p>
          <w:p w:rsidR="00774F40" w:rsidRPr="008B5A4D" w:rsidRDefault="00774F40" w:rsidP="00D73380">
            <w:pPr>
              <w:numPr>
                <w:ilvl w:val="0"/>
                <w:numId w:val="284"/>
              </w:numPr>
              <w:autoSpaceDE w:val="0"/>
              <w:autoSpaceDN w:val="0"/>
              <w:adjustRightInd w:val="0"/>
              <w:ind w:left="1242"/>
              <w:jc w:val="both"/>
              <w:rPr>
                <w:rFonts w:ascii="Bookman Old Style" w:hAnsi="Bookman Old Style" w:cs="Times New Roman"/>
              </w:rPr>
            </w:pPr>
            <w:r w:rsidRPr="008B5A4D">
              <w:rPr>
                <w:rFonts w:ascii="Bookman Old Style" w:hAnsi="Bookman Old Style" w:cs="Times New Roman"/>
              </w:rPr>
              <w:t>sistem gravitasi bagi kawasan pelayanan yang sumber air bakunya lebih tinggi meliputi PDAM Cabang Bangli, Unit Tamanbali, Unit Demulih, Unit Susut/Selat, Unit Abuan/Apuan.</w:t>
            </w:r>
          </w:p>
          <w:p w:rsidR="00010DBB" w:rsidRPr="008B5A4D" w:rsidRDefault="00010DBB" w:rsidP="00D73380">
            <w:pPr>
              <w:numPr>
                <w:ilvl w:val="0"/>
                <w:numId w:val="105"/>
              </w:numPr>
              <w:tabs>
                <w:tab w:val="clear" w:pos="4500"/>
                <w:tab w:val="num" w:pos="567"/>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 xml:space="preserve">Sistem pengelolaan sampah sebagaimana dimaksud pada ayat (1) huruf </w:t>
            </w:r>
            <w:r w:rsidR="00774F40" w:rsidRPr="008B5A4D">
              <w:rPr>
                <w:rFonts w:ascii="Bookman Old Style" w:hAnsi="Bookman Old Style" w:cs="Times New Roman"/>
              </w:rPr>
              <w:t>b</w:t>
            </w:r>
            <w:r w:rsidRPr="008B5A4D">
              <w:rPr>
                <w:rFonts w:ascii="Bookman Old Style" w:hAnsi="Bookman Old Style" w:cs="Times New Roman"/>
              </w:rPr>
              <w:t>, mencakup penyelenggaraan sistem pengelolaan sampah dan penanganan sampah.</w:t>
            </w:r>
          </w:p>
          <w:p w:rsidR="00010DBB" w:rsidRPr="008B5A4D" w:rsidRDefault="00010DBB" w:rsidP="00D73380">
            <w:pPr>
              <w:numPr>
                <w:ilvl w:val="0"/>
                <w:numId w:val="105"/>
              </w:numPr>
              <w:tabs>
                <w:tab w:val="clear" w:pos="4500"/>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Penyelenggaraan sistem pengelolaan sampah sebagaimana dimaksud pada ayat (</w:t>
            </w:r>
            <w:r w:rsidR="00774F40" w:rsidRPr="008B5A4D">
              <w:rPr>
                <w:rFonts w:ascii="Bookman Old Style" w:hAnsi="Bookman Old Style" w:cs="Times New Roman"/>
              </w:rPr>
              <w:t>3</w:t>
            </w:r>
            <w:r w:rsidRPr="008B5A4D">
              <w:rPr>
                <w:rFonts w:ascii="Bookman Old Style" w:hAnsi="Bookman Old Style" w:cs="Times New Roman"/>
              </w:rPr>
              <w:t>), mencakup:</w:t>
            </w:r>
          </w:p>
          <w:p w:rsidR="00010DBB" w:rsidRPr="008B5A4D" w:rsidRDefault="00010DBB" w:rsidP="00D73380">
            <w:pPr>
              <w:numPr>
                <w:ilvl w:val="0"/>
                <w:numId w:val="106"/>
              </w:numPr>
              <w:ind w:left="882" w:hanging="315"/>
              <w:jc w:val="both"/>
              <w:rPr>
                <w:rFonts w:ascii="Bookman Old Style" w:hAnsi="Bookman Old Style" w:cs="Times New Roman"/>
              </w:rPr>
            </w:pPr>
            <w:r w:rsidRPr="008B5A4D">
              <w:rPr>
                <w:rFonts w:ascii="Bookman Old Style" w:hAnsi="Bookman Old Style" w:cs="Times New Roman"/>
              </w:rPr>
              <w:t>pengurangan sampah untuk sampah rumah tangga dan sampah sejenis sampah rumah tangga meliputi pembatasan timbulan sampah</w:t>
            </w:r>
            <w:r w:rsidRPr="008B5A4D">
              <w:rPr>
                <w:rFonts w:ascii="Bookman Old Style" w:hAnsi="Bookman Old Style" w:cs="Times New Roman"/>
                <w:i/>
                <w:iCs/>
              </w:rPr>
              <w:t>,</w:t>
            </w:r>
            <w:r w:rsidRPr="008B5A4D">
              <w:rPr>
                <w:rFonts w:ascii="Bookman Old Style" w:hAnsi="Bookman Old Style" w:cs="Times New Roman"/>
              </w:rPr>
              <w:t xml:space="preserve"> pendauran ulang </w:t>
            </w:r>
            <w:r w:rsidRPr="008B5A4D">
              <w:rPr>
                <w:rFonts w:ascii="Bookman Old Style" w:hAnsi="Bookman Old Style" w:cs="Times New Roman"/>
              </w:rPr>
              <w:lastRenderedPageBreak/>
              <w:t>sampah</w:t>
            </w:r>
            <w:r w:rsidRPr="008B5A4D">
              <w:rPr>
                <w:rFonts w:ascii="Bookman Old Style" w:hAnsi="Bookman Old Style" w:cs="Times New Roman"/>
                <w:i/>
                <w:iCs/>
              </w:rPr>
              <w:t>;</w:t>
            </w:r>
            <w:r w:rsidRPr="008B5A4D">
              <w:rPr>
                <w:rFonts w:ascii="Bookman Old Style" w:hAnsi="Bookman Old Style" w:cs="Times New Roman"/>
              </w:rPr>
              <w:t xml:space="preserve"> dan/atau pemanfaatan kembali sampah;</w:t>
            </w:r>
          </w:p>
          <w:p w:rsidR="00010DBB" w:rsidRPr="008B5A4D" w:rsidRDefault="00010DBB" w:rsidP="00D73380">
            <w:pPr>
              <w:numPr>
                <w:ilvl w:val="0"/>
                <w:numId w:val="106"/>
              </w:numPr>
              <w:ind w:left="882" w:hanging="315"/>
              <w:jc w:val="both"/>
              <w:rPr>
                <w:rFonts w:ascii="Bookman Old Style" w:hAnsi="Bookman Old Style" w:cs="Times New Roman"/>
              </w:rPr>
            </w:pPr>
            <w:r w:rsidRPr="008B5A4D">
              <w:rPr>
                <w:rFonts w:ascii="Bookman Old Style" w:hAnsi="Bookman Old Style" w:cs="Times New Roman"/>
              </w:rPr>
              <w:t>penanganan sampah untuk sampah rumah tangga dan sampah sejenis sampah rumah tangga meliputi pemilahan, pe</w:t>
            </w:r>
            <w:r w:rsidR="00835153" w:rsidRPr="008B5A4D">
              <w:rPr>
                <w:rFonts w:ascii="Bookman Old Style" w:hAnsi="Bookman Old Style" w:cs="Times New Roman"/>
              </w:rPr>
              <w:t>n</w:t>
            </w:r>
            <w:r w:rsidRPr="008B5A4D">
              <w:rPr>
                <w:rFonts w:ascii="Bookman Old Style" w:hAnsi="Bookman Old Style" w:cs="Times New Roman"/>
              </w:rPr>
              <w:t>gumpulan, pengangkutan, pengolahan, dan pemrosesan akhir; dan</w:t>
            </w:r>
          </w:p>
          <w:p w:rsidR="00010DBB" w:rsidRPr="008B5A4D" w:rsidRDefault="00010DBB" w:rsidP="00D73380">
            <w:pPr>
              <w:numPr>
                <w:ilvl w:val="0"/>
                <w:numId w:val="106"/>
              </w:numPr>
              <w:tabs>
                <w:tab w:val="left" w:pos="882"/>
              </w:tabs>
              <w:ind w:left="882" w:hanging="315"/>
              <w:jc w:val="both"/>
              <w:rPr>
                <w:rFonts w:ascii="Bookman Old Style" w:hAnsi="Bookman Old Style" w:cs="Times New Roman"/>
              </w:rPr>
            </w:pPr>
            <w:r w:rsidRPr="008B5A4D">
              <w:rPr>
                <w:rFonts w:ascii="Bookman Old Style" w:hAnsi="Bookman Old Style" w:cs="Times New Roman"/>
              </w:rPr>
              <w:t xml:space="preserve">pedoman pengelolaan sampah spesifik akan diatur dengan Peraturan Bupati. </w:t>
            </w:r>
          </w:p>
          <w:p w:rsidR="00010DBB" w:rsidRPr="008B5A4D" w:rsidRDefault="00010DBB" w:rsidP="00D73380">
            <w:pPr>
              <w:numPr>
                <w:ilvl w:val="0"/>
                <w:numId w:val="105"/>
              </w:numPr>
              <w:tabs>
                <w:tab w:val="clear" w:pos="4500"/>
                <w:tab w:val="num" w:pos="567"/>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Penanganan sampah, sebagaimana dimaksud pada ayat (</w:t>
            </w:r>
            <w:r w:rsidR="00774F40" w:rsidRPr="008B5A4D">
              <w:rPr>
                <w:rFonts w:ascii="Bookman Old Style" w:hAnsi="Bookman Old Style" w:cs="Times New Roman"/>
              </w:rPr>
              <w:t>3</w:t>
            </w:r>
            <w:r w:rsidRPr="008B5A4D">
              <w:rPr>
                <w:rFonts w:ascii="Bookman Old Style" w:hAnsi="Bookman Old Style" w:cs="Times New Roman"/>
              </w:rPr>
              <w:t xml:space="preserve">), dilaksanakan melalui: </w:t>
            </w:r>
          </w:p>
          <w:p w:rsidR="00010DBB" w:rsidRPr="008B5A4D" w:rsidRDefault="00010DBB" w:rsidP="00D73380">
            <w:pPr>
              <w:pStyle w:val="List2"/>
              <w:numPr>
                <w:ilvl w:val="2"/>
                <w:numId w:val="248"/>
              </w:numPr>
              <w:tabs>
                <w:tab w:val="clear" w:pos="2160"/>
                <w:tab w:val="num" w:pos="882"/>
              </w:tabs>
              <w:spacing w:before="0"/>
              <w:ind w:left="882" w:hanging="315"/>
              <w:rPr>
                <w:rFonts w:ascii="Bookman Old Style" w:hAnsi="Bookman Old Style"/>
              </w:rPr>
            </w:pPr>
            <w:r w:rsidRPr="008B5A4D">
              <w:rPr>
                <w:rFonts w:ascii="Bookman Old Style" w:hAnsi="Bookman Old Style"/>
              </w:rPr>
              <w:t xml:space="preserve">sampah rumah tangga dan sampah sejenis rumah tangga dikumpulkan setelah melalui tahapan pengurangan sampah, ke transfer depo atau ke </w:t>
            </w:r>
            <w:r w:rsidR="00CF63C5" w:rsidRPr="008B5A4D">
              <w:rPr>
                <w:rFonts w:ascii="Bookman Old Style" w:hAnsi="Bookman Old Style"/>
              </w:rPr>
              <w:t>t</w:t>
            </w:r>
            <w:r w:rsidRPr="008B5A4D">
              <w:rPr>
                <w:rFonts w:ascii="Bookman Old Style" w:hAnsi="Bookman Old Style"/>
              </w:rPr>
              <w:t xml:space="preserve">empat </w:t>
            </w:r>
            <w:r w:rsidR="00CF63C5" w:rsidRPr="008B5A4D">
              <w:rPr>
                <w:rFonts w:ascii="Bookman Old Style" w:hAnsi="Bookman Old Style"/>
              </w:rPr>
              <w:t>p</w:t>
            </w:r>
            <w:r w:rsidRPr="008B5A4D">
              <w:rPr>
                <w:rFonts w:ascii="Bookman Old Style" w:hAnsi="Bookman Old Style"/>
              </w:rPr>
              <w:t xml:space="preserve">enampungan </w:t>
            </w:r>
            <w:r w:rsidR="00CF63C5" w:rsidRPr="008B5A4D">
              <w:rPr>
                <w:rFonts w:ascii="Bookman Old Style" w:hAnsi="Bookman Old Style"/>
              </w:rPr>
              <w:t>s</w:t>
            </w:r>
            <w:r w:rsidRPr="008B5A4D">
              <w:rPr>
                <w:rFonts w:ascii="Bookman Old Style" w:hAnsi="Bookman Old Style"/>
              </w:rPr>
              <w:t xml:space="preserve">ementara </w:t>
            </w:r>
            <w:r w:rsidR="00EE351D" w:rsidRPr="008B5A4D">
              <w:rPr>
                <w:rFonts w:ascii="Bookman Old Style" w:hAnsi="Bookman Old Style"/>
              </w:rPr>
              <w:t>(T</w:t>
            </w:r>
            <w:r w:rsidRPr="008B5A4D">
              <w:rPr>
                <w:rFonts w:ascii="Bookman Old Style" w:hAnsi="Bookman Old Style"/>
              </w:rPr>
              <w:t>PS</w:t>
            </w:r>
            <w:r w:rsidR="00EE351D" w:rsidRPr="008B5A4D">
              <w:rPr>
                <w:rFonts w:ascii="Bookman Old Style" w:hAnsi="Bookman Old Style"/>
              </w:rPr>
              <w:t>)</w:t>
            </w:r>
            <w:r w:rsidR="00EE3FD7" w:rsidRPr="008B5A4D">
              <w:rPr>
                <w:rFonts w:ascii="Bookman Old Style" w:hAnsi="Bookman Old Style"/>
              </w:rPr>
              <w:t xml:space="preserve"> tersebar di tiap desa di tiap kecamatan</w:t>
            </w:r>
            <w:r w:rsidR="00A07F72" w:rsidRPr="008B5A4D">
              <w:rPr>
                <w:rFonts w:ascii="Bookman Old Style" w:hAnsi="Bookman Old Style"/>
              </w:rPr>
              <w:t xml:space="preserve"> seluruh wilayah kabupaten oleh</w:t>
            </w:r>
            <w:r w:rsidRPr="008B5A4D">
              <w:rPr>
                <w:rFonts w:ascii="Bookman Old Style" w:hAnsi="Bookman Old Style"/>
              </w:rPr>
              <w:t>;</w:t>
            </w:r>
            <w:r w:rsidR="00D71E50" w:rsidRPr="008B5A4D">
              <w:rPr>
                <w:rFonts w:ascii="Bookman Old Style" w:hAnsi="Bookman Old Style"/>
              </w:rPr>
              <w:t xml:space="preserve"> dan</w:t>
            </w:r>
            <w:r w:rsidRPr="008B5A4D">
              <w:rPr>
                <w:rFonts w:ascii="Bookman Old Style" w:hAnsi="Bookman Old Style"/>
              </w:rPr>
              <w:t xml:space="preserve"> </w:t>
            </w:r>
          </w:p>
          <w:p w:rsidR="00010DBB" w:rsidRPr="008B5A4D" w:rsidRDefault="00EE351D" w:rsidP="00D73380">
            <w:pPr>
              <w:pStyle w:val="List2"/>
              <w:numPr>
                <w:ilvl w:val="2"/>
                <w:numId w:val="248"/>
              </w:numPr>
              <w:tabs>
                <w:tab w:val="clear" w:pos="2160"/>
                <w:tab w:val="num" w:pos="882"/>
              </w:tabs>
              <w:spacing w:before="0"/>
              <w:ind w:left="882" w:hanging="315"/>
              <w:rPr>
                <w:rFonts w:ascii="Bookman Old Style" w:hAnsi="Bookman Old Style"/>
              </w:rPr>
            </w:pPr>
            <w:r w:rsidRPr="008B5A4D">
              <w:rPr>
                <w:rFonts w:ascii="Bookman Old Style" w:hAnsi="Bookman Old Style"/>
              </w:rPr>
              <w:t xml:space="preserve">pengurangan sampah  di transfer depo atau TPS </w:t>
            </w:r>
            <w:r w:rsidR="00010DBB" w:rsidRPr="008B5A4D">
              <w:rPr>
                <w:rFonts w:ascii="Bookman Old Style" w:hAnsi="Bookman Old Style"/>
              </w:rPr>
              <w:t xml:space="preserve">sebelum </w:t>
            </w:r>
            <w:r w:rsidRPr="008B5A4D">
              <w:rPr>
                <w:rFonts w:ascii="Bookman Old Style" w:hAnsi="Bookman Old Style"/>
              </w:rPr>
              <w:t xml:space="preserve">diangkut ke </w:t>
            </w:r>
            <w:r w:rsidR="00CF63C5" w:rsidRPr="008B5A4D">
              <w:rPr>
                <w:rFonts w:ascii="Bookman Old Style" w:hAnsi="Bookman Old Style"/>
              </w:rPr>
              <w:t>t</w:t>
            </w:r>
            <w:r w:rsidRPr="008B5A4D">
              <w:rPr>
                <w:rFonts w:ascii="Bookman Old Style" w:hAnsi="Bookman Old Style"/>
              </w:rPr>
              <w:t xml:space="preserve">empat </w:t>
            </w:r>
            <w:r w:rsidR="00CF63C5" w:rsidRPr="008B5A4D">
              <w:rPr>
                <w:rFonts w:ascii="Bookman Old Style" w:hAnsi="Bookman Old Style"/>
              </w:rPr>
              <w:t>p</w:t>
            </w:r>
            <w:r w:rsidRPr="008B5A4D">
              <w:rPr>
                <w:rFonts w:ascii="Bookman Old Style" w:hAnsi="Bookman Old Style"/>
              </w:rPr>
              <w:t xml:space="preserve">emrosesan </w:t>
            </w:r>
            <w:r w:rsidR="00CF63C5" w:rsidRPr="008B5A4D">
              <w:rPr>
                <w:rFonts w:ascii="Bookman Old Style" w:hAnsi="Bookman Old Style"/>
              </w:rPr>
              <w:t>a</w:t>
            </w:r>
            <w:r w:rsidRPr="008B5A4D">
              <w:rPr>
                <w:rFonts w:ascii="Bookman Old Style" w:hAnsi="Bookman Old Style"/>
              </w:rPr>
              <w:t>khir (</w:t>
            </w:r>
            <w:r w:rsidR="00010DBB" w:rsidRPr="008B5A4D">
              <w:rPr>
                <w:rFonts w:ascii="Bookman Old Style" w:hAnsi="Bookman Old Style"/>
              </w:rPr>
              <w:t>TPA</w:t>
            </w:r>
            <w:r w:rsidR="00D71E50" w:rsidRPr="008B5A4D">
              <w:rPr>
                <w:rFonts w:ascii="Bookman Old Style" w:hAnsi="Bookman Old Style"/>
              </w:rPr>
              <w:t>).</w:t>
            </w:r>
            <w:r w:rsidR="00010DBB" w:rsidRPr="008B5A4D">
              <w:rPr>
                <w:rFonts w:ascii="Bookman Old Style" w:hAnsi="Bookman Old Style"/>
              </w:rPr>
              <w:t xml:space="preserve"> </w:t>
            </w:r>
          </w:p>
          <w:p w:rsidR="00010DBB" w:rsidRPr="008B5A4D" w:rsidRDefault="00010DBB" w:rsidP="00D73380">
            <w:pPr>
              <w:numPr>
                <w:ilvl w:val="0"/>
                <w:numId w:val="105"/>
              </w:numPr>
              <w:tabs>
                <w:tab w:val="clear" w:pos="4500"/>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 xml:space="preserve">Tempat </w:t>
            </w:r>
            <w:r w:rsidR="00CF63C5" w:rsidRPr="008B5A4D">
              <w:rPr>
                <w:rFonts w:ascii="Bookman Old Style" w:hAnsi="Bookman Old Style" w:cs="Times New Roman"/>
              </w:rPr>
              <w:t>p</w:t>
            </w:r>
            <w:r w:rsidRPr="008B5A4D">
              <w:rPr>
                <w:rFonts w:ascii="Bookman Old Style" w:hAnsi="Bookman Old Style" w:cs="Times New Roman"/>
              </w:rPr>
              <w:t xml:space="preserve">emrosesan </w:t>
            </w:r>
            <w:r w:rsidR="00CF63C5" w:rsidRPr="008B5A4D">
              <w:rPr>
                <w:rFonts w:ascii="Bookman Old Style" w:hAnsi="Bookman Old Style" w:cs="Times New Roman"/>
              </w:rPr>
              <w:t>a</w:t>
            </w:r>
            <w:r w:rsidRPr="008B5A4D">
              <w:rPr>
                <w:rFonts w:ascii="Bookman Old Style" w:hAnsi="Bookman Old Style" w:cs="Times New Roman"/>
              </w:rPr>
              <w:t xml:space="preserve">khir (TPA) </w:t>
            </w:r>
            <w:r w:rsidR="00EE351D" w:rsidRPr="008B5A4D">
              <w:rPr>
                <w:rFonts w:ascii="Bookman Old Style" w:hAnsi="Bookman Old Style" w:cs="Times New Roman"/>
              </w:rPr>
              <w:t>K</w:t>
            </w:r>
            <w:r w:rsidRPr="008B5A4D">
              <w:rPr>
                <w:rFonts w:ascii="Bookman Old Style" w:hAnsi="Bookman Old Style" w:cs="Times New Roman"/>
              </w:rPr>
              <w:t xml:space="preserve">abupaten </w:t>
            </w:r>
            <w:r w:rsidR="00EE351D" w:rsidRPr="008B5A4D">
              <w:rPr>
                <w:rFonts w:ascii="Bookman Old Style" w:hAnsi="Bookman Old Style" w:cs="Times New Roman"/>
              </w:rPr>
              <w:t xml:space="preserve">terletak di Dusun Bangklet,  Desa Kayubihi, Kecamatan Bangli, sekaligus merupakan TPA Regional Bangli </w:t>
            </w:r>
            <w:r w:rsidRPr="008B5A4D">
              <w:rPr>
                <w:rFonts w:ascii="Bookman Old Style" w:hAnsi="Bookman Old Style" w:cs="Times New Roman"/>
              </w:rPr>
              <w:t>melayani seluruh wilayah Kab</w:t>
            </w:r>
            <w:r w:rsidR="00EE351D" w:rsidRPr="008B5A4D">
              <w:rPr>
                <w:rFonts w:ascii="Bookman Old Style" w:hAnsi="Bookman Old Style" w:cs="Times New Roman"/>
              </w:rPr>
              <w:t>u</w:t>
            </w:r>
            <w:r w:rsidRPr="008B5A4D">
              <w:rPr>
                <w:rFonts w:ascii="Bookman Old Style" w:hAnsi="Bookman Old Style" w:cs="Times New Roman"/>
              </w:rPr>
              <w:t>paten</w:t>
            </w:r>
            <w:r w:rsidR="00EE351D" w:rsidRPr="008B5A4D">
              <w:rPr>
                <w:rFonts w:ascii="Bookman Old Style" w:hAnsi="Bookman Old Style" w:cs="Times New Roman"/>
              </w:rPr>
              <w:t xml:space="preserve">, </w:t>
            </w:r>
            <w:r w:rsidRPr="008B5A4D">
              <w:rPr>
                <w:rFonts w:ascii="Bookman Old Style" w:hAnsi="Bookman Old Style" w:cs="Times New Roman"/>
              </w:rPr>
              <w:t xml:space="preserve">sebagian </w:t>
            </w:r>
            <w:r w:rsidR="00EE351D" w:rsidRPr="008B5A4D">
              <w:rPr>
                <w:rFonts w:ascii="Bookman Old Style" w:hAnsi="Bookman Old Style" w:cs="Times New Roman"/>
              </w:rPr>
              <w:t xml:space="preserve">wilayah </w:t>
            </w:r>
            <w:r w:rsidRPr="008B5A4D">
              <w:rPr>
                <w:rFonts w:ascii="Bookman Old Style" w:hAnsi="Bookman Old Style" w:cs="Times New Roman"/>
              </w:rPr>
              <w:t xml:space="preserve">Kabupaten Gianyar (Kecamatan Payangan, </w:t>
            </w:r>
            <w:r w:rsidR="00EE351D" w:rsidRPr="008B5A4D">
              <w:rPr>
                <w:rFonts w:ascii="Bookman Old Style" w:hAnsi="Bookman Old Style" w:cs="Times New Roman"/>
              </w:rPr>
              <w:t xml:space="preserve">Kecamatan </w:t>
            </w:r>
            <w:r w:rsidR="00A07F72" w:rsidRPr="008B5A4D">
              <w:rPr>
                <w:rFonts w:ascii="Bookman Old Style" w:hAnsi="Bookman Old Style" w:cs="Times New Roman"/>
              </w:rPr>
              <w:t>Tegal</w:t>
            </w:r>
            <w:r w:rsidRPr="008B5A4D">
              <w:rPr>
                <w:rFonts w:ascii="Bookman Old Style" w:hAnsi="Bookman Old Style" w:cs="Times New Roman"/>
              </w:rPr>
              <w:t>alang</w:t>
            </w:r>
            <w:r w:rsidR="00EE351D" w:rsidRPr="008B5A4D">
              <w:rPr>
                <w:rFonts w:ascii="Bookman Old Style" w:hAnsi="Bookman Old Style" w:cs="Times New Roman"/>
              </w:rPr>
              <w:t xml:space="preserve"> dan Kecamatan </w:t>
            </w:r>
            <w:r w:rsidRPr="008B5A4D">
              <w:rPr>
                <w:rFonts w:ascii="Bookman Old Style" w:hAnsi="Bookman Old Style" w:cs="Times New Roman"/>
              </w:rPr>
              <w:t xml:space="preserve">Tampaksiring), </w:t>
            </w:r>
            <w:r w:rsidR="00EE351D" w:rsidRPr="008B5A4D">
              <w:rPr>
                <w:rFonts w:ascii="Bookman Old Style" w:hAnsi="Bookman Old Style" w:cs="Times New Roman"/>
              </w:rPr>
              <w:t xml:space="preserve">dan </w:t>
            </w:r>
            <w:r w:rsidRPr="008B5A4D">
              <w:rPr>
                <w:rFonts w:ascii="Bookman Old Style" w:hAnsi="Bookman Old Style" w:cs="Times New Roman"/>
              </w:rPr>
              <w:t xml:space="preserve">sebagian </w:t>
            </w:r>
            <w:r w:rsidR="00EE351D" w:rsidRPr="008B5A4D">
              <w:rPr>
                <w:rFonts w:ascii="Bookman Old Style" w:hAnsi="Bookman Old Style" w:cs="Times New Roman"/>
              </w:rPr>
              <w:t xml:space="preserve">wilayah </w:t>
            </w:r>
            <w:r w:rsidRPr="008B5A4D">
              <w:rPr>
                <w:rFonts w:ascii="Bookman Old Style" w:hAnsi="Bookman Old Style" w:cs="Times New Roman"/>
              </w:rPr>
              <w:t xml:space="preserve">Kabupaten Karangasem (Kecamatan Sidemen, </w:t>
            </w:r>
            <w:r w:rsidR="00EE351D" w:rsidRPr="008B5A4D">
              <w:rPr>
                <w:rFonts w:ascii="Bookman Old Style" w:hAnsi="Bookman Old Style" w:cs="Times New Roman"/>
              </w:rPr>
              <w:t xml:space="preserve">Kecamatan </w:t>
            </w:r>
            <w:r w:rsidRPr="008B5A4D">
              <w:rPr>
                <w:rFonts w:ascii="Bookman Old Style" w:hAnsi="Bookman Old Style" w:cs="Times New Roman"/>
              </w:rPr>
              <w:t xml:space="preserve">Rendang dan </w:t>
            </w:r>
            <w:r w:rsidR="00EE351D" w:rsidRPr="008B5A4D">
              <w:rPr>
                <w:rFonts w:ascii="Bookman Old Style" w:hAnsi="Bookman Old Style" w:cs="Times New Roman"/>
              </w:rPr>
              <w:t xml:space="preserve">Kecamatan </w:t>
            </w:r>
            <w:r w:rsidRPr="008B5A4D">
              <w:rPr>
                <w:rFonts w:ascii="Bookman Old Style" w:hAnsi="Bookman Old Style" w:cs="Times New Roman"/>
              </w:rPr>
              <w:t>Selat).</w:t>
            </w:r>
          </w:p>
          <w:p w:rsidR="00FC602A" w:rsidRPr="008B5A4D" w:rsidRDefault="00FC602A" w:rsidP="00D73380">
            <w:pPr>
              <w:numPr>
                <w:ilvl w:val="0"/>
                <w:numId w:val="105"/>
              </w:numPr>
              <w:tabs>
                <w:tab w:val="clear" w:pos="4500"/>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 xml:space="preserve">Penyelenggaraan sistem pengelolaan air limbah sebagaimana dimaksud pada ayat (1), huruf </w:t>
            </w:r>
            <w:r w:rsidR="00774F40" w:rsidRPr="008B5A4D">
              <w:rPr>
                <w:rFonts w:ascii="Bookman Old Style" w:hAnsi="Bookman Old Style" w:cs="Times New Roman"/>
              </w:rPr>
              <w:t>c</w:t>
            </w:r>
            <w:r w:rsidRPr="008B5A4D">
              <w:rPr>
                <w:rFonts w:ascii="Bookman Old Style" w:hAnsi="Bookman Old Style" w:cs="Times New Roman"/>
              </w:rPr>
              <w:t>, dilakukan dengan:</w:t>
            </w:r>
          </w:p>
          <w:p w:rsidR="00FC602A" w:rsidRPr="008B5A4D" w:rsidRDefault="00F56E3E" w:rsidP="00D73380">
            <w:pPr>
              <w:numPr>
                <w:ilvl w:val="0"/>
                <w:numId w:val="107"/>
              </w:numPr>
              <w:tabs>
                <w:tab w:val="left" w:pos="882"/>
              </w:tabs>
              <w:autoSpaceDE w:val="0"/>
              <w:autoSpaceDN w:val="0"/>
              <w:adjustRightInd w:val="0"/>
              <w:ind w:left="882" w:hanging="315"/>
              <w:jc w:val="both"/>
              <w:rPr>
                <w:rFonts w:ascii="Bookman Old Style" w:hAnsi="Bookman Old Style" w:cs="Times New Roman"/>
                <w:lang w:eastAsia="id-ID"/>
              </w:rPr>
            </w:pPr>
            <w:r w:rsidRPr="008B5A4D">
              <w:rPr>
                <w:rFonts w:ascii="Bookman Old Style" w:hAnsi="Bookman Old Style" w:cs="Times New Roman"/>
                <w:lang w:eastAsia="id-ID"/>
              </w:rPr>
              <w:t>s</w:t>
            </w:r>
            <w:r w:rsidR="00FC602A" w:rsidRPr="008B5A4D">
              <w:rPr>
                <w:rFonts w:ascii="Bookman Old Style" w:hAnsi="Bookman Old Style" w:cs="Times New Roman"/>
                <w:lang w:eastAsia="id-ID"/>
              </w:rPr>
              <w:t>istem pembuangan air limbah setempat yang dilakukan secara individual yang diarahkan terutama pada kawasan permukiman yang letaknya tersebar dan di kawasan perdesaan</w:t>
            </w:r>
            <w:r w:rsidRPr="008B5A4D">
              <w:rPr>
                <w:rFonts w:ascii="Bookman Old Style" w:hAnsi="Bookman Old Style" w:cs="Times New Roman"/>
                <w:lang w:eastAsia="id-ID"/>
              </w:rPr>
              <w:t>;</w:t>
            </w:r>
          </w:p>
          <w:p w:rsidR="00FC602A" w:rsidRPr="008B5A4D" w:rsidRDefault="00F56E3E" w:rsidP="00D73380">
            <w:pPr>
              <w:numPr>
                <w:ilvl w:val="0"/>
                <w:numId w:val="107"/>
              </w:numPr>
              <w:tabs>
                <w:tab w:val="left" w:pos="882"/>
              </w:tabs>
              <w:autoSpaceDE w:val="0"/>
              <w:autoSpaceDN w:val="0"/>
              <w:adjustRightInd w:val="0"/>
              <w:ind w:left="882" w:hanging="315"/>
              <w:jc w:val="both"/>
              <w:rPr>
                <w:rFonts w:ascii="Bookman Old Style" w:hAnsi="Bookman Old Style" w:cs="Times New Roman"/>
                <w:lang w:eastAsia="id-ID"/>
              </w:rPr>
            </w:pPr>
            <w:r w:rsidRPr="008B5A4D">
              <w:rPr>
                <w:rFonts w:ascii="Bookman Old Style" w:hAnsi="Bookman Old Style" w:cs="Times New Roman"/>
                <w:lang w:eastAsia="id-ID"/>
              </w:rPr>
              <w:t>s</w:t>
            </w:r>
            <w:r w:rsidR="00FC602A" w:rsidRPr="008B5A4D">
              <w:rPr>
                <w:rFonts w:ascii="Bookman Old Style" w:hAnsi="Bookman Old Style" w:cs="Times New Roman"/>
                <w:lang w:eastAsia="id-ID"/>
              </w:rPr>
              <w:t>istem pembuangan air limbah terpusat yang dilakukan secara kolektif melalui jaringan pengumpul dan diolah serta dibuang secara terpusat yang diarahkan pada kawasan yang padat kegiatan</w:t>
            </w:r>
            <w:r w:rsidRPr="008B5A4D">
              <w:rPr>
                <w:rFonts w:ascii="Bookman Old Style" w:hAnsi="Bookman Old Style" w:cs="Times New Roman"/>
                <w:lang w:eastAsia="id-ID"/>
              </w:rPr>
              <w:t>;</w:t>
            </w:r>
            <w:r w:rsidR="00FC602A" w:rsidRPr="008B5A4D">
              <w:rPr>
                <w:rFonts w:ascii="Bookman Old Style" w:hAnsi="Bookman Old Style" w:cs="Times New Roman"/>
                <w:lang w:eastAsia="id-ID"/>
              </w:rPr>
              <w:t xml:space="preserve"> </w:t>
            </w:r>
          </w:p>
          <w:p w:rsidR="00FC602A" w:rsidRPr="008B5A4D" w:rsidRDefault="00F56E3E" w:rsidP="00D73380">
            <w:pPr>
              <w:numPr>
                <w:ilvl w:val="0"/>
                <w:numId w:val="107"/>
              </w:numPr>
              <w:tabs>
                <w:tab w:val="left" w:pos="882"/>
              </w:tabs>
              <w:autoSpaceDE w:val="0"/>
              <w:autoSpaceDN w:val="0"/>
              <w:adjustRightInd w:val="0"/>
              <w:ind w:left="882" w:hanging="315"/>
              <w:jc w:val="both"/>
              <w:rPr>
                <w:rFonts w:ascii="Bookman Old Style" w:hAnsi="Bookman Old Style" w:cs="Times New Roman"/>
                <w:lang w:eastAsia="id-ID"/>
              </w:rPr>
            </w:pPr>
            <w:r w:rsidRPr="008B5A4D">
              <w:rPr>
                <w:rFonts w:ascii="Bookman Old Style" w:hAnsi="Bookman Old Style" w:cs="Times New Roman"/>
                <w:lang w:eastAsia="id-ID"/>
              </w:rPr>
              <w:t>s</w:t>
            </w:r>
            <w:r w:rsidR="00FC602A" w:rsidRPr="008B5A4D">
              <w:rPr>
                <w:rFonts w:ascii="Bookman Old Style" w:hAnsi="Bookman Old Style" w:cs="Times New Roman"/>
                <w:lang w:eastAsia="id-ID"/>
              </w:rPr>
              <w:t>istem pembuangan terpusat skala kecil pada kawasan permukiman padat perkotaan yang tidak terlayani sistem jaringan air limbah terpusat kota dalam bentuk Sistem Sanitasi Masyarakat (Sanimas)</w:t>
            </w:r>
            <w:r w:rsidRPr="008B5A4D">
              <w:rPr>
                <w:rFonts w:ascii="Bookman Old Style" w:hAnsi="Bookman Old Style" w:cs="Times New Roman"/>
                <w:lang w:eastAsia="id-ID"/>
              </w:rPr>
              <w:t>;</w:t>
            </w:r>
            <w:r w:rsidR="00781F26" w:rsidRPr="008B5A4D">
              <w:rPr>
                <w:rFonts w:ascii="Bookman Old Style" w:hAnsi="Bookman Old Style" w:cs="Times New Roman"/>
                <w:lang w:eastAsia="id-ID"/>
              </w:rPr>
              <w:t xml:space="preserve"> </w:t>
            </w:r>
            <w:r w:rsidRPr="008B5A4D">
              <w:rPr>
                <w:rFonts w:ascii="Bookman Old Style" w:hAnsi="Bookman Old Style" w:cs="Times New Roman"/>
                <w:lang w:eastAsia="id-ID"/>
              </w:rPr>
              <w:t>dan</w:t>
            </w:r>
            <w:r w:rsidR="00FC602A" w:rsidRPr="008B5A4D">
              <w:rPr>
                <w:rFonts w:ascii="Bookman Old Style" w:hAnsi="Bookman Old Style" w:cs="Times New Roman"/>
                <w:lang w:eastAsia="id-ID"/>
              </w:rPr>
              <w:t xml:space="preserve"> </w:t>
            </w:r>
          </w:p>
          <w:p w:rsidR="00FC602A" w:rsidRPr="008B5A4D" w:rsidRDefault="00F56E3E" w:rsidP="00D73380">
            <w:pPr>
              <w:numPr>
                <w:ilvl w:val="0"/>
                <w:numId w:val="107"/>
              </w:numPr>
              <w:tabs>
                <w:tab w:val="left" w:pos="882"/>
              </w:tabs>
              <w:autoSpaceDE w:val="0"/>
              <w:autoSpaceDN w:val="0"/>
              <w:adjustRightInd w:val="0"/>
              <w:ind w:left="882" w:hanging="315"/>
              <w:jc w:val="both"/>
              <w:rPr>
                <w:rFonts w:ascii="Bookman Old Style" w:hAnsi="Bookman Old Style" w:cs="Times New Roman"/>
                <w:lang w:eastAsia="id-ID"/>
              </w:rPr>
            </w:pPr>
            <w:r w:rsidRPr="008B5A4D">
              <w:rPr>
                <w:rFonts w:ascii="Bookman Old Style" w:hAnsi="Bookman Old Style" w:cs="Times New Roman"/>
                <w:lang w:eastAsia="id-ID"/>
              </w:rPr>
              <w:t>p</w:t>
            </w:r>
            <w:r w:rsidR="00FC602A" w:rsidRPr="008B5A4D">
              <w:rPr>
                <w:rFonts w:ascii="Bookman Old Style" w:hAnsi="Bookman Old Style" w:cs="Times New Roman"/>
                <w:lang w:eastAsia="id-ID"/>
              </w:rPr>
              <w:t xml:space="preserve">ada  kawasan pelayanan yang memiliki karakterisitik kualitas dan kuantitas  Air limbah  yang sangat berbeda, dengan lingkungan sekitarnya, di arahkan untuk memiliki sistem pengolahan dan pengelolaan secara tersendiri  (seperti : kawasan industri, rumah sakit, hotel,  </w:t>
            </w:r>
            <w:r w:rsidR="00781F26" w:rsidRPr="008B5A4D">
              <w:rPr>
                <w:rFonts w:ascii="Bookman Old Style" w:hAnsi="Bookman Old Style" w:cs="Times New Roman"/>
                <w:lang w:eastAsia="id-ID"/>
              </w:rPr>
              <w:t xml:space="preserve">rumah makan </w:t>
            </w:r>
            <w:r w:rsidR="00FC602A" w:rsidRPr="008B5A4D">
              <w:rPr>
                <w:rFonts w:ascii="Bookman Old Style" w:hAnsi="Bookman Old Style" w:cs="Times New Roman"/>
                <w:lang w:eastAsia="id-ID"/>
              </w:rPr>
              <w:t>dan sebagainya)</w:t>
            </w:r>
            <w:r w:rsidRPr="008B5A4D">
              <w:rPr>
                <w:rFonts w:ascii="Bookman Old Style" w:hAnsi="Bookman Old Style" w:cs="Times New Roman"/>
                <w:lang w:eastAsia="id-ID"/>
              </w:rPr>
              <w:t>.</w:t>
            </w:r>
          </w:p>
          <w:p w:rsidR="004438AB" w:rsidRPr="008B5A4D" w:rsidRDefault="004438AB" w:rsidP="00D73380">
            <w:pPr>
              <w:numPr>
                <w:ilvl w:val="0"/>
                <w:numId w:val="105"/>
              </w:numPr>
              <w:tabs>
                <w:tab w:val="clear" w:pos="4500"/>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Pengembangan sistem pembuangan air limbah terpusat sebagaimana dimaksud pada ayat (</w:t>
            </w:r>
            <w:r w:rsidR="00966E99" w:rsidRPr="008B5A4D">
              <w:rPr>
                <w:rFonts w:ascii="Bookman Old Style" w:hAnsi="Bookman Old Style" w:cs="Times New Roman"/>
              </w:rPr>
              <w:t>7</w:t>
            </w:r>
            <w:r w:rsidRPr="008B5A4D">
              <w:rPr>
                <w:rFonts w:ascii="Bookman Old Style" w:hAnsi="Bookman Old Style" w:cs="Times New Roman"/>
              </w:rPr>
              <w:t>) huruh b, di Kabupaten beserta wilayah pelayanannya dalam jangka menengah, diarahkan pada :</w:t>
            </w:r>
          </w:p>
          <w:p w:rsidR="004438AB" w:rsidRPr="008B5A4D" w:rsidRDefault="004438AB" w:rsidP="00D73380">
            <w:pPr>
              <w:pStyle w:val="ListParagraph"/>
              <w:numPr>
                <w:ilvl w:val="0"/>
                <w:numId w:val="112"/>
              </w:numPr>
              <w:tabs>
                <w:tab w:val="left" w:pos="974"/>
              </w:tabs>
              <w:ind w:left="974"/>
              <w:jc w:val="both"/>
              <w:rPr>
                <w:rFonts w:ascii="Bookman Old Style" w:hAnsi="Bookman Old Style" w:cs="Times New Roman"/>
              </w:rPr>
            </w:pPr>
            <w:r w:rsidRPr="008B5A4D">
              <w:rPr>
                <w:rFonts w:ascii="Bookman Old Style" w:hAnsi="Bookman Old Style" w:cs="Times New Roman"/>
              </w:rPr>
              <w:t>Kawasan Perkotaan Bangli meliputi Kelurahan Cempaga, Kelurahan Kawan, Kelurahan Kubu, dan Kelurahan Belalang;</w:t>
            </w:r>
          </w:p>
          <w:p w:rsidR="004438AB" w:rsidRPr="008B5A4D" w:rsidRDefault="004438AB" w:rsidP="00D73380">
            <w:pPr>
              <w:pStyle w:val="ListParagraph"/>
              <w:numPr>
                <w:ilvl w:val="0"/>
                <w:numId w:val="112"/>
              </w:numPr>
              <w:tabs>
                <w:tab w:val="left" w:pos="974"/>
              </w:tabs>
              <w:ind w:left="974"/>
              <w:jc w:val="both"/>
              <w:rPr>
                <w:rFonts w:ascii="Bookman Old Style" w:hAnsi="Bookman Old Style" w:cs="Times New Roman"/>
              </w:rPr>
            </w:pPr>
            <w:r w:rsidRPr="008B5A4D">
              <w:rPr>
                <w:rFonts w:ascii="Bookman Old Style" w:hAnsi="Bookman Old Style" w:cs="Times New Roman"/>
              </w:rPr>
              <w:lastRenderedPageBreak/>
              <w:t xml:space="preserve">Kawasan Perkotaan Kintamani meliputi Desa Kintamani, Desa Batur Selatan, Desa Batur Tengah, Desa Batur Utara, serta Desa Bayunggede; dan </w:t>
            </w:r>
          </w:p>
          <w:p w:rsidR="004438AB" w:rsidRPr="008B5A4D" w:rsidRDefault="004438AB" w:rsidP="00D73380">
            <w:pPr>
              <w:pStyle w:val="ListParagraph"/>
              <w:numPr>
                <w:ilvl w:val="0"/>
                <w:numId w:val="112"/>
              </w:numPr>
              <w:tabs>
                <w:tab w:val="left" w:pos="974"/>
              </w:tabs>
              <w:ind w:left="974"/>
              <w:jc w:val="both"/>
              <w:rPr>
                <w:rFonts w:ascii="Bookman Old Style" w:hAnsi="Bookman Old Style" w:cs="Times New Roman"/>
              </w:rPr>
            </w:pPr>
            <w:r w:rsidRPr="008B5A4D">
              <w:rPr>
                <w:rFonts w:ascii="Bookman Old Style" w:hAnsi="Bookman Old Style" w:cs="Times New Roman"/>
              </w:rPr>
              <w:t xml:space="preserve">Kawasan Daya </w:t>
            </w:r>
            <w:r w:rsidR="00CF1996" w:rsidRPr="008B5A4D">
              <w:rPr>
                <w:rFonts w:ascii="Bookman Old Style" w:hAnsi="Bookman Old Style" w:cs="Times New Roman"/>
              </w:rPr>
              <w:t>T</w:t>
            </w:r>
            <w:r w:rsidRPr="008B5A4D">
              <w:rPr>
                <w:rFonts w:ascii="Bookman Old Style" w:hAnsi="Bookman Old Style" w:cs="Times New Roman"/>
              </w:rPr>
              <w:t>arik Wisata Toyabungkah dan pusat-pusat kawasan daya tarik wisata lainnya</w:t>
            </w:r>
            <w:r w:rsidR="00966E99" w:rsidRPr="008B5A4D">
              <w:rPr>
                <w:rFonts w:ascii="Bookman Old Style" w:hAnsi="Bookman Old Style" w:cs="Times New Roman"/>
              </w:rPr>
              <w:t>.</w:t>
            </w:r>
          </w:p>
          <w:p w:rsidR="00774F40" w:rsidRPr="008B5A4D" w:rsidRDefault="00774F40" w:rsidP="00D73380">
            <w:pPr>
              <w:numPr>
                <w:ilvl w:val="0"/>
                <w:numId w:val="105"/>
              </w:numPr>
              <w:tabs>
                <w:tab w:val="clear" w:pos="4500"/>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lang w:val="en-US"/>
              </w:rPr>
              <w:t xml:space="preserve">Sistem penanganan drainase </w:t>
            </w:r>
            <w:r w:rsidRPr="008B5A4D">
              <w:rPr>
                <w:rFonts w:ascii="Bookman Old Style" w:hAnsi="Bookman Old Style" w:cs="Times New Roman"/>
              </w:rPr>
              <w:t>sebagaimana dimaksud pada ayat (</w:t>
            </w:r>
            <w:r w:rsidR="00DA5132" w:rsidRPr="008B5A4D">
              <w:rPr>
                <w:rFonts w:ascii="Bookman Old Style" w:hAnsi="Bookman Old Style" w:cs="Times New Roman"/>
                <w:lang w:val="en-US"/>
              </w:rPr>
              <w:t>1</w:t>
            </w:r>
            <w:r w:rsidRPr="008B5A4D">
              <w:rPr>
                <w:rFonts w:ascii="Bookman Old Style" w:hAnsi="Bookman Old Style" w:cs="Times New Roman"/>
              </w:rPr>
              <w:t xml:space="preserve">) huruh </w:t>
            </w:r>
            <w:r w:rsidRPr="008B5A4D">
              <w:rPr>
                <w:rFonts w:ascii="Bookman Old Style" w:hAnsi="Bookman Old Style" w:cs="Times New Roman"/>
                <w:lang w:val="en-US"/>
              </w:rPr>
              <w:t>d</w:t>
            </w:r>
            <w:r w:rsidRPr="008B5A4D">
              <w:rPr>
                <w:rFonts w:ascii="Bookman Old Style" w:hAnsi="Bookman Old Style" w:cs="Times New Roman"/>
              </w:rPr>
              <w:t xml:space="preserve">, </w:t>
            </w:r>
            <w:r w:rsidR="004B74A1" w:rsidRPr="008B5A4D">
              <w:rPr>
                <w:rFonts w:ascii="Bookman Old Style" w:hAnsi="Bookman Old Style" w:cs="Times New Roman"/>
                <w:lang w:val="en-US"/>
              </w:rPr>
              <w:t xml:space="preserve">meliputi </w:t>
            </w:r>
          </w:p>
          <w:p w:rsidR="004B74A1" w:rsidRPr="008B5A4D" w:rsidRDefault="004B74A1" w:rsidP="00D73380">
            <w:pPr>
              <w:pStyle w:val="BodyTextIndent"/>
              <w:numPr>
                <w:ilvl w:val="0"/>
                <w:numId w:val="287"/>
              </w:numPr>
              <w:tabs>
                <w:tab w:val="clear" w:pos="2520"/>
                <w:tab w:val="left" w:pos="0"/>
              </w:tabs>
              <w:spacing w:after="0"/>
              <w:ind w:left="979" w:right="29"/>
              <w:jc w:val="both"/>
              <w:rPr>
                <w:rFonts w:ascii="Bookman Old Style" w:hAnsi="Bookman Old Style" w:cs="Tahoma"/>
                <w:sz w:val="24"/>
                <w:szCs w:val="24"/>
              </w:rPr>
            </w:pPr>
            <w:r w:rsidRPr="008B5A4D">
              <w:rPr>
                <w:rFonts w:ascii="Bookman Old Style" w:hAnsi="Bookman Old Style" w:cs="Tahoma"/>
                <w:sz w:val="24"/>
                <w:szCs w:val="24"/>
              </w:rPr>
              <w:t>Pengembangan sistem jaringan drainase didasarkan atas kesatuan sistem dan sub sistem tata air meliputi jaringan primer berupa sungai/tukad utama, jaringan sekunder berupa parit atau saluran-saluran yang ada di tepi jalan dan jaringan tersier berupa saluran – saluran kecil yang masuk pada kawasan perumahan;</w:t>
            </w:r>
          </w:p>
          <w:p w:rsidR="004B74A1" w:rsidRPr="008B5A4D" w:rsidRDefault="004B74A1" w:rsidP="00D73380">
            <w:pPr>
              <w:numPr>
                <w:ilvl w:val="0"/>
                <w:numId w:val="287"/>
              </w:numPr>
              <w:tabs>
                <w:tab w:val="clear" w:pos="2520"/>
                <w:tab w:val="num" w:pos="972"/>
              </w:tabs>
              <w:ind w:left="972" w:right="28"/>
              <w:jc w:val="both"/>
              <w:rPr>
                <w:rFonts w:ascii="Bookman Old Style" w:hAnsi="Bookman Old Style" w:cs="Tahoma"/>
              </w:rPr>
            </w:pPr>
            <w:r w:rsidRPr="008B5A4D">
              <w:rPr>
                <w:rFonts w:ascii="Bookman Old Style" w:hAnsi="Bookman Old Style" w:cs="Tahoma"/>
              </w:rPr>
              <w:t>pembangunan sistem pembuangan air hujan yang terintegrasi mulai dari lingkungan perumahan sampai saluran drainase primer yang dilengkapi bangunan pengontrol genangan, bak penampung sedimen, pembuatan konstruksi baru berupa turap/senderan, rehabilitasi saluran alam yang ada, pembuatan parit infiltrasi, operasi dan pemeliharaan; dan</w:t>
            </w:r>
          </w:p>
          <w:p w:rsidR="004B74A1" w:rsidRPr="008B5A4D" w:rsidRDefault="004B74A1" w:rsidP="00D73380">
            <w:pPr>
              <w:numPr>
                <w:ilvl w:val="0"/>
                <w:numId w:val="287"/>
              </w:numPr>
              <w:tabs>
                <w:tab w:val="clear" w:pos="2520"/>
                <w:tab w:val="num" w:pos="972"/>
              </w:tabs>
              <w:ind w:left="972" w:right="28"/>
              <w:jc w:val="both"/>
              <w:rPr>
                <w:rFonts w:ascii="Bookman Old Style" w:hAnsi="Bookman Old Style" w:cs="Tahoma"/>
              </w:rPr>
            </w:pPr>
            <w:r w:rsidRPr="008B5A4D">
              <w:rPr>
                <w:rFonts w:ascii="Bookman Old Style" w:hAnsi="Bookman Old Style" w:cs="Tahoma"/>
              </w:rPr>
              <w:t>pemisahan antara jaringan drainase dengan jaringan irigasi dan jaringan air limbah.</w:t>
            </w:r>
          </w:p>
          <w:p w:rsidR="004B74A1" w:rsidRPr="008B5A4D" w:rsidRDefault="004B74A1" w:rsidP="00D73380">
            <w:pPr>
              <w:numPr>
                <w:ilvl w:val="0"/>
                <w:numId w:val="105"/>
              </w:numPr>
              <w:tabs>
                <w:tab w:val="clear" w:pos="4500"/>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Penyediaan jalur dan ruang evakuasi bencana, sebagaimana dimaksud pada ayat (1) huruf e, meliputi :</w:t>
            </w:r>
          </w:p>
          <w:p w:rsidR="004B74A1" w:rsidRPr="008B5A4D" w:rsidRDefault="004B74A1" w:rsidP="00D73380">
            <w:pPr>
              <w:pStyle w:val="body1"/>
              <w:numPr>
                <w:ilvl w:val="0"/>
                <w:numId w:val="285"/>
              </w:numPr>
              <w:tabs>
                <w:tab w:val="clear" w:pos="1440"/>
                <w:tab w:val="left" w:pos="567"/>
                <w:tab w:val="num" w:pos="972"/>
              </w:tabs>
              <w:autoSpaceDE w:val="0"/>
              <w:autoSpaceDN w:val="0"/>
              <w:adjustRightInd w:val="0"/>
              <w:spacing w:before="0"/>
              <w:ind w:left="972" w:hanging="450"/>
              <w:rPr>
                <w:rFonts w:ascii="Bookman Old Style" w:hAnsi="Bookman Old Style" w:cs="Tahoma"/>
                <w:sz w:val="24"/>
                <w:szCs w:val="24"/>
              </w:rPr>
            </w:pPr>
            <w:r w:rsidRPr="008B5A4D">
              <w:rPr>
                <w:rFonts w:ascii="Bookman Old Style" w:hAnsi="Bookman Old Style" w:cs="Tahoma"/>
                <w:sz w:val="24"/>
                <w:szCs w:val="24"/>
              </w:rPr>
              <w:t>jalur-jalur jalan yang digunakan sebagai jalur pelarian darurat bila terjadi bencana tanah longsor, bencana kebakaran, bencana gunung berapi,  atau banjir menuju ke tempat yang lebih aman, terdiri atas jalan-jalan yang posisinya berlawanan dengan arah datangnya bencana</w:t>
            </w:r>
            <w:r w:rsidR="00305B59" w:rsidRPr="008B5A4D">
              <w:rPr>
                <w:rFonts w:ascii="Bookman Old Style" w:hAnsi="Bookman Old Style" w:cs="Tahoma"/>
                <w:sz w:val="24"/>
                <w:szCs w:val="24"/>
              </w:rPr>
              <w:t>;</w:t>
            </w:r>
            <w:r w:rsidRPr="008B5A4D">
              <w:rPr>
                <w:rFonts w:ascii="Bookman Old Style" w:hAnsi="Bookman Old Style" w:cs="Tahoma"/>
                <w:sz w:val="24"/>
                <w:szCs w:val="24"/>
              </w:rPr>
              <w:t xml:space="preserve"> </w:t>
            </w:r>
          </w:p>
          <w:p w:rsidR="004B74A1" w:rsidRPr="008B5A4D" w:rsidRDefault="004B74A1" w:rsidP="00D73380">
            <w:pPr>
              <w:pStyle w:val="body1"/>
              <w:numPr>
                <w:ilvl w:val="0"/>
                <w:numId w:val="285"/>
              </w:numPr>
              <w:tabs>
                <w:tab w:val="clear" w:pos="1440"/>
                <w:tab w:val="left" w:pos="567"/>
                <w:tab w:val="num" w:pos="972"/>
              </w:tabs>
              <w:autoSpaceDE w:val="0"/>
              <w:autoSpaceDN w:val="0"/>
              <w:adjustRightInd w:val="0"/>
              <w:spacing w:before="0"/>
              <w:ind w:left="972" w:hanging="450"/>
              <w:rPr>
                <w:rFonts w:ascii="Bookman Old Style" w:hAnsi="Bookman Old Style" w:cs="Tahoma"/>
                <w:sz w:val="24"/>
                <w:szCs w:val="24"/>
              </w:rPr>
            </w:pPr>
            <w:r w:rsidRPr="008B5A4D">
              <w:rPr>
                <w:rFonts w:ascii="Bookman Old Style" w:hAnsi="Bookman Old Style" w:cs="Tahoma"/>
                <w:sz w:val="24"/>
                <w:szCs w:val="24"/>
              </w:rPr>
              <w:t>jalur-jalur jalan yang digunakan untuk membawa korban bencana ke ruang evakuasi bencana</w:t>
            </w:r>
            <w:r w:rsidR="00305B59" w:rsidRPr="008B5A4D">
              <w:rPr>
                <w:rFonts w:ascii="Bookman Old Style" w:hAnsi="Bookman Old Style" w:cs="Tahoma"/>
                <w:sz w:val="24"/>
                <w:szCs w:val="24"/>
              </w:rPr>
              <w:t>;</w:t>
            </w:r>
            <w:r w:rsidR="00CC38D9" w:rsidRPr="008B5A4D">
              <w:rPr>
                <w:rFonts w:ascii="Bookman Old Style" w:hAnsi="Bookman Old Style" w:cs="Tahoma"/>
                <w:sz w:val="24"/>
                <w:szCs w:val="24"/>
              </w:rPr>
              <w:t xml:space="preserve"> dan</w:t>
            </w:r>
            <w:r w:rsidRPr="008B5A4D">
              <w:rPr>
                <w:rFonts w:ascii="Bookman Old Style" w:hAnsi="Bookman Old Style" w:cs="Tahoma"/>
                <w:sz w:val="24"/>
                <w:szCs w:val="24"/>
              </w:rPr>
              <w:t xml:space="preserve"> </w:t>
            </w:r>
          </w:p>
          <w:p w:rsidR="004B74A1" w:rsidRPr="008B5A4D" w:rsidRDefault="004B74A1" w:rsidP="00D73380">
            <w:pPr>
              <w:pStyle w:val="body1"/>
              <w:numPr>
                <w:ilvl w:val="0"/>
                <w:numId w:val="285"/>
              </w:numPr>
              <w:tabs>
                <w:tab w:val="clear" w:pos="1440"/>
                <w:tab w:val="left" w:pos="567"/>
                <w:tab w:val="num" w:pos="972"/>
              </w:tabs>
              <w:autoSpaceDE w:val="0"/>
              <w:autoSpaceDN w:val="0"/>
              <w:adjustRightInd w:val="0"/>
              <w:spacing w:before="0"/>
              <w:ind w:left="972" w:hanging="450"/>
              <w:rPr>
                <w:rFonts w:ascii="Bookman Old Style" w:hAnsi="Bookman Old Style" w:cs="Tahoma"/>
                <w:sz w:val="24"/>
                <w:szCs w:val="24"/>
              </w:rPr>
            </w:pPr>
            <w:r w:rsidRPr="008B5A4D">
              <w:rPr>
                <w:rFonts w:ascii="Bookman Old Style" w:hAnsi="Bookman Old Style" w:cs="Tahoma"/>
                <w:sz w:val="24"/>
                <w:szCs w:val="24"/>
              </w:rPr>
              <w:t>ruang evakuasi bencana dapat berupa :</w:t>
            </w:r>
          </w:p>
          <w:p w:rsidR="004B74A1" w:rsidRPr="008B5A4D" w:rsidRDefault="004B74A1" w:rsidP="00D73380">
            <w:pPr>
              <w:pStyle w:val="body1"/>
              <w:numPr>
                <w:ilvl w:val="0"/>
                <w:numId w:val="286"/>
              </w:numPr>
              <w:tabs>
                <w:tab w:val="clear" w:pos="1440"/>
                <w:tab w:val="left" w:pos="567"/>
              </w:tabs>
              <w:autoSpaceDE w:val="0"/>
              <w:autoSpaceDN w:val="0"/>
              <w:adjustRightInd w:val="0"/>
              <w:spacing w:before="0"/>
              <w:ind w:left="1332"/>
              <w:rPr>
                <w:rFonts w:ascii="Bookman Old Style" w:hAnsi="Bookman Old Style" w:cs="Tahoma"/>
                <w:sz w:val="24"/>
                <w:szCs w:val="24"/>
              </w:rPr>
            </w:pPr>
            <w:r w:rsidRPr="008B5A4D">
              <w:rPr>
                <w:rFonts w:ascii="Bookman Old Style" w:hAnsi="Bookman Old Style" w:cs="Tahoma"/>
                <w:sz w:val="24"/>
                <w:szCs w:val="24"/>
              </w:rPr>
              <w:t>lapangan olah raga terbuka di tiap Kawasan Perkotaan dan di tiap Kawasan Perdesaan</w:t>
            </w:r>
            <w:r w:rsidRPr="008B5A4D">
              <w:rPr>
                <w:rFonts w:ascii="Bookman Old Style" w:hAnsi="Bookman Old Style" w:cs="Tahoma"/>
                <w:sz w:val="24"/>
                <w:szCs w:val="24"/>
                <w:lang w:val="en-US"/>
              </w:rPr>
              <w:t>;</w:t>
            </w:r>
            <w:r w:rsidRPr="008B5A4D">
              <w:rPr>
                <w:rFonts w:ascii="Bookman Old Style" w:hAnsi="Bookman Old Style" w:cs="Tahoma"/>
                <w:sz w:val="24"/>
                <w:szCs w:val="24"/>
              </w:rPr>
              <w:t xml:space="preserve"> </w:t>
            </w:r>
          </w:p>
          <w:p w:rsidR="004B74A1" w:rsidRPr="008B5A4D" w:rsidRDefault="004B74A1" w:rsidP="00D73380">
            <w:pPr>
              <w:pStyle w:val="body1"/>
              <w:numPr>
                <w:ilvl w:val="0"/>
                <w:numId w:val="286"/>
              </w:numPr>
              <w:tabs>
                <w:tab w:val="clear" w:pos="1440"/>
                <w:tab w:val="left" w:pos="567"/>
              </w:tabs>
              <w:autoSpaceDE w:val="0"/>
              <w:autoSpaceDN w:val="0"/>
              <w:adjustRightInd w:val="0"/>
              <w:spacing w:before="0"/>
              <w:ind w:left="1332"/>
              <w:rPr>
                <w:rFonts w:ascii="Bookman Old Style" w:hAnsi="Bookman Old Style" w:cs="Tahoma"/>
                <w:sz w:val="24"/>
                <w:szCs w:val="24"/>
              </w:rPr>
            </w:pPr>
            <w:r w:rsidRPr="008B5A4D">
              <w:rPr>
                <w:rFonts w:ascii="Bookman Old Style" w:hAnsi="Bookman Old Style" w:cs="Tahoma"/>
                <w:sz w:val="24"/>
                <w:szCs w:val="24"/>
              </w:rPr>
              <w:t xml:space="preserve">gedung olah raga atau gedung serbaguna di tiap Kawasan Perkotaan dan di tiap Kawasan Perdesaan; dan </w:t>
            </w:r>
          </w:p>
          <w:p w:rsidR="004B74A1" w:rsidRPr="008B5A4D" w:rsidRDefault="004B74A1" w:rsidP="00D73380">
            <w:pPr>
              <w:pStyle w:val="body1"/>
              <w:numPr>
                <w:ilvl w:val="0"/>
                <w:numId w:val="286"/>
              </w:numPr>
              <w:tabs>
                <w:tab w:val="clear" w:pos="1440"/>
                <w:tab w:val="left" w:pos="567"/>
              </w:tabs>
              <w:autoSpaceDE w:val="0"/>
              <w:autoSpaceDN w:val="0"/>
              <w:adjustRightInd w:val="0"/>
              <w:spacing w:before="0"/>
              <w:ind w:left="1332"/>
              <w:rPr>
                <w:rFonts w:ascii="Bookman Old Style" w:hAnsi="Bookman Old Style" w:cs="Tahoma"/>
                <w:sz w:val="24"/>
                <w:szCs w:val="24"/>
              </w:rPr>
            </w:pPr>
            <w:r w:rsidRPr="008B5A4D">
              <w:rPr>
                <w:rFonts w:ascii="Bookman Old Style" w:hAnsi="Bookman Old Style" w:cs="Tahoma"/>
                <w:sz w:val="24"/>
                <w:szCs w:val="24"/>
              </w:rPr>
              <w:t>rumah sakit terdekat atau rumah sakit rujukan</w:t>
            </w:r>
            <w:r w:rsidRPr="008B5A4D">
              <w:rPr>
                <w:rFonts w:ascii="Bookman Old Style" w:hAnsi="Bookman Old Style" w:cs="Tahoma"/>
                <w:sz w:val="24"/>
                <w:szCs w:val="24"/>
                <w:lang w:val="fi-FI"/>
              </w:rPr>
              <w:t>.</w:t>
            </w:r>
          </w:p>
          <w:p w:rsidR="00EE3FD7" w:rsidRPr="008B5A4D" w:rsidRDefault="00EE3FD7" w:rsidP="00D73380">
            <w:pPr>
              <w:numPr>
                <w:ilvl w:val="0"/>
                <w:numId w:val="105"/>
              </w:numPr>
              <w:tabs>
                <w:tab w:val="clear" w:pos="4500"/>
                <w:tab w:val="num" w:pos="644"/>
              </w:tabs>
              <w:autoSpaceDE w:val="0"/>
              <w:autoSpaceDN w:val="0"/>
              <w:adjustRightInd w:val="0"/>
              <w:spacing w:before="120"/>
              <w:ind w:left="644" w:hanging="644"/>
              <w:jc w:val="both"/>
              <w:rPr>
                <w:rFonts w:ascii="Bookman Old Style" w:hAnsi="Bookman Old Style" w:cs="Times New Roman"/>
              </w:rPr>
            </w:pPr>
            <w:r w:rsidRPr="008B5A4D">
              <w:rPr>
                <w:rFonts w:ascii="Bookman Old Style" w:hAnsi="Bookman Old Style" w:cs="Times New Roman"/>
              </w:rPr>
              <w:t>Peta sistem jaringan prasarana air minum sebagaimana dimaksud pada ayat (</w:t>
            </w:r>
            <w:r w:rsidR="004B74A1" w:rsidRPr="008B5A4D">
              <w:rPr>
                <w:rFonts w:ascii="Bookman Old Style" w:hAnsi="Bookman Old Style" w:cs="Times New Roman"/>
              </w:rPr>
              <w:t>2</w:t>
            </w:r>
            <w:r w:rsidRPr="008B5A4D">
              <w:rPr>
                <w:rFonts w:ascii="Bookman Old Style" w:hAnsi="Bookman Old Style" w:cs="Times New Roman"/>
              </w:rPr>
              <w:t>), tercantum dalam Lampiran VI</w:t>
            </w:r>
            <w:r w:rsidR="00D13C78" w:rsidRPr="008B5A4D">
              <w:rPr>
                <w:rFonts w:ascii="Bookman Old Style" w:hAnsi="Bookman Old Style" w:cs="Times New Roman"/>
              </w:rPr>
              <w:t>I</w:t>
            </w:r>
            <w:r w:rsidRPr="008B5A4D">
              <w:rPr>
                <w:rFonts w:ascii="Bookman Old Style" w:hAnsi="Bookman Old Style" w:cs="Times New Roman"/>
              </w:rPr>
              <w:t>I,</w:t>
            </w:r>
            <w:r w:rsidR="001B2B6E" w:rsidRPr="008B5A4D">
              <w:rPr>
                <w:rFonts w:ascii="Bookman Old Style" w:hAnsi="Bookman Old Style" w:cs="Times New Roman"/>
              </w:rPr>
              <w:t xml:space="preserve"> </w:t>
            </w:r>
            <w:r w:rsidR="00A57764" w:rsidRPr="008B5A4D">
              <w:rPr>
                <w:rFonts w:ascii="Bookman Old Style" w:hAnsi="Bookman Old Style" w:cs="Times New Roman"/>
              </w:rPr>
              <w:t xml:space="preserve"> serta </w:t>
            </w:r>
            <w:r w:rsidR="001B2B6E" w:rsidRPr="008B5A4D">
              <w:rPr>
                <w:rFonts w:ascii="Bookman Old Style" w:hAnsi="Bookman Old Style" w:cs="Times New Roman"/>
              </w:rPr>
              <w:t>Peta rencana sistem prasarana lingkungan</w:t>
            </w:r>
            <w:r w:rsidR="00A57764" w:rsidRPr="008B5A4D">
              <w:rPr>
                <w:rFonts w:ascii="Bookman Old Style" w:hAnsi="Bookman Old Style" w:cs="Times New Roman"/>
              </w:rPr>
              <w:t xml:space="preserve"> sebagaimana dimaksud pada ayat</w:t>
            </w:r>
            <w:r w:rsidR="001B2B6E" w:rsidRPr="008B5A4D">
              <w:rPr>
                <w:rFonts w:ascii="Bookman Old Style" w:hAnsi="Bookman Old Style" w:cs="Times New Roman"/>
              </w:rPr>
              <w:t xml:space="preserve"> (</w:t>
            </w:r>
            <w:r w:rsidR="00A57764" w:rsidRPr="008B5A4D">
              <w:rPr>
                <w:rFonts w:ascii="Bookman Old Style" w:hAnsi="Bookman Old Style" w:cs="Times New Roman"/>
              </w:rPr>
              <w:t>6</w:t>
            </w:r>
            <w:r w:rsidR="001B2B6E" w:rsidRPr="008B5A4D">
              <w:rPr>
                <w:rFonts w:ascii="Bookman Old Style" w:hAnsi="Bookman Old Style" w:cs="Times New Roman"/>
              </w:rPr>
              <w:t>)</w:t>
            </w:r>
            <w:r w:rsidR="00A57764" w:rsidRPr="008B5A4D">
              <w:rPr>
                <w:rFonts w:ascii="Bookman Old Style" w:hAnsi="Bookman Old Style" w:cs="Times New Roman"/>
              </w:rPr>
              <w:t xml:space="preserve"> dan ayat (8), tercantum dalam Lampiran IX,</w:t>
            </w:r>
            <w:r w:rsidRPr="008B5A4D">
              <w:rPr>
                <w:rFonts w:ascii="Bookman Old Style" w:hAnsi="Bookman Old Style" w:cs="Times New Roman"/>
              </w:rPr>
              <w:t xml:space="preserve"> merupakan bagian yang tidak terpisahkan dari peraturan daerah ini.</w:t>
            </w:r>
          </w:p>
          <w:p w:rsidR="00EE3FD7" w:rsidRPr="008B5A4D" w:rsidRDefault="00EE3FD7" w:rsidP="00D73380">
            <w:pPr>
              <w:ind w:left="-106" w:right="-6"/>
              <w:jc w:val="center"/>
              <w:outlineLvl w:val="0"/>
              <w:rPr>
                <w:rFonts w:ascii="Bookman Old Style" w:hAnsi="Bookman Old Style" w:cs="Times New Roman"/>
                <w:lang w:val="en-US"/>
              </w:rPr>
            </w:pPr>
          </w:p>
          <w:p w:rsidR="00FC602A" w:rsidRPr="008B5A4D" w:rsidRDefault="00FC602A" w:rsidP="00D73380">
            <w:pPr>
              <w:ind w:left="-106" w:right="-6"/>
              <w:jc w:val="center"/>
              <w:outlineLvl w:val="0"/>
              <w:rPr>
                <w:rFonts w:ascii="Bookman Old Style" w:hAnsi="Bookman Old Style" w:cs="Times New Roman"/>
              </w:rPr>
            </w:pPr>
            <w:r w:rsidRPr="008B5A4D">
              <w:rPr>
                <w:rFonts w:ascii="Bookman Old Style" w:hAnsi="Bookman Old Style" w:cs="Times New Roman"/>
              </w:rPr>
              <w:t xml:space="preserve">BAB </w:t>
            </w:r>
            <w:r w:rsidR="009C3F03" w:rsidRPr="008B5A4D">
              <w:rPr>
                <w:rFonts w:ascii="Bookman Old Style" w:hAnsi="Bookman Old Style" w:cs="Times New Roman"/>
              </w:rPr>
              <w:t>I</w:t>
            </w:r>
            <w:r w:rsidRPr="008B5A4D">
              <w:rPr>
                <w:rFonts w:ascii="Bookman Old Style" w:hAnsi="Bookman Old Style" w:cs="Times New Roman"/>
              </w:rPr>
              <w:t>V</w:t>
            </w:r>
          </w:p>
          <w:p w:rsidR="00465B32" w:rsidRPr="008B5A4D" w:rsidRDefault="00465B32" w:rsidP="00D73380">
            <w:pPr>
              <w:ind w:left="-106" w:right="-6"/>
              <w:jc w:val="center"/>
              <w:outlineLvl w:val="0"/>
              <w:rPr>
                <w:rFonts w:ascii="Bookman Old Style" w:hAnsi="Bookman Old Style" w:cs="Times New Roman"/>
              </w:rPr>
            </w:pPr>
          </w:p>
          <w:p w:rsidR="00FC602A" w:rsidRPr="008B5A4D" w:rsidRDefault="00FC602A" w:rsidP="00D73380">
            <w:pPr>
              <w:ind w:left="-106" w:right="-6"/>
              <w:jc w:val="center"/>
              <w:outlineLvl w:val="0"/>
              <w:rPr>
                <w:rFonts w:ascii="Bookman Old Style" w:hAnsi="Bookman Old Style" w:cs="Times New Roman"/>
              </w:rPr>
            </w:pPr>
            <w:r w:rsidRPr="008B5A4D">
              <w:rPr>
                <w:rFonts w:ascii="Bookman Old Style" w:hAnsi="Bookman Old Style" w:cs="Times New Roman"/>
              </w:rPr>
              <w:t>RENCANA POLA RUANG WILAYAH KABUPATEN</w:t>
            </w:r>
          </w:p>
          <w:p w:rsidR="00FC602A" w:rsidRPr="008B5A4D" w:rsidRDefault="00FC602A" w:rsidP="00D73380">
            <w:pPr>
              <w:ind w:left="-106" w:right="-6"/>
              <w:jc w:val="center"/>
              <w:rPr>
                <w:rFonts w:ascii="Bookman Old Style" w:hAnsi="Bookman Old Style" w:cs="Times New Roman"/>
              </w:rPr>
            </w:pPr>
          </w:p>
          <w:p w:rsidR="00FC602A" w:rsidRPr="008B5A4D" w:rsidRDefault="00FC602A" w:rsidP="00D73380">
            <w:pPr>
              <w:tabs>
                <w:tab w:val="left" w:pos="0"/>
              </w:tabs>
              <w:spacing w:before="120" w:after="120"/>
              <w:ind w:left="-106"/>
              <w:jc w:val="center"/>
              <w:rPr>
                <w:rFonts w:ascii="Bookman Old Style" w:hAnsi="Bookman Old Style" w:cs="Times New Roman"/>
              </w:rPr>
            </w:pPr>
            <w:r w:rsidRPr="008B5A4D">
              <w:rPr>
                <w:rFonts w:ascii="Bookman Old Style" w:hAnsi="Bookman Old Style" w:cs="Times New Roman"/>
              </w:rPr>
              <w:t>Bagian Kesatu</w:t>
            </w:r>
          </w:p>
          <w:p w:rsidR="00FC602A" w:rsidRPr="008B5A4D" w:rsidRDefault="00FC602A" w:rsidP="00D73380">
            <w:pPr>
              <w:tabs>
                <w:tab w:val="left" w:pos="0"/>
              </w:tabs>
              <w:spacing w:before="120" w:after="120"/>
              <w:ind w:left="-106" w:right="-6"/>
              <w:jc w:val="center"/>
              <w:rPr>
                <w:rFonts w:ascii="Bookman Old Style" w:hAnsi="Bookman Old Style" w:cs="Times New Roman"/>
              </w:rPr>
            </w:pPr>
            <w:r w:rsidRPr="008B5A4D">
              <w:rPr>
                <w:rFonts w:ascii="Bookman Old Style" w:hAnsi="Bookman Old Style" w:cs="Times New Roman"/>
              </w:rPr>
              <w:lastRenderedPageBreak/>
              <w:t>Umum</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lang w:val="fi-FI"/>
              </w:rPr>
              <w:t>Pasal 2</w:t>
            </w:r>
            <w:r w:rsidR="002414DF" w:rsidRPr="008B5A4D">
              <w:rPr>
                <w:rFonts w:ascii="Bookman Old Style" w:hAnsi="Bookman Old Style" w:cs="Times New Roman"/>
                <w:b w:val="0"/>
                <w:bCs w:val="0"/>
                <w:lang w:val="en-US"/>
              </w:rPr>
              <w:t>7</w:t>
            </w:r>
          </w:p>
          <w:p w:rsidR="00FC602A" w:rsidRPr="008B5A4D" w:rsidRDefault="00FC602A" w:rsidP="00D73380">
            <w:pPr>
              <w:numPr>
                <w:ilvl w:val="0"/>
                <w:numId w:val="113"/>
              </w:numPr>
              <w:tabs>
                <w:tab w:val="clear" w:pos="1353"/>
              </w:tabs>
              <w:autoSpaceDE w:val="0"/>
              <w:autoSpaceDN w:val="0"/>
              <w:adjustRightInd w:val="0"/>
              <w:ind w:left="567" w:right="-4" w:hanging="567"/>
              <w:jc w:val="both"/>
              <w:rPr>
                <w:rFonts w:ascii="Bookman Old Style" w:hAnsi="Bookman Old Style" w:cs="Times New Roman"/>
              </w:rPr>
            </w:pPr>
            <w:r w:rsidRPr="008B5A4D">
              <w:rPr>
                <w:rFonts w:ascii="Bookman Old Style" w:hAnsi="Bookman Old Style" w:cs="Times New Roman"/>
              </w:rPr>
              <w:t xml:space="preserve">Rencana pola ruang wilayah kabupaten, </w:t>
            </w:r>
            <w:r w:rsidR="00781F26" w:rsidRPr="008B5A4D">
              <w:rPr>
                <w:rFonts w:ascii="Bookman Old Style" w:hAnsi="Bookman Old Style" w:cs="Times New Roman"/>
                <w:lang w:val="sv-SE"/>
              </w:rPr>
              <w:t>meliputi :</w:t>
            </w:r>
          </w:p>
          <w:p w:rsidR="00FC602A" w:rsidRPr="008B5A4D" w:rsidRDefault="00F56E3E" w:rsidP="00D73380">
            <w:pPr>
              <w:numPr>
                <w:ilvl w:val="1"/>
                <w:numId w:val="114"/>
              </w:numPr>
              <w:tabs>
                <w:tab w:val="clear" w:pos="1440"/>
                <w:tab w:val="num" w:pos="993"/>
              </w:tabs>
              <w:autoSpaceDE w:val="0"/>
              <w:autoSpaceDN w:val="0"/>
              <w:adjustRightInd w:val="0"/>
              <w:ind w:left="567" w:right="-4" w:firstLine="0"/>
              <w:jc w:val="both"/>
              <w:rPr>
                <w:rFonts w:ascii="Bookman Old Style" w:hAnsi="Bookman Old Style" w:cs="Times New Roman"/>
                <w:lang w:val="it-IT"/>
              </w:rPr>
            </w:pPr>
            <w:r w:rsidRPr="008B5A4D">
              <w:rPr>
                <w:rFonts w:ascii="Bookman Old Style" w:hAnsi="Bookman Old Style" w:cs="Times New Roman"/>
                <w:lang w:val="it-IT"/>
              </w:rPr>
              <w:t xml:space="preserve">rencana pengembangan </w:t>
            </w:r>
            <w:r w:rsidR="00FC602A" w:rsidRPr="008B5A4D">
              <w:rPr>
                <w:rFonts w:ascii="Bookman Old Style" w:hAnsi="Bookman Old Style" w:cs="Times New Roman"/>
                <w:lang w:val="it-IT"/>
              </w:rPr>
              <w:t>kawasan lindung; dan</w:t>
            </w:r>
          </w:p>
          <w:p w:rsidR="00FC602A" w:rsidRPr="008B5A4D" w:rsidRDefault="00F56E3E" w:rsidP="00D73380">
            <w:pPr>
              <w:numPr>
                <w:ilvl w:val="1"/>
                <w:numId w:val="114"/>
              </w:numPr>
              <w:tabs>
                <w:tab w:val="clear" w:pos="1440"/>
                <w:tab w:val="num" w:pos="993"/>
              </w:tabs>
              <w:autoSpaceDE w:val="0"/>
              <w:autoSpaceDN w:val="0"/>
              <w:adjustRightInd w:val="0"/>
              <w:ind w:left="567" w:right="-4" w:firstLine="0"/>
              <w:jc w:val="both"/>
              <w:rPr>
                <w:rFonts w:ascii="Bookman Old Style" w:hAnsi="Bookman Old Style" w:cs="Times New Roman"/>
                <w:lang w:val="it-IT"/>
              </w:rPr>
            </w:pPr>
            <w:r w:rsidRPr="008B5A4D">
              <w:rPr>
                <w:rFonts w:ascii="Bookman Old Style" w:hAnsi="Bookman Old Style" w:cs="Times New Roman"/>
                <w:lang w:val="it-IT"/>
              </w:rPr>
              <w:t xml:space="preserve">rencana pengembangan </w:t>
            </w:r>
            <w:r w:rsidR="00FC602A" w:rsidRPr="008B5A4D">
              <w:rPr>
                <w:rFonts w:ascii="Bookman Old Style" w:hAnsi="Bookman Old Style" w:cs="Times New Roman"/>
                <w:lang w:val="it-IT"/>
              </w:rPr>
              <w:t>kawasan budidaya.</w:t>
            </w:r>
          </w:p>
          <w:p w:rsidR="00FC602A" w:rsidRPr="008B5A4D" w:rsidRDefault="00F56E3E" w:rsidP="00D73380">
            <w:pPr>
              <w:numPr>
                <w:ilvl w:val="0"/>
                <w:numId w:val="113"/>
              </w:numPr>
              <w:tabs>
                <w:tab w:val="clear" w:pos="1353"/>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lang w:val="it-IT"/>
              </w:rPr>
              <w:t>Rencana pengembangan k</w:t>
            </w:r>
            <w:r w:rsidR="00FC602A" w:rsidRPr="008B5A4D">
              <w:rPr>
                <w:rFonts w:ascii="Bookman Old Style" w:hAnsi="Bookman Old Style" w:cs="Times New Roman"/>
              </w:rPr>
              <w:t xml:space="preserve">awasan lindung sebagaimana dimaksud pada ayat (1) huruf a, </w:t>
            </w:r>
            <w:r w:rsidR="00781F26" w:rsidRPr="008B5A4D">
              <w:rPr>
                <w:rFonts w:ascii="Bookman Old Style" w:hAnsi="Bookman Old Style" w:cs="Times New Roman"/>
                <w:lang w:val="it-IT"/>
              </w:rPr>
              <w:t>meliputi :</w:t>
            </w:r>
          </w:p>
          <w:p w:rsidR="007B6AA9" w:rsidRPr="008B5A4D" w:rsidRDefault="007B6AA9" w:rsidP="00D73380">
            <w:pPr>
              <w:numPr>
                <w:ilvl w:val="1"/>
                <w:numId w:val="115"/>
              </w:numPr>
              <w:tabs>
                <w:tab w:val="clear" w:pos="644"/>
                <w:tab w:val="num" w:pos="993"/>
              </w:tabs>
              <w:ind w:left="993" w:right="-4" w:hanging="426"/>
              <w:jc w:val="both"/>
              <w:rPr>
                <w:rFonts w:ascii="Bookman Old Style" w:hAnsi="Bookman Old Style" w:cs="Times New Roman"/>
                <w:lang w:val="sv-SE"/>
              </w:rPr>
            </w:pPr>
            <w:r w:rsidRPr="008B5A4D">
              <w:rPr>
                <w:rFonts w:ascii="Bookman Old Style" w:hAnsi="Bookman Old Style" w:cs="Times New Roman"/>
                <w:lang w:val="sv-SE"/>
              </w:rPr>
              <w:t>Kawasan hutan lindung;</w:t>
            </w:r>
          </w:p>
          <w:p w:rsidR="00FC602A" w:rsidRPr="008B5A4D" w:rsidRDefault="00FC602A" w:rsidP="00D73380">
            <w:pPr>
              <w:numPr>
                <w:ilvl w:val="1"/>
                <w:numId w:val="115"/>
              </w:numPr>
              <w:tabs>
                <w:tab w:val="clear" w:pos="644"/>
                <w:tab w:val="num" w:pos="993"/>
              </w:tabs>
              <w:ind w:left="993" w:right="-4" w:hanging="426"/>
              <w:jc w:val="both"/>
              <w:rPr>
                <w:rFonts w:ascii="Bookman Old Style" w:hAnsi="Bookman Old Style" w:cs="Times New Roman"/>
                <w:lang w:val="sv-SE"/>
              </w:rPr>
            </w:pPr>
            <w:r w:rsidRPr="008B5A4D">
              <w:rPr>
                <w:rFonts w:ascii="Bookman Old Style" w:hAnsi="Bookman Old Style" w:cs="Times New Roman"/>
                <w:lang w:val="sv-SE"/>
              </w:rPr>
              <w:t>kawasan yang memberikan perlindungan kawasan bawahannya;</w:t>
            </w:r>
          </w:p>
          <w:p w:rsidR="00FC602A" w:rsidRPr="008B5A4D" w:rsidRDefault="00FC602A" w:rsidP="00D73380">
            <w:pPr>
              <w:numPr>
                <w:ilvl w:val="1"/>
                <w:numId w:val="115"/>
              </w:numPr>
              <w:tabs>
                <w:tab w:val="clear" w:pos="644"/>
                <w:tab w:val="num" w:pos="993"/>
              </w:tabs>
              <w:ind w:left="993" w:right="-4" w:hanging="426"/>
              <w:jc w:val="both"/>
              <w:rPr>
                <w:rFonts w:ascii="Bookman Old Style" w:hAnsi="Bookman Old Style" w:cs="Times New Roman"/>
                <w:lang w:val="it-IT"/>
              </w:rPr>
            </w:pPr>
            <w:r w:rsidRPr="008B5A4D">
              <w:rPr>
                <w:rFonts w:ascii="Bookman Old Style" w:hAnsi="Bookman Old Style" w:cs="Times New Roman"/>
                <w:lang w:val="it-IT"/>
              </w:rPr>
              <w:t>kawasan perlindungan setempat;</w:t>
            </w:r>
          </w:p>
          <w:p w:rsidR="00FC602A" w:rsidRPr="008B5A4D" w:rsidRDefault="00FC602A" w:rsidP="00D73380">
            <w:pPr>
              <w:numPr>
                <w:ilvl w:val="1"/>
                <w:numId w:val="115"/>
              </w:numPr>
              <w:tabs>
                <w:tab w:val="clear" w:pos="644"/>
                <w:tab w:val="num" w:pos="993"/>
              </w:tabs>
              <w:ind w:left="993" w:right="-4" w:hanging="426"/>
              <w:jc w:val="both"/>
              <w:rPr>
                <w:rFonts w:ascii="Bookman Old Style" w:hAnsi="Bookman Old Style" w:cs="Times New Roman"/>
              </w:rPr>
            </w:pPr>
            <w:r w:rsidRPr="008B5A4D">
              <w:rPr>
                <w:rFonts w:ascii="Bookman Old Style" w:hAnsi="Bookman Old Style" w:cs="Times New Roman"/>
                <w:lang w:val="sv-SE"/>
              </w:rPr>
              <w:t xml:space="preserve">kawasan suaka alam, pelestarian alam, dan cagar budaya; </w:t>
            </w:r>
          </w:p>
          <w:p w:rsidR="00FC602A" w:rsidRPr="008B5A4D" w:rsidRDefault="00FC602A" w:rsidP="00D73380">
            <w:pPr>
              <w:numPr>
                <w:ilvl w:val="1"/>
                <w:numId w:val="115"/>
              </w:numPr>
              <w:tabs>
                <w:tab w:val="clear" w:pos="644"/>
                <w:tab w:val="num" w:pos="993"/>
              </w:tabs>
              <w:ind w:left="993" w:right="-4" w:hanging="426"/>
              <w:jc w:val="both"/>
              <w:rPr>
                <w:rFonts w:ascii="Bookman Old Style" w:hAnsi="Bookman Old Style" w:cs="Times New Roman"/>
                <w:lang w:val="it-IT"/>
              </w:rPr>
            </w:pPr>
            <w:r w:rsidRPr="008B5A4D">
              <w:rPr>
                <w:rFonts w:ascii="Bookman Old Style" w:hAnsi="Bookman Old Style" w:cs="Times New Roman"/>
                <w:lang w:val="it-IT"/>
              </w:rPr>
              <w:t xml:space="preserve">kawasan rawan bencana alam; </w:t>
            </w:r>
          </w:p>
          <w:p w:rsidR="00FC602A" w:rsidRPr="008B5A4D" w:rsidRDefault="00FC602A" w:rsidP="00D73380">
            <w:pPr>
              <w:numPr>
                <w:ilvl w:val="1"/>
                <w:numId w:val="115"/>
              </w:numPr>
              <w:tabs>
                <w:tab w:val="clear" w:pos="644"/>
                <w:tab w:val="num" w:pos="993"/>
              </w:tabs>
              <w:ind w:left="993" w:right="-4" w:hanging="426"/>
              <w:jc w:val="both"/>
              <w:rPr>
                <w:rFonts w:ascii="Bookman Old Style" w:hAnsi="Bookman Old Style" w:cs="Times New Roman"/>
                <w:lang w:val="it-IT"/>
              </w:rPr>
            </w:pPr>
            <w:r w:rsidRPr="008B5A4D">
              <w:rPr>
                <w:rFonts w:ascii="Bookman Old Style" w:hAnsi="Bookman Old Style" w:cs="Times New Roman"/>
                <w:lang w:val="it-IT"/>
              </w:rPr>
              <w:t>kawasan lindung geologi; dan</w:t>
            </w:r>
          </w:p>
          <w:p w:rsidR="00FC602A" w:rsidRPr="008B5A4D" w:rsidRDefault="00FC602A" w:rsidP="00D73380">
            <w:pPr>
              <w:numPr>
                <w:ilvl w:val="1"/>
                <w:numId w:val="115"/>
              </w:numPr>
              <w:tabs>
                <w:tab w:val="clear" w:pos="644"/>
                <w:tab w:val="num" w:pos="993"/>
              </w:tabs>
              <w:ind w:left="993" w:right="-4" w:hanging="426"/>
              <w:jc w:val="both"/>
              <w:rPr>
                <w:rFonts w:ascii="Bookman Old Style" w:hAnsi="Bookman Old Style" w:cs="Times New Roman"/>
              </w:rPr>
            </w:pPr>
            <w:r w:rsidRPr="008B5A4D">
              <w:rPr>
                <w:rFonts w:ascii="Bookman Old Style" w:hAnsi="Bookman Old Style" w:cs="Times New Roman"/>
                <w:lang w:val="it-IT"/>
              </w:rPr>
              <w:t xml:space="preserve">kawasan </w:t>
            </w:r>
            <w:r w:rsidRPr="008B5A4D">
              <w:rPr>
                <w:rFonts w:ascii="Bookman Old Style" w:hAnsi="Bookman Old Style" w:cs="Times New Roman"/>
              </w:rPr>
              <w:t>lindung lainnya</w:t>
            </w:r>
            <w:r w:rsidRPr="008B5A4D">
              <w:rPr>
                <w:rFonts w:ascii="Bookman Old Style" w:hAnsi="Bookman Old Style" w:cs="Times New Roman"/>
                <w:lang w:val="it-IT"/>
              </w:rPr>
              <w:t xml:space="preserve">. </w:t>
            </w:r>
          </w:p>
          <w:p w:rsidR="00FC602A" w:rsidRPr="008B5A4D" w:rsidRDefault="00FC602A" w:rsidP="00D73380">
            <w:pPr>
              <w:numPr>
                <w:ilvl w:val="0"/>
                <w:numId w:val="113"/>
              </w:numPr>
              <w:tabs>
                <w:tab w:val="clear" w:pos="1353"/>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Rencana pengembangan kawasan lindung sebagaimana dimaksud pada ayat (1)</w:t>
            </w:r>
            <w:r w:rsidR="00F56E3E" w:rsidRPr="008B5A4D">
              <w:rPr>
                <w:rFonts w:ascii="Bookman Old Style" w:hAnsi="Bookman Old Style" w:cs="Times New Roman"/>
              </w:rPr>
              <w:t xml:space="preserve"> huruf a</w:t>
            </w:r>
            <w:r w:rsidR="00212B19" w:rsidRPr="008B5A4D">
              <w:rPr>
                <w:rFonts w:ascii="Bookman Old Style" w:hAnsi="Bookman Old Style" w:cs="Times New Roman"/>
              </w:rPr>
              <w:t>,</w:t>
            </w:r>
            <w:r w:rsidRPr="008B5A4D">
              <w:rPr>
                <w:rFonts w:ascii="Bookman Old Style" w:hAnsi="Bookman Old Style" w:cs="Times New Roman"/>
              </w:rPr>
              <w:t xml:space="preserve"> seluas </w:t>
            </w:r>
            <w:r w:rsidR="00212B19" w:rsidRPr="008B5A4D">
              <w:rPr>
                <w:rFonts w:ascii="Bookman Old Style" w:hAnsi="Bookman Old Style" w:cs="Times New Roman"/>
              </w:rPr>
              <w:t xml:space="preserve">kurang lebih </w:t>
            </w:r>
            <w:r w:rsidRPr="008B5A4D">
              <w:rPr>
                <w:rFonts w:ascii="Bookman Old Style" w:hAnsi="Bookman Old Style" w:cs="Times New Roman"/>
              </w:rPr>
              <w:t xml:space="preserve">10.672 </w:t>
            </w:r>
            <w:r w:rsidR="009B0F51" w:rsidRPr="008B5A4D">
              <w:rPr>
                <w:rFonts w:ascii="Bookman Old Style" w:hAnsi="Bookman Old Style" w:cs="Times New Roman"/>
              </w:rPr>
              <w:t xml:space="preserve">(sepuluh ribu enam ratus tujuh puluh dua) </w:t>
            </w:r>
            <w:r w:rsidRPr="008B5A4D">
              <w:rPr>
                <w:rFonts w:ascii="Bookman Old Style" w:hAnsi="Bookman Old Style" w:cs="Times New Roman"/>
              </w:rPr>
              <w:t>ha atau 20,</w:t>
            </w:r>
            <w:r w:rsidR="00212B19" w:rsidRPr="008B5A4D">
              <w:rPr>
                <w:rFonts w:ascii="Bookman Old Style" w:hAnsi="Bookman Old Style" w:cs="Times New Roman"/>
              </w:rPr>
              <w:t>5</w:t>
            </w:r>
            <w:r w:rsidRPr="008B5A4D">
              <w:rPr>
                <w:rFonts w:ascii="Bookman Old Style" w:hAnsi="Bookman Old Style" w:cs="Times New Roman"/>
              </w:rPr>
              <w:t xml:space="preserve">% (dua puluh koma </w:t>
            </w:r>
            <w:r w:rsidR="00212B19" w:rsidRPr="008B5A4D">
              <w:rPr>
                <w:rFonts w:ascii="Bookman Old Style" w:hAnsi="Bookman Old Style" w:cs="Times New Roman"/>
              </w:rPr>
              <w:t>lima</w:t>
            </w:r>
            <w:r w:rsidRPr="008B5A4D">
              <w:rPr>
                <w:rFonts w:ascii="Bookman Old Style" w:hAnsi="Bookman Old Style" w:cs="Times New Roman"/>
              </w:rPr>
              <w:t xml:space="preserve"> persen) dari luas </w:t>
            </w:r>
            <w:r w:rsidR="00212B19" w:rsidRPr="008B5A4D">
              <w:rPr>
                <w:rFonts w:ascii="Bookman Old Style" w:hAnsi="Bookman Old Style" w:cs="Times New Roman"/>
              </w:rPr>
              <w:t>wilayah</w:t>
            </w:r>
            <w:r w:rsidRPr="008B5A4D">
              <w:rPr>
                <w:rFonts w:ascii="Bookman Old Style" w:hAnsi="Bookman Old Style" w:cs="Times New Roman"/>
              </w:rPr>
              <w:t>.</w:t>
            </w:r>
          </w:p>
          <w:p w:rsidR="00FC602A" w:rsidRPr="008B5A4D" w:rsidRDefault="00211D03" w:rsidP="00D73380">
            <w:pPr>
              <w:numPr>
                <w:ilvl w:val="0"/>
                <w:numId w:val="113"/>
              </w:numPr>
              <w:tabs>
                <w:tab w:val="clear" w:pos="1353"/>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Rencana pengembangan k</w:t>
            </w:r>
            <w:r w:rsidR="00FC602A" w:rsidRPr="008B5A4D">
              <w:rPr>
                <w:rFonts w:ascii="Bookman Old Style" w:hAnsi="Bookman Old Style" w:cs="Times New Roman"/>
              </w:rPr>
              <w:t xml:space="preserve">awasan budidaya sebagaimana dimaksud pada ayat (1) huruf b, </w:t>
            </w:r>
            <w:r w:rsidR="00781F26" w:rsidRPr="008B5A4D">
              <w:rPr>
                <w:rFonts w:ascii="Bookman Old Style" w:hAnsi="Bookman Old Style" w:cs="Times New Roman"/>
              </w:rPr>
              <w:t>meliputi :</w:t>
            </w:r>
          </w:p>
          <w:p w:rsidR="009F3FE1" w:rsidRPr="008B5A4D" w:rsidRDefault="009F3FE1" w:rsidP="00D73380">
            <w:pPr>
              <w:numPr>
                <w:ilvl w:val="1"/>
                <w:numId w:val="126"/>
              </w:numPr>
              <w:tabs>
                <w:tab w:val="left" w:pos="993"/>
              </w:tabs>
              <w:autoSpaceDE w:val="0"/>
              <w:autoSpaceDN w:val="0"/>
              <w:adjustRightInd w:val="0"/>
              <w:ind w:left="993" w:right="-4" w:hanging="426"/>
              <w:rPr>
                <w:rFonts w:ascii="Bookman Old Style" w:hAnsi="Bookman Old Style" w:cs="Times New Roman"/>
                <w:lang w:eastAsia="id-ID"/>
              </w:rPr>
            </w:pPr>
            <w:r w:rsidRPr="008B5A4D">
              <w:rPr>
                <w:rFonts w:ascii="Bookman Old Style" w:hAnsi="Bookman Old Style" w:cs="Times New Roman"/>
                <w:lang w:val="fi-FI" w:eastAsia="id-ID"/>
              </w:rPr>
              <w:t>Kawasan peruntukan hutan produksi terbatas</w:t>
            </w:r>
            <w:r w:rsidR="00267A72" w:rsidRPr="008B5A4D">
              <w:rPr>
                <w:rFonts w:ascii="Bookman Old Style" w:hAnsi="Bookman Old Style" w:cs="Times New Roman"/>
                <w:lang w:val="fi-FI" w:eastAsia="id-ID"/>
              </w:rPr>
              <w:t>;</w:t>
            </w:r>
          </w:p>
          <w:p w:rsidR="00FC602A" w:rsidRPr="008B5A4D" w:rsidRDefault="00FC602A" w:rsidP="00D73380">
            <w:pPr>
              <w:numPr>
                <w:ilvl w:val="1"/>
                <w:numId w:val="126"/>
              </w:numPr>
              <w:tabs>
                <w:tab w:val="left" w:pos="993"/>
              </w:tabs>
              <w:autoSpaceDE w:val="0"/>
              <w:autoSpaceDN w:val="0"/>
              <w:adjustRightInd w:val="0"/>
              <w:ind w:left="993" w:right="-4" w:hanging="426"/>
              <w:rPr>
                <w:rFonts w:ascii="Bookman Old Style" w:hAnsi="Bookman Old Style" w:cs="Times New Roman"/>
                <w:lang w:eastAsia="id-ID"/>
              </w:rPr>
            </w:pPr>
            <w:r w:rsidRPr="008B5A4D">
              <w:rPr>
                <w:rFonts w:ascii="Bookman Old Style" w:hAnsi="Bookman Old Style" w:cs="Times New Roman"/>
                <w:lang w:eastAsia="id-ID"/>
              </w:rPr>
              <w:t xml:space="preserve">kawasan hutan </w:t>
            </w:r>
            <w:r w:rsidR="007B6AA9" w:rsidRPr="008B5A4D">
              <w:rPr>
                <w:rFonts w:ascii="Bookman Old Style" w:hAnsi="Bookman Old Style" w:cs="Times New Roman"/>
                <w:lang w:val="en-US" w:eastAsia="id-ID"/>
              </w:rPr>
              <w:t xml:space="preserve"> </w:t>
            </w:r>
            <w:r w:rsidR="001B0E48" w:rsidRPr="008B5A4D">
              <w:rPr>
                <w:rFonts w:ascii="Bookman Old Style" w:hAnsi="Bookman Old Style" w:cs="Times New Roman"/>
                <w:lang w:val="en-US" w:eastAsia="id-ID"/>
              </w:rPr>
              <w:t>rakyat</w:t>
            </w:r>
            <w:r w:rsidRPr="008B5A4D">
              <w:rPr>
                <w:rFonts w:ascii="Bookman Old Style" w:hAnsi="Bookman Old Style" w:cs="Times New Roman"/>
                <w:lang w:eastAsia="id-ID"/>
              </w:rPr>
              <w:t>;</w:t>
            </w:r>
          </w:p>
          <w:p w:rsidR="00FC602A" w:rsidRPr="008B5A4D" w:rsidRDefault="00FC602A" w:rsidP="00D73380">
            <w:pPr>
              <w:numPr>
                <w:ilvl w:val="1"/>
                <w:numId w:val="126"/>
              </w:numPr>
              <w:tabs>
                <w:tab w:val="left" w:pos="993"/>
              </w:tabs>
              <w:autoSpaceDE w:val="0"/>
              <w:autoSpaceDN w:val="0"/>
              <w:adjustRightInd w:val="0"/>
              <w:ind w:left="993" w:right="-4" w:hanging="426"/>
              <w:rPr>
                <w:rFonts w:ascii="Bookman Old Style" w:hAnsi="Bookman Old Style" w:cs="Times New Roman"/>
                <w:lang w:eastAsia="id-ID"/>
              </w:rPr>
            </w:pPr>
            <w:r w:rsidRPr="008B5A4D">
              <w:rPr>
                <w:rFonts w:ascii="Bookman Old Style" w:hAnsi="Bookman Old Style" w:cs="Times New Roman"/>
                <w:lang w:eastAsia="id-ID"/>
              </w:rPr>
              <w:t>kawasan peruntukan pertanian;</w:t>
            </w:r>
          </w:p>
          <w:p w:rsidR="00FC602A" w:rsidRPr="008B5A4D" w:rsidRDefault="00FC602A" w:rsidP="00D73380">
            <w:pPr>
              <w:numPr>
                <w:ilvl w:val="1"/>
                <w:numId w:val="126"/>
              </w:numPr>
              <w:tabs>
                <w:tab w:val="left" w:pos="993"/>
              </w:tabs>
              <w:autoSpaceDE w:val="0"/>
              <w:autoSpaceDN w:val="0"/>
              <w:adjustRightInd w:val="0"/>
              <w:ind w:left="993" w:right="-4" w:hanging="426"/>
              <w:rPr>
                <w:rFonts w:ascii="Bookman Old Style" w:hAnsi="Bookman Old Style" w:cs="Times New Roman"/>
                <w:lang w:eastAsia="id-ID"/>
              </w:rPr>
            </w:pPr>
            <w:r w:rsidRPr="008B5A4D">
              <w:rPr>
                <w:rFonts w:ascii="Bookman Old Style" w:hAnsi="Bookman Old Style" w:cs="Times New Roman"/>
                <w:lang w:eastAsia="id-ID"/>
              </w:rPr>
              <w:t>kawasan peruntukan perikanan;</w:t>
            </w:r>
          </w:p>
          <w:p w:rsidR="00651112" w:rsidRPr="008B5A4D" w:rsidRDefault="00651112" w:rsidP="00D73380">
            <w:pPr>
              <w:numPr>
                <w:ilvl w:val="1"/>
                <w:numId w:val="126"/>
              </w:numPr>
              <w:tabs>
                <w:tab w:val="left" w:pos="993"/>
              </w:tabs>
              <w:autoSpaceDE w:val="0"/>
              <w:autoSpaceDN w:val="0"/>
              <w:adjustRightInd w:val="0"/>
              <w:ind w:left="993" w:right="-4" w:hanging="426"/>
              <w:rPr>
                <w:rFonts w:ascii="Bookman Old Style" w:hAnsi="Bookman Old Style" w:cs="Times New Roman"/>
                <w:lang w:eastAsia="id-ID"/>
              </w:rPr>
            </w:pPr>
            <w:r w:rsidRPr="008B5A4D">
              <w:rPr>
                <w:rFonts w:ascii="Bookman Old Style" w:hAnsi="Bookman Old Style" w:cs="Times New Roman"/>
                <w:lang w:eastAsia="id-ID"/>
              </w:rPr>
              <w:t>kawasan peruntukan industri;</w:t>
            </w:r>
          </w:p>
          <w:p w:rsidR="00753709" w:rsidRPr="008B5A4D" w:rsidRDefault="00753709" w:rsidP="00D73380">
            <w:pPr>
              <w:numPr>
                <w:ilvl w:val="1"/>
                <w:numId w:val="126"/>
              </w:numPr>
              <w:tabs>
                <w:tab w:val="left" w:pos="993"/>
              </w:tabs>
              <w:autoSpaceDE w:val="0"/>
              <w:autoSpaceDN w:val="0"/>
              <w:adjustRightInd w:val="0"/>
              <w:ind w:left="993" w:right="-4" w:hanging="426"/>
              <w:rPr>
                <w:rFonts w:ascii="Bookman Old Style" w:hAnsi="Bookman Old Style" w:cs="Times New Roman"/>
                <w:lang w:eastAsia="id-ID"/>
              </w:rPr>
            </w:pPr>
            <w:r w:rsidRPr="008B5A4D">
              <w:rPr>
                <w:rFonts w:ascii="Bookman Old Style" w:hAnsi="Bookman Old Style" w:cs="Times New Roman"/>
                <w:lang w:eastAsia="id-ID"/>
              </w:rPr>
              <w:t>kawasan peruntukan pariwisata;</w:t>
            </w:r>
          </w:p>
          <w:p w:rsidR="00D95FEA" w:rsidRPr="008B5A4D" w:rsidRDefault="00FC602A" w:rsidP="00D73380">
            <w:pPr>
              <w:numPr>
                <w:ilvl w:val="1"/>
                <w:numId w:val="126"/>
              </w:numPr>
              <w:tabs>
                <w:tab w:val="left" w:pos="993"/>
              </w:tabs>
              <w:autoSpaceDE w:val="0"/>
              <w:autoSpaceDN w:val="0"/>
              <w:adjustRightInd w:val="0"/>
              <w:ind w:left="993" w:right="-4" w:hanging="426"/>
              <w:rPr>
                <w:rFonts w:ascii="Bookman Old Style" w:hAnsi="Bookman Old Style" w:cs="Times New Roman"/>
                <w:lang w:eastAsia="id-ID"/>
              </w:rPr>
            </w:pPr>
            <w:r w:rsidRPr="008B5A4D">
              <w:rPr>
                <w:rFonts w:ascii="Bookman Old Style" w:hAnsi="Bookman Old Style" w:cs="Times New Roman"/>
                <w:lang w:eastAsia="id-ID"/>
              </w:rPr>
              <w:t>kawasan peruntukan permukiman;</w:t>
            </w:r>
            <w:r w:rsidR="008B609E" w:rsidRPr="008B5A4D">
              <w:rPr>
                <w:rFonts w:ascii="Bookman Old Style" w:hAnsi="Bookman Old Style" w:cs="Times New Roman"/>
                <w:lang w:val="en-US" w:eastAsia="id-ID"/>
              </w:rPr>
              <w:t xml:space="preserve"> </w:t>
            </w:r>
          </w:p>
          <w:p w:rsidR="000E457B" w:rsidRPr="008B5A4D" w:rsidRDefault="00FC602A" w:rsidP="00D73380">
            <w:pPr>
              <w:numPr>
                <w:ilvl w:val="1"/>
                <w:numId w:val="126"/>
              </w:numPr>
              <w:tabs>
                <w:tab w:val="left" w:pos="993"/>
              </w:tabs>
              <w:autoSpaceDE w:val="0"/>
              <w:autoSpaceDN w:val="0"/>
              <w:adjustRightInd w:val="0"/>
              <w:ind w:left="993" w:right="-4" w:hanging="426"/>
              <w:rPr>
                <w:rFonts w:ascii="Bookman Old Style" w:hAnsi="Bookman Old Style" w:cs="Times New Roman"/>
                <w:lang w:eastAsia="id-ID"/>
              </w:rPr>
            </w:pPr>
            <w:r w:rsidRPr="008B5A4D">
              <w:rPr>
                <w:rFonts w:ascii="Bookman Old Style" w:hAnsi="Bookman Old Style" w:cs="Times New Roman"/>
                <w:lang w:eastAsia="id-ID"/>
              </w:rPr>
              <w:t>kawasan peruntukan pertambangan</w:t>
            </w:r>
            <w:r w:rsidR="000E457B" w:rsidRPr="008B5A4D">
              <w:rPr>
                <w:rFonts w:ascii="Bookman Old Style" w:hAnsi="Bookman Old Style" w:cs="Times New Roman"/>
                <w:lang w:val="en-US" w:eastAsia="id-ID"/>
              </w:rPr>
              <w:t>; dan</w:t>
            </w:r>
          </w:p>
          <w:p w:rsidR="000E457B" w:rsidRPr="008B5A4D" w:rsidRDefault="000E457B" w:rsidP="00D73380">
            <w:pPr>
              <w:numPr>
                <w:ilvl w:val="1"/>
                <w:numId w:val="126"/>
              </w:numPr>
              <w:tabs>
                <w:tab w:val="left" w:pos="993"/>
              </w:tabs>
              <w:autoSpaceDE w:val="0"/>
              <w:autoSpaceDN w:val="0"/>
              <w:adjustRightInd w:val="0"/>
              <w:ind w:left="993" w:right="-4" w:hanging="426"/>
              <w:rPr>
                <w:rFonts w:ascii="Bookman Old Style" w:hAnsi="Bookman Old Style" w:cs="Times New Roman"/>
                <w:lang w:eastAsia="id-ID"/>
              </w:rPr>
            </w:pPr>
            <w:r w:rsidRPr="008B5A4D">
              <w:rPr>
                <w:rFonts w:ascii="Bookman Old Style" w:hAnsi="Bookman Old Style" w:cs="Times New Roman"/>
                <w:lang w:eastAsia="id-ID"/>
              </w:rPr>
              <w:t xml:space="preserve">kawasan peruntukan </w:t>
            </w:r>
            <w:r w:rsidRPr="008B5A4D">
              <w:rPr>
                <w:rFonts w:ascii="Bookman Old Style" w:hAnsi="Bookman Old Style" w:cs="Times New Roman"/>
                <w:lang w:val="fi-FI" w:eastAsia="id-ID"/>
              </w:rPr>
              <w:t>pertahanan dan keamanan</w:t>
            </w:r>
            <w:r w:rsidR="00702E4D" w:rsidRPr="008B5A4D">
              <w:rPr>
                <w:rFonts w:ascii="Bookman Old Style" w:hAnsi="Bookman Old Style" w:cs="Times New Roman"/>
                <w:lang w:val="fi-FI" w:eastAsia="id-ID"/>
              </w:rPr>
              <w:t>.</w:t>
            </w:r>
            <w:r w:rsidRPr="008B5A4D">
              <w:rPr>
                <w:rFonts w:ascii="Bookman Old Style" w:hAnsi="Bookman Old Style" w:cs="Times New Roman"/>
                <w:lang w:val="fi-FI" w:eastAsia="id-ID"/>
              </w:rPr>
              <w:t xml:space="preserve"> </w:t>
            </w:r>
          </w:p>
          <w:p w:rsidR="00FC602A" w:rsidRPr="008B5A4D" w:rsidRDefault="00FC602A" w:rsidP="00D73380">
            <w:pPr>
              <w:numPr>
                <w:ilvl w:val="0"/>
                <w:numId w:val="113"/>
              </w:numPr>
              <w:tabs>
                <w:tab w:val="clear" w:pos="1353"/>
                <w:tab w:val="left" w:pos="522"/>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 xml:space="preserve">Rencana pengembangan kawasan budidaya sebagaimana dimaksud pada ayat (1) </w:t>
            </w:r>
            <w:r w:rsidR="00287C0C" w:rsidRPr="008B5A4D">
              <w:rPr>
                <w:rFonts w:ascii="Bookman Old Style" w:hAnsi="Bookman Old Style" w:cs="Times New Roman"/>
              </w:rPr>
              <w:t xml:space="preserve">huruf b, </w:t>
            </w:r>
            <w:r w:rsidRPr="008B5A4D">
              <w:rPr>
                <w:rFonts w:ascii="Bookman Old Style" w:hAnsi="Bookman Old Style" w:cs="Times New Roman"/>
              </w:rPr>
              <w:t xml:space="preserve">seluas </w:t>
            </w:r>
            <w:r w:rsidR="00212B19" w:rsidRPr="008B5A4D">
              <w:rPr>
                <w:rFonts w:ascii="Bookman Old Style" w:hAnsi="Bookman Old Style" w:cs="Times New Roman"/>
              </w:rPr>
              <w:t xml:space="preserve">kurang lebih </w:t>
            </w:r>
            <w:r w:rsidRPr="008B5A4D">
              <w:rPr>
                <w:rFonts w:ascii="Bookman Old Style" w:hAnsi="Bookman Old Style" w:cs="Times New Roman"/>
              </w:rPr>
              <w:t>41.40</w:t>
            </w:r>
            <w:r w:rsidR="00212B19" w:rsidRPr="008B5A4D">
              <w:rPr>
                <w:rFonts w:ascii="Bookman Old Style" w:hAnsi="Bookman Old Style" w:cs="Times New Roman"/>
              </w:rPr>
              <w:t>9</w:t>
            </w:r>
            <w:r w:rsidRPr="008B5A4D">
              <w:rPr>
                <w:rFonts w:ascii="Bookman Old Style" w:hAnsi="Bookman Old Style" w:cs="Times New Roman"/>
              </w:rPr>
              <w:t xml:space="preserve"> </w:t>
            </w:r>
            <w:r w:rsidR="009B0F51" w:rsidRPr="008B5A4D">
              <w:rPr>
                <w:rFonts w:ascii="Bookman Old Style" w:hAnsi="Bookman Old Style" w:cs="Times New Roman"/>
              </w:rPr>
              <w:t xml:space="preserve">(empat puluh satu ribu empat ratus sembilan) </w:t>
            </w:r>
            <w:r w:rsidRPr="008B5A4D">
              <w:rPr>
                <w:rFonts w:ascii="Bookman Old Style" w:hAnsi="Bookman Old Style" w:cs="Times New Roman"/>
              </w:rPr>
              <w:t xml:space="preserve">ha atau 79,5% </w:t>
            </w:r>
            <w:r w:rsidR="00781F26" w:rsidRPr="008B5A4D">
              <w:rPr>
                <w:rFonts w:ascii="Bookman Old Style" w:hAnsi="Bookman Old Style" w:cs="Times New Roman"/>
              </w:rPr>
              <w:t xml:space="preserve">(tujuh puluh sembilan koma lima persen) </w:t>
            </w:r>
            <w:r w:rsidRPr="008B5A4D">
              <w:rPr>
                <w:rFonts w:ascii="Bookman Old Style" w:hAnsi="Bookman Old Style" w:cs="Times New Roman"/>
              </w:rPr>
              <w:t xml:space="preserve">dari luas </w:t>
            </w:r>
            <w:r w:rsidR="00212B19" w:rsidRPr="008B5A4D">
              <w:rPr>
                <w:rFonts w:ascii="Bookman Old Style" w:hAnsi="Bookman Old Style" w:cs="Times New Roman"/>
              </w:rPr>
              <w:t>wilayah</w:t>
            </w:r>
            <w:r w:rsidRPr="008B5A4D">
              <w:rPr>
                <w:rFonts w:ascii="Bookman Old Style" w:hAnsi="Bookman Old Style" w:cs="Times New Roman"/>
              </w:rPr>
              <w:t>.</w:t>
            </w:r>
          </w:p>
          <w:p w:rsidR="00FC602A" w:rsidRPr="008B5A4D" w:rsidRDefault="00FC602A" w:rsidP="00D73380">
            <w:pPr>
              <w:numPr>
                <w:ilvl w:val="0"/>
                <w:numId w:val="113"/>
              </w:numPr>
              <w:tabs>
                <w:tab w:val="clear" w:pos="1353"/>
              </w:tabs>
              <w:autoSpaceDE w:val="0"/>
              <w:autoSpaceDN w:val="0"/>
              <w:adjustRightInd w:val="0"/>
              <w:spacing w:before="120"/>
              <w:ind w:left="562" w:hanging="562"/>
              <w:jc w:val="both"/>
              <w:rPr>
                <w:rFonts w:ascii="Bookman Old Style" w:hAnsi="Bookman Old Style" w:cs="Times New Roman"/>
              </w:rPr>
            </w:pPr>
            <w:r w:rsidRPr="008B5A4D">
              <w:rPr>
                <w:rFonts w:ascii="Bookman Old Style" w:hAnsi="Bookman Old Style" w:cs="Times New Roman"/>
              </w:rPr>
              <w:t>Rencana pengembangan kawasan lindung dan</w:t>
            </w:r>
            <w:r w:rsidR="00211D03" w:rsidRPr="008B5A4D">
              <w:rPr>
                <w:rFonts w:ascii="Bookman Old Style" w:hAnsi="Bookman Old Style" w:cs="Times New Roman"/>
              </w:rPr>
              <w:t xml:space="preserve"> rencana pengembangan </w:t>
            </w:r>
            <w:r w:rsidRPr="008B5A4D">
              <w:rPr>
                <w:rFonts w:ascii="Bookman Old Style" w:hAnsi="Bookman Old Style" w:cs="Times New Roman"/>
              </w:rPr>
              <w:t xml:space="preserve"> kawasan budidaya yang berfungsi lindung dalam rangka mengemban fungsi wilayah Kabupaten sebagai kawasan resapan air Provinsi Bali diarahkan seluas </w:t>
            </w:r>
            <w:r w:rsidR="00212B19" w:rsidRPr="008B5A4D">
              <w:rPr>
                <w:rFonts w:ascii="Bookman Old Style" w:hAnsi="Bookman Old Style" w:cs="Times New Roman"/>
              </w:rPr>
              <w:t xml:space="preserve">kurang lebih </w:t>
            </w:r>
            <w:r w:rsidR="00876D81" w:rsidRPr="008B5A4D">
              <w:rPr>
                <w:rFonts w:ascii="Bookman Old Style" w:hAnsi="Bookman Old Style" w:cs="Times New Roman"/>
              </w:rPr>
              <w:t>41</w:t>
            </w:r>
            <w:r w:rsidR="00781F26" w:rsidRPr="008B5A4D">
              <w:rPr>
                <w:rFonts w:ascii="Bookman Old Style" w:hAnsi="Bookman Old Style" w:cs="Times New Roman"/>
              </w:rPr>
              <w:t>.</w:t>
            </w:r>
            <w:r w:rsidR="00876D81" w:rsidRPr="008B5A4D">
              <w:rPr>
                <w:rFonts w:ascii="Bookman Old Style" w:hAnsi="Bookman Old Style" w:cs="Times New Roman"/>
              </w:rPr>
              <w:t>985</w:t>
            </w:r>
            <w:r w:rsidR="00781F26" w:rsidRPr="008B5A4D">
              <w:rPr>
                <w:rFonts w:ascii="Bookman Old Style" w:hAnsi="Bookman Old Style" w:cs="Times New Roman"/>
              </w:rPr>
              <w:t xml:space="preserve"> </w:t>
            </w:r>
            <w:r w:rsidR="009B0F51" w:rsidRPr="008B5A4D">
              <w:rPr>
                <w:rFonts w:ascii="Bookman Old Style" w:hAnsi="Bookman Old Style" w:cs="Times New Roman"/>
              </w:rPr>
              <w:t>(</w:t>
            </w:r>
            <w:r w:rsidR="00876D81" w:rsidRPr="008B5A4D">
              <w:rPr>
                <w:rFonts w:ascii="Bookman Old Style" w:hAnsi="Bookman Old Style" w:cs="Times New Roman"/>
              </w:rPr>
              <w:t>empat</w:t>
            </w:r>
            <w:r w:rsidR="009B0F51" w:rsidRPr="008B5A4D">
              <w:rPr>
                <w:rFonts w:ascii="Bookman Old Style" w:hAnsi="Bookman Old Style" w:cs="Times New Roman"/>
              </w:rPr>
              <w:t xml:space="preserve"> puluh satu ribu </w:t>
            </w:r>
            <w:r w:rsidR="00876D81" w:rsidRPr="008B5A4D">
              <w:rPr>
                <w:rFonts w:ascii="Bookman Old Style" w:hAnsi="Bookman Old Style" w:cs="Times New Roman"/>
              </w:rPr>
              <w:t>sembilan</w:t>
            </w:r>
            <w:r w:rsidR="009B0F51" w:rsidRPr="008B5A4D">
              <w:rPr>
                <w:rFonts w:ascii="Bookman Old Style" w:hAnsi="Bookman Old Style" w:cs="Times New Roman"/>
              </w:rPr>
              <w:t xml:space="preserve"> ratus delapan </w:t>
            </w:r>
            <w:r w:rsidR="00876D81" w:rsidRPr="008B5A4D">
              <w:rPr>
                <w:rFonts w:ascii="Bookman Old Style" w:hAnsi="Bookman Old Style" w:cs="Times New Roman"/>
              </w:rPr>
              <w:t>puluh lima</w:t>
            </w:r>
            <w:r w:rsidR="009B0F51" w:rsidRPr="008B5A4D">
              <w:rPr>
                <w:rFonts w:ascii="Bookman Old Style" w:hAnsi="Bookman Old Style" w:cs="Times New Roman"/>
              </w:rPr>
              <w:t xml:space="preserve">) </w:t>
            </w:r>
            <w:r w:rsidR="00781F26" w:rsidRPr="008B5A4D">
              <w:rPr>
                <w:rFonts w:ascii="Bookman Old Style" w:hAnsi="Bookman Old Style" w:cs="Times New Roman"/>
              </w:rPr>
              <w:t xml:space="preserve">ha atau </w:t>
            </w:r>
            <w:r w:rsidR="00876D81" w:rsidRPr="008B5A4D">
              <w:rPr>
                <w:rFonts w:ascii="Bookman Old Style" w:hAnsi="Bookman Old Style" w:cs="Times New Roman"/>
              </w:rPr>
              <w:t>80,61</w:t>
            </w:r>
            <w:r w:rsidR="00781F26" w:rsidRPr="008B5A4D">
              <w:rPr>
                <w:rFonts w:ascii="Bookman Old Style" w:hAnsi="Bookman Old Style" w:cs="Times New Roman"/>
              </w:rPr>
              <w:t>% (</w:t>
            </w:r>
            <w:r w:rsidR="00876D81" w:rsidRPr="008B5A4D">
              <w:rPr>
                <w:rFonts w:ascii="Bookman Old Style" w:hAnsi="Bookman Old Style" w:cs="Times New Roman"/>
              </w:rPr>
              <w:t>delapan</w:t>
            </w:r>
            <w:r w:rsidR="00781F26" w:rsidRPr="008B5A4D">
              <w:rPr>
                <w:rFonts w:ascii="Bookman Old Style" w:hAnsi="Bookman Old Style" w:cs="Times New Roman"/>
              </w:rPr>
              <w:t xml:space="preserve"> puluh koma </w:t>
            </w:r>
            <w:r w:rsidR="00876D81" w:rsidRPr="008B5A4D">
              <w:rPr>
                <w:rFonts w:ascii="Bookman Old Style" w:hAnsi="Bookman Old Style" w:cs="Times New Roman"/>
              </w:rPr>
              <w:t xml:space="preserve">enam </w:t>
            </w:r>
            <w:r w:rsidR="00781F26" w:rsidRPr="008B5A4D">
              <w:rPr>
                <w:rFonts w:ascii="Bookman Old Style" w:hAnsi="Bookman Old Style" w:cs="Times New Roman"/>
              </w:rPr>
              <w:t>satu persen) dari luas wilayah</w:t>
            </w:r>
          </w:p>
          <w:p w:rsidR="00FC602A" w:rsidRPr="008B5A4D" w:rsidRDefault="00FC602A" w:rsidP="00D73380">
            <w:pPr>
              <w:numPr>
                <w:ilvl w:val="0"/>
                <w:numId w:val="113"/>
              </w:numPr>
              <w:tabs>
                <w:tab w:val="clear" w:pos="1353"/>
              </w:tabs>
              <w:autoSpaceDE w:val="0"/>
              <w:autoSpaceDN w:val="0"/>
              <w:adjustRightInd w:val="0"/>
              <w:spacing w:before="120"/>
              <w:ind w:left="567" w:right="-4" w:hanging="567"/>
              <w:jc w:val="both"/>
              <w:rPr>
                <w:rFonts w:ascii="Bookman Old Style" w:hAnsi="Bookman Old Style" w:cs="Times New Roman"/>
              </w:rPr>
            </w:pPr>
            <w:r w:rsidRPr="008B5A4D">
              <w:rPr>
                <w:rFonts w:ascii="Bookman Old Style" w:hAnsi="Bookman Old Style" w:cs="Times New Roman"/>
              </w:rPr>
              <w:t xml:space="preserve">Peta rencana pola ruang wilayah kabupaten sebagaimana dimaksud pada ayat (1), </w:t>
            </w:r>
            <w:r w:rsidR="003D71AF" w:rsidRPr="008B5A4D">
              <w:rPr>
                <w:rFonts w:ascii="Bookman Old Style" w:hAnsi="Bookman Old Style" w:cs="Times New Roman"/>
              </w:rPr>
              <w:t xml:space="preserve">digambarkan pada peta dengan tingkat ketelitian minimal 1.50.000, </w:t>
            </w:r>
            <w:r w:rsidRPr="008B5A4D">
              <w:rPr>
                <w:rFonts w:ascii="Bookman Old Style" w:hAnsi="Bookman Old Style" w:cs="Times New Roman"/>
              </w:rPr>
              <w:t>tercantum dalam Lampiran X dan merupakan bagian yang tidak terpisahkan dari Peraturan Daerah ini.</w:t>
            </w:r>
          </w:p>
          <w:p w:rsidR="00AF7DEC" w:rsidRPr="008B5A4D" w:rsidRDefault="00AF7DEC" w:rsidP="00D73380">
            <w:pPr>
              <w:numPr>
                <w:ilvl w:val="0"/>
                <w:numId w:val="113"/>
              </w:numPr>
              <w:tabs>
                <w:tab w:val="clear" w:pos="1353"/>
              </w:tabs>
              <w:autoSpaceDE w:val="0"/>
              <w:autoSpaceDN w:val="0"/>
              <w:adjustRightInd w:val="0"/>
              <w:spacing w:before="120"/>
              <w:ind w:left="567" w:right="-4" w:hanging="567"/>
              <w:jc w:val="both"/>
              <w:rPr>
                <w:rFonts w:ascii="Bookman Old Style" w:hAnsi="Bookman Old Style" w:cs="Times New Roman"/>
              </w:rPr>
            </w:pPr>
            <w:r w:rsidRPr="008B5A4D">
              <w:rPr>
                <w:rFonts w:ascii="Bookman Old Style" w:hAnsi="Bookman Old Style" w:cs="Times New Roman"/>
              </w:rPr>
              <w:t xml:space="preserve">Peta rencana kawasan lindung wilayah kabupaten </w:t>
            </w:r>
            <w:r w:rsidRPr="008B5A4D">
              <w:rPr>
                <w:rFonts w:ascii="Bookman Old Style" w:hAnsi="Bookman Old Style" w:cs="Times New Roman"/>
              </w:rPr>
              <w:lastRenderedPageBreak/>
              <w:t>sebagaimana dimak</w:t>
            </w:r>
            <w:r w:rsidR="00CD790A">
              <w:rPr>
                <w:rFonts w:ascii="Bookman Old Style" w:hAnsi="Bookman Old Style" w:cs="Times New Roman"/>
              </w:rPr>
              <w:t>`</w:t>
            </w:r>
            <w:r w:rsidRPr="008B5A4D">
              <w:rPr>
                <w:rFonts w:ascii="Bookman Old Style" w:hAnsi="Bookman Old Style" w:cs="Times New Roman"/>
              </w:rPr>
              <w:t>sud pada ayat (3), tercantum dalam Lampiran X</w:t>
            </w:r>
            <w:r w:rsidR="00D13C78" w:rsidRPr="008B5A4D">
              <w:rPr>
                <w:rFonts w:ascii="Bookman Old Style" w:hAnsi="Bookman Old Style" w:cs="Times New Roman"/>
              </w:rPr>
              <w:t>I</w:t>
            </w:r>
            <w:r w:rsidRPr="008B5A4D">
              <w:rPr>
                <w:rFonts w:ascii="Bookman Old Style" w:hAnsi="Bookman Old Style" w:cs="Times New Roman"/>
              </w:rPr>
              <w:t xml:space="preserve"> dan merupakan bagian yang tidak terpisahkan dari Peraturan Daerah ini.</w:t>
            </w:r>
          </w:p>
          <w:p w:rsidR="00AF7DEC" w:rsidRPr="008B5A4D" w:rsidRDefault="00AF7DEC" w:rsidP="00D73380">
            <w:pPr>
              <w:numPr>
                <w:ilvl w:val="0"/>
                <w:numId w:val="113"/>
              </w:numPr>
              <w:tabs>
                <w:tab w:val="clear" w:pos="1353"/>
              </w:tabs>
              <w:autoSpaceDE w:val="0"/>
              <w:autoSpaceDN w:val="0"/>
              <w:adjustRightInd w:val="0"/>
              <w:spacing w:before="120"/>
              <w:ind w:left="567" w:right="-4" w:hanging="567"/>
              <w:jc w:val="both"/>
              <w:rPr>
                <w:rFonts w:ascii="Bookman Old Style" w:hAnsi="Bookman Old Style" w:cs="Times New Roman"/>
              </w:rPr>
            </w:pPr>
            <w:r w:rsidRPr="008B5A4D">
              <w:rPr>
                <w:rFonts w:ascii="Bookman Old Style" w:hAnsi="Bookman Old Style" w:cs="Times New Roman"/>
              </w:rPr>
              <w:t>Peta rencana kawasan budidaya wilayah kabupaten sebagaimana dimaksud pada ayat (5), tercantum dalam Lampiran X</w:t>
            </w:r>
            <w:r w:rsidR="00DE56E8" w:rsidRPr="008B5A4D">
              <w:rPr>
                <w:rFonts w:ascii="Bookman Old Style" w:hAnsi="Bookman Old Style" w:cs="Times New Roman"/>
              </w:rPr>
              <w:t>I</w:t>
            </w:r>
            <w:r w:rsidR="00D13C78" w:rsidRPr="008B5A4D">
              <w:rPr>
                <w:rFonts w:ascii="Bookman Old Style" w:hAnsi="Bookman Old Style" w:cs="Times New Roman"/>
              </w:rPr>
              <w:t>I</w:t>
            </w:r>
            <w:r w:rsidRPr="008B5A4D">
              <w:rPr>
                <w:rFonts w:ascii="Bookman Old Style" w:hAnsi="Bookman Old Style" w:cs="Times New Roman"/>
              </w:rPr>
              <w:t xml:space="preserve"> dan merupakan bagian yang tidak terpisahkan dari Peraturan Daerah ini.</w:t>
            </w:r>
          </w:p>
          <w:p w:rsidR="00781F26" w:rsidRPr="008B5A4D" w:rsidRDefault="00781F26" w:rsidP="00D73380">
            <w:pPr>
              <w:tabs>
                <w:tab w:val="left" w:pos="0"/>
              </w:tabs>
              <w:spacing w:before="120" w:after="120"/>
              <w:ind w:right="-6"/>
              <w:jc w:val="center"/>
              <w:rPr>
                <w:rFonts w:ascii="Bookman Old Style" w:hAnsi="Bookman Old Style" w:cs="Times New Roman"/>
              </w:rPr>
            </w:pPr>
          </w:p>
          <w:p w:rsidR="00FC602A" w:rsidRPr="008B5A4D" w:rsidRDefault="00FC602A"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rPr>
              <w:t>Bagian Kedua</w:t>
            </w:r>
          </w:p>
          <w:p w:rsidR="00FC602A" w:rsidRPr="008B5A4D" w:rsidRDefault="00FC602A"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rPr>
              <w:t>Rencana Pengembangan Kawasan Lindung</w:t>
            </w:r>
          </w:p>
          <w:p w:rsidR="00FC602A" w:rsidRPr="008B5A4D" w:rsidRDefault="00FC602A" w:rsidP="00D73380">
            <w:pPr>
              <w:tabs>
                <w:tab w:val="left" w:pos="0"/>
              </w:tabs>
              <w:spacing w:before="120" w:after="120"/>
              <w:jc w:val="center"/>
              <w:rPr>
                <w:rFonts w:ascii="Bookman Old Style" w:hAnsi="Bookman Old Style" w:cs="Times New Roman"/>
              </w:rPr>
            </w:pPr>
            <w:r w:rsidRPr="008B5A4D">
              <w:rPr>
                <w:rFonts w:ascii="Bookman Old Style" w:hAnsi="Bookman Old Style" w:cs="Times New Roman"/>
              </w:rPr>
              <w:t>Paragraf 1</w:t>
            </w:r>
          </w:p>
          <w:p w:rsidR="007B6AA9" w:rsidRPr="008B5A4D" w:rsidRDefault="007B6AA9"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rPr>
              <w:t xml:space="preserve">Kawasan Hutan Lindung </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Pasal 2</w:t>
            </w:r>
            <w:r w:rsidR="002414DF" w:rsidRPr="008B5A4D">
              <w:rPr>
                <w:rFonts w:ascii="Bookman Old Style" w:hAnsi="Bookman Old Style" w:cs="Times New Roman"/>
                <w:b w:val="0"/>
                <w:bCs w:val="0"/>
                <w:lang w:val="en-US"/>
              </w:rPr>
              <w:t>8</w:t>
            </w:r>
          </w:p>
          <w:p w:rsidR="007B6AA9" w:rsidRPr="008B5A4D" w:rsidRDefault="007B6AA9" w:rsidP="00D73380">
            <w:pPr>
              <w:pStyle w:val="ListParagraph"/>
              <w:tabs>
                <w:tab w:val="num" w:pos="524"/>
              </w:tabs>
              <w:spacing w:before="120"/>
              <w:ind w:left="0" w:right="-4"/>
              <w:jc w:val="both"/>
              <w:rPr>
                <w:rFonts w:ascii="Bookman Old Style" w:hAnsi="Bookman Old Style" w:cs="Times New Roman"/>
              </w:rPr>
            </w:pPr>
            <w:r w:rsidRPr="008B5A4D">
              <w:rPr>
                <w:rFonts w:ascii="Bookman Old Style" w:hAnsi="Bookman Old Style" w:cs="Times New Roman"/>
              </w:rPr>
              <w:t xml:space="preserve">Kawasan </w:t>
            </w:r>
            <w:r w:rsidR="00643A39" w:rsidRPr="008B5A4D">
              <w:rPr>
                <w:rFonts w:ascii="Bookman Old Style" w:hAnsi="Bookman Old Style" w:cs="Times New Roman"/>
              </w:rPr>
              <w:t xml:space="preserve"> </w:t>
            </w:r>
            <w:r w:rsidRPr="008B5A4D">
              <w:rPr>
                <w:rFonts w:ascii="Bookman Old Style" w:hAnsi="Bookman Old Style" w:cs="Times New Roman"/>
              </w:rPr>
              <w:t xml:space="preserve">hutan lindung, sebagaimana dimaksud dalam Pasal </w:t>
            </w:r>
            <w:r w:rsidR="00892050" w:rsidRPr="008B5A4D">
              <w:rPr>
                <w:rFonts w:ascii="Bookman Old Style" w:hAnsi="Bookman Old Style" w:cs="Times New Roman"/>
              </w:rPr>
              <w:t>2</w:t>
            </w:r>
            <w:r w:rsidR="00D55AEA" w:rsidRPr="008B5A4D">
              <w:rPr>
                <w:rFonts w:ascii="Bookman Old Style" w:hAnsi="Bookman Old Style" w:cs="Times New Roman"/>
                <w:lang w:val="en-US"/>
              </w:rPr>
              <w:t>7</w:t>
            </w:r>
            <w:r w:rsidRPr="008B5A4D">
              <w:rPr>
                <w:rFonts w:ascii="Bookman Old Style" w:hAnsi="Bookman Old Style" w:cs="Times New Roman"/>
              </w:rPr>
              <w:t xml:space="preserve"> ayat (2) huruf a, mencakup luasan </w:t>
            </w:r>
            <w:r w:rsidR="002A0328" w:rsidRPr="008B5A4D">
              <w:rPr>
                <w:rFonts w:ascii="Bookman Old Style" w:hAnsi="Bookman Old Style" w:cs="Times New Roman"/>
              </w:rPr>
              <w:t xml:space="preserve"> </w:t>
            </w:r>
            <w:r w:rsidRPr="008B5A4D">
              <w:rPr>
                <w:rFonts w:ascii="Bookman Old Style" w:hAnsi="Bookman Old Style" w:cs="Times New Roman"/>
              </w:rPr>
              <w:t xml:space="preserve">kurang lebih  </w:t>
            </w:r>
            <w:r w:rsidR="00B56670" w:rsidRPr="008B5A4D">
              <w:rPr>
                <w:rFonts w:ascii="Bookman Old Style" w:hAnsi="Bookman Old Style" w:cs="Times New Roman"/>
              </w:rPr>
              <w:t xml:space="preserve">6.239 </w:t>
            </w:r>
            <w:r w:rsidR="009B0F51" w:rsidRPr="008B5A4D">
              <w:rPr>
                <w:rFonts w:ascii="Bookman Old Style" w:hAnsi="Bookman Old Style" w:cs="Times New Roman"/>
              </w:rPr>
              <w:t>(enam ribu dua ratus tiga puluh sembilan) h</w:t>
            </w:r>
            <w:r w:rsidR="00B56670" w:rsidRPr="008B5A4D">
              <w:rPr>
                <w:rFonts w:ascii="Bookman Old Style" w:hAnsi="Bookman Old Style" w:cs="Times New Roman"/>
              </w:rPr>
              <w:t>a  atau 1</w:t>
            </w:r>
            <w:r w:rsidR="009867C3" w:rsidRPr="008B5A4D">
              <w:rPr>
                <w:rFonts w:ascii="Bookman Old Style" w:hAnsi="Bookman Old Style" w:cs="Times New Roman"/>
              </w:rPr>
              <w:t>1</w:t>
            </w:r>
            <w:r w:rsidR="00B56670" w:rsidRPr="008B5A4D">
              <w:rPr>
                <w:rFonts w:ascii="Bookman Old Style" w:hAnsi="Bookman Old Style" w:cs="Times New Roman"/>
              </w:rPr>
              <w:t>,</w:t>
            </w:r>
            <w:r w:rsidR="009867C3" w:rsidRPr="008B5A4D">
              <w:rPr>
                <w:rFonts w:ascii="Bookman Old Style" w:hAnsi="Bookman Old Style" w:cs="Times New Roman"/>
              </w:rPr>
              <w:t>9</w:t>
            </w:r>
            <w:r w:rsidR="00B56670" w:rsidRPr="008B5A4D">
              <w:rPr>
                <w:rFonts w:ascii="Bookman Old Style" w:hAnsi="Bookman Old Style" w:cs="Times New Roman"/>
              </w:rPr>
              <w:t>8% (</w:t>
            </w:r>
            <w:r w:rsidR="009867C3" w:rsidRPr="008B5A4D">
              <w:rPr>
                <w:rFonts w:ascii="Bookman Old Style" w:hAnsi="Bookman Old Style" w:cs="Times New Roman"/>
              </w:rPr>
              <w:t xml:space="preserve">sebelas </w:t>
            </w:r>
            <w:r w:rsidR="00B56670" w:rsidRPr="008B5A4D">
              <w:rPr>
                <w:rFonts w:ascii="Bookman Old Style" w:hAnsi="Bookman Old Style" w:cs="Times New Roman"/>
              </w:rPr>
              <w:t xml:space="preserve">koma </w:t>
            </w:r>
            <w:r w:rsidR="009867C3" w:rsidRPr="008B5A4D">
              <w:rPr>
                <w:rFonts w:ascii="Bookman Old Style" w:hAnsi="Bookman Old Style" w:cs="Times New Roman"/>
              </w:rPr>
              <w:t xml:space="preserve">sembilan </w:t>
            </w:r>
            <w:r w:rsidR="00B56670" w:rsidRPr="008B5A4D">
              <w:rPr>
                <w:rFonts w:ascii="Bookman Old Style" w:hAnsi="Bookman Old Style" w:cs="Times New Roman"/>
              </w:rPr>
              <w:t xml:space="preserve">delapan persen) dari </w:t>
            </w:r>
            <w:r w:rsidRPr="008B5A4D">
              <w:rPr>
                <w:rFonts w:ascii="Bookman Old Style" w:hAnsi="Bookman Old Style" w:cs="Times New Roman"/>
              </w:rPr>
              <w:t xml:space="preserve">luas wilayah kabupaten, </w:t>
            </w:r>
            <w:r w:rsidR="00B56670" w:rsidRPr="008B5A4D">
              <w:rPr>
                <w:rFonts w:ascii="Bookman Old Style" w:hAnsi="Bookman Old Style" w:cs="Times New Roman"/>
              </w:rPr>
              <w:t xml:space="preserve">meliputi </w:t>
            </w:r>
            <w:r w:rsidRPr="008B5A4D">
              <w:rPr>
                <w:rFonts w:ascii="Bookman Old Style" w:hAnsi="Bookman Old Style" w:cs="Times New Roman"/>
              </w:rPr>
              <w:t>:</w:t>
            </w:r>
          </w:p>
          <w:p w:rsidR="007B6AA9" w:rsidRPr="008B5A4D" w:rsidRDefault="007B6AA9" w:rsidP="00D73380">
            <w:pPr>
              <w:numPr>
                <w:ilvl w:val="0"/>
                <w:numId w:val="150"/>
              </w:numPr>
              <w:tabs>
                <w:tab w:val="clear" w:pos="720"/>
                <w:tab w:val="left" w:pos="434"/>
              </w:tabs>
              <w:ind w:left="432" w:hanging="432"/>
              <w:jc w:val="both"/>
              <w:rPr>
                <w:rFonts w:ascii="Bookman Old Style" w:hAnsi="Bookman Old Style" w:cs="Times New Roman"/>
                <w:lang w:val="sv-SE"/>
              </w:rPr>
            </w:pPr>
            <w:r w:rsidRPr="008B5A4D">
              <w:rPr>
                <w:rFonts w:ascii="Bookman Old Style" w:hAnsi="Bookman Old Style" w:cs="Times New Roman"/>
                <w:lang w:val="sv-SE"/>
              </w:rPr>
              <w:t xml:space="preserve">Hutan Lindung Munduk Pengajaran, </w:t>
            </w:r>
            <w:r w:rsidR="00997ADF" w:rsidRPr="008B5A4D">
              <w:rPr>
                <w:rFonts w:ascii="Bookman Old Style" w:hAnsi="Bookman Old Style" w:cs="Times New Roman"/>
                <w:lang w:val="sv-SE"/>
              </w:rPr>
              <w:t xml:space="preserve">seluas kurang lebih </w:t>
            </w:r>
            <w:r w:rsidRPr="008B5A4D">
              <w:rPr>
                <w:rFonts w:ascii="Bookman Old Style" w:hAnsi="Bookman Old Style" w:cs="Times New Roman"/>
                <w:lang w:val="sv-SE"/>
              </w:rPr>
              <w:t xml:space="preserve">613 </w:t>
            </w:r>
            <w:r w:rsidR="009B0F51" w:rsidRPr="008B5A4D">
              <w:rPr>
                <w:rFonts w:ascii="Bookman Old Style" w:hAnsi="Bookman Old Style" w:cs="Times New Roman"/>
                <w:lang w:val="sv-SE"/>
              </w:rPr>
              <w:t xml:space="preserve">(enam ratus tiga belas) </w:t>
            </w:r>
            <w:r w:rsidRPr="008B5A4D">
              <w:rPr>
                <w:rFonts w:ascii="Bookman Old Style" w:hAnsi="Bookman Old Style" w:cs="Times New Roman"/>
                <w:lang w:val="sv-SE"/>
              </w:rPr>
              <w:t>ha</w:t>
            </w:r>
            <w:r w:rsidR="009B0F51" w:rsidRPr="008B5A4D">
              <w:rPr>
                <w:rFonts w:ascii="Bookman Old Style" w:hAnsi="Bookman Old Style" w:cs="Times New Roman"/>
                <w:lang w:val="sv-SE"/>
              </w:rPr>
              <w:t>;</w:t>
            </w:r>
            <w:r w:rsidR="00B56670" w:rsidRPr="008B5A4D">
              <w:rPr>
                <w:rFonts w:ascii="Bookman Old Style" w:hAnsi="Bookman Old Style" w:cs="Times New Roman"/>
                <w:lang w:val="sv-SE"/>
              </w:rPr>
              <w:t xml:space="preserve"> </w:t>
            </w:r>
          </w:p>
          <w:p w:rsidR="007B6AA9" w:rsidRPr="008B5A4D" w:rsidRDefault="007B6AA9" w:rsidP="00D73380">
            <w:pPr>
              <w:numPr>
                <w:ilvl w:val="0"/>
                <w:numId w:val="150"/>
              </w:numPr>
              <w:tabs>
                <w:tab w:val="clear" w:pos="720"/>
                <w:tab w:val="left" w:pos="434"/>
              </w:tabs>
              <w:ind w:left="432" w:hanging="432"/>
              <w:jc w:val="both"/>
              <w:rPr>
                <w:rFonts w:ascii="Bookman Old Style" w:hAnsi="Bookman Old Style" w:cs="Times New Roman"/>
                <w:lang w:val="sv-SE"/>
              </w:rPr>
            </w:pPr>
            <w:r w:rsidRPr="008B5A4D">
              <w:rPr>
                <w:rFonts w:ascii="Bookman Old Style" w:hAnsi="Bookman Old Style" w:cs="Times New Roman"/>
                <w:lang w:val="sv-SE"/>
              </w:rPr>
              <w:t xml:space="preserve">Hutan lindung Gunung </w:t>
            </w:r>
            <w:r w:rsidR="00892050" w:rsidRPr="008B5A4D">
              <w:rPr>
                <w:rFonts w:ascii="Bookman Old Style" w:hAnsi="Bookman Old Style" w:cs="Times New Roman"/>
                <w:lang w:val="sv-SE"/>
              </w:rPr>
              <w:t xml:space="preserve">Abang </w:t>
            </w:r>
            <w:r w:rsidRPr="008B5A4D">
              <w:rPr>
                <w:rFonts w:ascii="Bookman Old Style" w:hAnsi="Bookman Old Style" w:cs="Times New Roman"/>
                <w:lang w:val="sv-SE"/>
              </w:rPr>
              <w:t xml:space="preserve">Agung,  </w:t>
            </w:r>
            <w:r w:rsidR="00997ADF" w:rsidRPr="008B5A4D">
              <w:rPr>
                <w:rFonts w:ascii="Bookman Old Style" w:hAnsi="Bookman Old Style" w:cs="Times New Roman"/>
                <w:lang w:val="sv-SE"/>
              </w:rPr>
              <w:t xml:space="preserve">seluas kurang lebih </w:t>
            </w:r>
            <w:r w:rsidR="00892050" w:rsidRPr="008B5A4D">
              <w:rPr>
                <w:rFonts w:ascii="Bookman Old Style" w:hAnsi="Bookman Old Style" w:cs="Times New Roman"/>
              </w:rPr>
              <w:t>14.006</w:t>
            </w:r>
            <w:r w:rsidR="00892050" w:rsidRPr="008B5A4D">
              <w:rPr>
                <w:rFonts w:ascii="Bookman Old Style" w:hAnsi="Bookman Old Style" w:cs="Times New Roman"/>
                <w:lang w:val="sv-SE"/>
              </w:rPr>
              <w:t xml:space="preserve"> </w:t>
            </w:r>
            <w:r w:rsidR="009B0F51" w:rsidRPr="008B5A4D">
              <w:rPr>
                <w:rFonts w:ascii="Bookman Old Style" w:hAnsi="Bookman Old Style" w:cs="Times New Roman"/>
                <w:lang w:val="sv-SE"/>
              </w:rPr>
              <w:t xml:space="preserve">(empat belas ribu enam) </w:t>
            </w:r>
            <w:r w:rsidR="00892050" w:rsidRPr="008B5A4D">
              <w:rPr>
                <w:rFonts w:ascii="Bookman Old Style" w:hAnsi="Bookman Old Style" w:cs="Times New Roman"/>
                <w:lang w:val="sv-SE"/>
              </w:rPr>
              <w:t xml:space="preserve">ha, yang masuk wilayah Kabupaten Bangli </w:t>
            </w:r>
            <w:r w:rsidR="00997ADF" w:rsidRPr="008B5A4D">
              <w:rPr>
                <w:rFonts w:ascii="Bookman Old Style" w:hAnsi="Bookman Old Style" w:cs="Times New Roman"/>
                <w:lang w:val="sv-SE"/>
              </w:rPr>
              <w:t xml:space="preserve">seluas kurang lebih </w:t>
            </w:r>
            <w:r w:rsidR="00892050" w:rsidRPr="008B5A4D">
              <w:rPr>
                <w:rFonts w:ascii="Bookman Old Style" w:hAnsi="Bookman Old Style" w:cs="Times New Roman"/>
                <w:lang w:val="sv-SE"/>
              </w:rPr>
              <w:t>1.40</w:t>
            </w:r>
            <w:r w:rsidR="00C912F6" w:rsidRPr="008B5A4D">
              <w:rPr>
                <w:rFonts w:ascii="Bookman Old Style" w:hAnsi="Bookman Old Style" w:cs="Times New Roman"/>
                <w:lang w:val="sv-SE"/>
              </w:rPr>
              <w:t>7</w:t>
            </w:r>
            <w:r w:rsidR="00892050" w:rsidRPr="008B5A4D">
              <w:rPr>
                <w:rFonts w:ascii="Bookman Old Style" w:hAnsi="Bookman Old Style" w:cs="Times New Roman"/>
                <w:lang w:val="sv-SE"/>
              </w:rPr>
              <w:t xml:space="preserve"> </w:t>
            </w:r>
            <w:r w:rsidR="00B56670" w:rsidRPr="008B5A4D">
              <w:rPr>
                <w:rFonts w:ascii="Bookman Old Style" w:hAnsi="Bookman Old Style" w:cs="Times New Roman"/>
                <w:lang w:val="sv-SE"/>
              </w:rPr>
              <w:t>(seribu empat ratus tujuh)</w:t>
            </w:r>
            <w:r w:rsidR="009B0F51" w:rsidRPr="008B5A4D">
              <w:rPr>
                <w:rFonts w:ascii="Bookman Old Style" w:hAnsi="Bookman Old Style" w:cs="Times New Roman"/>
                <w:lang w:val="sv-SE"/>
              </w:rPr>
              <w:t xml:space="preserve"> ha</w:t>
            </w:r>
            <w:r w:rsidR="00892050" w:rsidRPr="008B5A4D">
              <w:rPr>
                <w:rFonts w:ascii="Bookman Old Style" w:hAnsi="Bookman Old Style" w:cs="Times New Roman"/>
                <w:lang w:val="sv-SE"/>
              </w:rPr>
              <w:t>; dan</w:t>
            </w:r>
          </w:p>
          <w:p w:rsidR="007B6AA9" w:rsidRPr="008B5A4D" w:rsidRDefault="007B6AA9" w:rsidP="00D73380">
            <w:pPr>
              <w:numPr>
                <w:ilvl w:val="0"/>
                <w:numId w:val="150"/>
              </w:numPr>
              <w:tabs>
                <w:tab w:val="clear" w:pos="720"/>
                <w:tab w:val="left" w:pos="434"/>
              </w:tabs>
              <w:ind w:left="432" w:hanging="432"/>
              <w:jc w:val="both"/>
              <w:rPr>
                <w:rFonts w:ascii="Bookman Old Style" w:hAnsi="Bookman Old Style" w:cs="Times New Roman"/>
                <w:lang w:val="sv-SE"/>
              </w:rPr>
            </w:pPr>
            <w:r w:rsidRPr="008B5A4D">
              <w:rPr>
                <w:rFonts w:ascii="Bookman Old Style" w:hAnsi="Bookman Old Style" w:cs="Times New Roman"/>
                <w:lang w:val="sv-SE"/>
              </w:rPr>
              <w:t xml:space="preserve">Hutan lindung Penulisan Kintamani, </w:t>
            </w:r>
            <w:r w:rsidR="00997ADF" w:rsidRPr="008B5A4D">
              <w:rPr>
                <w:rFonts w:ascii="Bookman Old Style" w:hAnsi="Bookman Old Style" w:cs="Times New Roman"/>
                <w:lang w:val="sv-SE"/>
              </w:rPr>
              <w:t xml:space="preserve">seluas kurang lebih </w:t>
            </w:r>
            <w:r w:rsidR="004A5990" w:rsidRPr="008B5A4D">
              <w:rPr>
                <w:rFonts w:ascii="Bookman Old Style" w:hAnsi="Bookman Old Style" w:cs="Times New Roman"/>
                <w:lang w:val="sv-SE"/>
              </w:rPr>
              <w:t>5.66</w:t>
            </w:r>
            <w:r w:rsidR="00592108" w:rsidRPr="008B5A4D">
              <w:rPr>
                <w:rFonts w:ascii="Bookman Old Style" w:hAnsi="Bookman Old Style" w:cs="Times New Roman"/>
              </w:rPr>
              <w:t>4</w:t>
            </w:r>
            <w:r w:rsidR="004A5990" w:rsidRPr="008B5A4D">
              <w:rPr>
                <w:rFonts w:ascii="Bookman Old Style" w:hAnsi="Bookman Old Style" w:cs="Times New Roman"/>
                <w:lang w:val="sv-SE"/>
              </w:rPr>
              <w:t xml:space="preserve"> (lima ribu enam ratus enam puluh </w:t>
            </w:r>
            <w:r w:rsidR="00592108" w:rsidRPr="008B5A4D">
              <w:rPr>
                <w:rFonts w:ascii="Bookman Old Style" w:hAnsi="Bookman Old Style" w:cs="Times New Roman"/>
              </w:rPr>
              <w:t>empat</w:t>
            </w:r>
            <w:r w:rsidR="004A5990" w:rsidRPr="008B5A4D">
              <w:rPr>
                <w:rFonts w:ascii="Bookman Old Style" w:hAnsi="Bookman Old Style" w:cs="Times New Roman"/>
                <w:lang w:val="sv-SE"/>
              </w:rPr>
              <w:t>)</w:t>
            </w:r>
            <w:r w:rsidR="00C912F6" w:rsidRPr="008B5A4D">
              <w:rPr>
                <w:rFonts w:ascii="Bookman Old Style" w:hAnsi="Bookman Old Style" w:cs="Times New Roman"/>
                <w:lang w:val="sv-SE"/>
              </w:rPr>
              <w:t>ha</w:t>
            </w:r>
            <w:r w:rsidR="004A5990" w:rsidRPr="008B5A4D">
              <w:rPr>
                <w:rFonts w:ascii="Bookman Old Style" w:hAnsi="Bookman Old Style" w:cs="Times New Roman"/>
                <w:lang w:val="sv-SE"/>
              </w:rPr>
              <w:t xml:space="preserve">, yang masuk wilayah Kabupaten Bangli seluas kurang lebih </w:t>
            </w:r>
            <w:r w:rsidRPr="008B5A4D">
              <w:rPr>
                <w:rFonts w:ascii="Bookman Old Style" w:hAnsi="Bookman Old Style" w:cs="Times New Roman"/>
                <w:lang w:val="sv-SE"/>
              </w:rPr>
              <w:t xml:space="preserve">4.219 </w:t>
            </w:r>
            <w:r w:rsidR="00B56670" w:rsidRPr="008B5A4D">
              <w:rPr>
                <w:rFonts w:ascii="Bookman Old Style" w:hAnsi="Bookman Old Style" w:cs="Times New Roman"/>
                <w:lang w:val="sv-SE"/>
              </w:rPr>
              <w:t>(empat ribu dua ratus sembilan belas)</w:t>
            </w:r>
            <w:r w:rsidR="009B0F51" w:rsidRPr="008B5A4D">
              <w:rPr>
                <w:rFonts w:ascii="Bookman Old Style" w:hAnsi="Bookman Old Style" w:cs="Times New Roman"/>
                <w:lang w:val="sv-SE"/>
              </w:rPr>
              <w:t xml:space="preserve"> ha</w:t>
            </w:r>
            <w:r w:rsidRPr="008B5A4D">
              <w:rPr>
                <w:rFonts w:ascii="Bookman Old Style" w:hAnsi="Bookman Old Style" w:cs="Times New Roman"/>
                <w:lang w:val="sv-SE"/>
              </w:rPr>
              <w:t>.</w:t>
            </w:r>
          </w:p>
          <w:p w:rsidR="007B6AA9" w:rsidRPr="008B5A4D" w:rsidRDefault="007B6AA9" w:rsidP="00D73380">
            <w:pPr>
              <w:tabs>
                <w:tab w:val="left" w:pos="0"/>
              </w:tabs>
              <w:spacing w:before="120" w:after="120"/>
              <w:jc w:val="center"/>
              <w:rPr>
                <w:rFonts w:ascii="Bookman Old Style" w:hAnsi="Bookman Old Style" w:cs="Times New Roman"/>
                <w:lang w:val="sv-SE"/>
              </w:rPr>
            </w:pPr>
          </w:p>
          <w:p w:rsidR="007B6AA9" w:rsidRPr="008B5A4D" w:rsidRDefault="007B6AA9" w:rsidP="00D73380">
            <w:pPr>
              <w:tabs>
                <w:tab w:val="left" w:pos="0"/>
              </w:tabs>
              <w:spacing w:before="120" w:after="120"/>
              <w:jc w:val="center"/>
              <w:rPr>
                <w:rFonts w:ascii="Bookman Old Style" w:hAnsi="Bookman Old Style" w:cs="Times New Roman"/>
                <w:lang w:val="sv-SE"/>
              </w:rPr>
            </w:pPr>
            <w:r w:rsidRPr="008B5A4D">
              <w:rPr>
                <w:rFonts w:ascii="Bookman Old Style" w:hAnsi="Bookman Old Style" w:cs="Times New Roman"/>
              </w:rPr>
              <w:t xml:space="preserve">Paragraf </w:t>
            </w:r>
            <w:r w:rsidRPr="008B5A4D">
              <w:rPr>
                <w:rFonts w:ascii="Bookman Old Style" w:hAnsi="Bookman Old Style" w:cs="Times New Roman"/>
                <w:lang w:val="sv-SE"/>
              </w:rPr>
              <w:t>2</w:t>
            </w:r>
          </w:p>
          <w:p w:rsidR="00FC602A" w:rsidRPr="008B5A4D" w:rsidRDefault="00FC602A"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rPr>
              <w:t>Kawasan Yang Memberikan Perlindungan Kawasan Bawahannya</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 xml:space="preserve">Pasal </w:t>
            </w:r>
            <w:r w:rsidR="001F32C9" w:rsidRPr="008B5A4D">
              <w:rPr>
                <w:rFonts w:ascii="Bookman Old Style" w:hAnsi="Bookman Old Style" w:cs="Times New Roman"/>
                <w:b w:val="0"/>
                <w:bCs w:val="0"/>
                <w:lang w:val="en-US"/>
              </w:rPr>
              <w:t>29</w:t>
            </w:r>
          </w:p>
          <w:p w:rsidR="00FC602A" w:rsidRPr="008B5A4D" w:rsidRDefault="00FC602A" w:rsidP="00D73380">
            <w:pPr>
              <w:pStyle w:val="ListParagraph"/>
              <w:tabs>
                <w:tab w:val="num" w:pos="884"/>
              </w:tabs>
              <w:ind w:left="0" w:right="-4"/>
              <w:jc w:val="both"/>
              <w:rPr>
                <w:rFonts w:ascii="Bookman Old Style" w:hAnsi="Bookman Old Style" w:cs="Times New Roman"/>
              </w:rPr>
            </w:pPr>
            <w:r w:rsidRPr="008B5A4D">
              <w:rPr>
                <w:rFonts w:ascii="Bookman Old Style" w:hAnsi="Bookman Old Style" w:cs="Times New Roman"/>
              </w:rPr>
              <w:t xml:space="preserve">Kawasan yang memberikan perlindungan kawasan bawahannya sebagaimana dimaksud dalam Pasal </w:t>
            </w:r>
            <w:r w:rsidR="0071079A" w:rsidRPr="008B5A4D">
              <w:rPr>
                <w:rFonts w:ascii="Bookman Old Style" w:hAnsi="Bookman Old Style" w:cs="Times New Roman"/>
              </w:rPr>
              <w:t>2</w:t>
            </w:r>
            <w:r w:rsidR="00D55AEA" w:rsidRPr="008B5A4D">
              <w:rPr>
                <w:rFonts w:ascii="Bookman Old Style" w:hAnsi="Bookman Old Style" w:cs="Times New Roman"/>
                <w:lang w:val="en-US"/>
              </w:rPr>
              <w:t>7</w:t>
            </w:r>
            <w:r w:rsidRPr="008B5A4D">
              <w:rPr>
                <w:rFonts w:ascii="Bookman Old Style" w:hAnsi="Bookman Old Style" w:cs="Times New Roman"/>
              </w:rPr>
              <w:t xml:space="preserve"> ayat (2) huruf </w:t>
            </w:r>
            <w:r w:rsidR="007B6AA9" w:rsidRPr="008B5A4D">
              <w:rPr>
                <w:rFonts w:ascii="Bookman Old Style" w:hAnsi="Bookman Old Style" w:cs="Times New Roman"/>
              </w:rPr>
              <w:t>b</w:t>
            </w:r>
            <w:r w:rsidRPr="008B5A4D">
              <w:rPr>
                <w:rFonts w:ascii="Bookman Old Style" w:hAnsi="Bookman Old Style" w:cs="Times New Roman"/>
              </w:rPr>
              <w:t>, mencakup</w:t>
            </w:r>
            <w:r w:rsidR="007B6AA9" w:rsidRPr="008B5A4D">
              <w:rPr>
                <w:rFonts w:ascii="Bookman Old Style" w:hAnsi="Bookman Old Style" w:cs="Times New Roman"/>
              </w:rPr>
              <w:t xml:space="preserve"> </w:t>
            </w:r>
            <w:r w:rsidRPr="008B5A4D">
              <w:rPr>
                <w:rFonts w:ascii="Bookman Old Style" w:hAnsi="Bookman Old Style" w:cs="Times New Roman"/>
              </w:rPr>
              <w:t>kawasan resapan air</w:t>
            </w:r>
            <w:r w:rsidR="007B6AA9" w:rsidRPr="008B5A4D">
              <w:rPr>
                <w:rFonts w:ascii="Bookman Old Style" w:hAnsi="Bookman Old Style" w:cs="Times New Roman"/>
              </w:rPr>
              <w:t xml:space="preserve">  </w:t>
            </w:r>
            <w:r w:rsidR="002E6EED" w:rsidRPr="008B5A4D">
              <w:rPr>
                <w:rFonts w:ascii="Bookman Old Style" w:hAnsi="Bookman Old Style" w:cs="Times New Roman"/>
              </w:rPr>
              <w:t xml:space="preserve">yang tersebar pada bagian tengah dan utara wilayah Kabupaten, baik dalam bentuk kawasan hutan maupun perkebunan.  </w:t>
            </w:r>
          </w:p>
          <w:p w:rsidR="00FC602A" w:rsidRPr="008B5A4D" w:rsidRDefault="00FC602A" w:rsidP="00D73380">
            <w:pPr>
              <w:pStyle w:val="ListParagraph"/>
              <w:tabs>
                <w:tab w:val="num" w:pos="2127"/>
              </w:tabs>
              <w:ind w:right="-4"/>
              <w:jc w:val="both"/>
              <w:rPr>
                <w:rFonts w:ascii="Bookman Old Style" w:hAnsi="Bookman Old Style" w:cs="Times New Roman"/>
              </w:rPr>
            </w:pPr>
          </w:p>
          <w:p w:rsidR="00FC602A" w:rsidRPr="008B5A4D" w:rsidRDefault="00FC602A" w:rsidP="00D73380">
            <w:pPr>
              <w:tabs>
                <w:tab w:val="left" w:pos="0"/>
              </w:tabs>
              <w:ind w:right="-6"/>
              <w:jc w:val="center"/>
              <w:rPr>
                <w:rFonts w:ascii="Bookman Old Style" w:hAnsi="Bookman Old Style" w:cs="Times New Roman"/>
              </w:rPr>
            </w:pPr>
            <w:r w:rsidRPr="008B5A4D">
              <w:rPr>
                <w:rFonts w:ascii="Bookman Old Style" w:hAnsi="Bookman Old Style" w:cs="Times New Roman"/>
              </w:rPr>
              <w:t xml:space="preserve">Paragraf </w:t>
            </w:r>
            <w:r w:rsidR="007B6AA9" w:rsidRPr="008B5A4D">
              <w:rPr>
                <w:rFonts w:ascii="Bookman Old Style" w:hAnsi="Bookman Old Style" w:cs="Times New Roman"/>
              </w:rPr>
              <w:t>3</w:t>
            </w:r>
          </w:p>
          <w:p w:rsidR="00FC602A" w:rsidRPr="008B5A4D" w:rsidRDefault="00FC602A" w:rsidP="00D73380">
            <w:pPr>
              <w:tabs>
                <w:tab w:val="left" w:pos="0"/>
              </w:tabs>
              <w:spacing w:before="120" w:after="120"/>
              <w:jc w:val="center"/>
              <w:rPr>
                <w:rFonts w:ascii="Bookman Old Style" w:hAnsi="Bookman Old Style" w:cs="Tahoma"/>
              </w:rPr>
            </w:pPr>
            <w:r w:rsidRPr="008B5A4D">
              <w:rPr>
                <w:rFonts w:ascii="Bookman Old Style" w:hAnsi="Bookman Old Style" w:cs="Times New Roman"/>
              </w:rPr>
              <w:t>Kawasan Perlindungan Setempat</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 xml:space="preserve">Pasal </w:t>
            </w:r>
            <w:r w:rsidR="007213AC" w:rsidRPr="008B5A4D">
              <w:rPr>
                <w:rFonts w:ascii="Bookman Old Style" w:hAnsi="Bookman Old Style" w:cs="Times New Roman"/>
                <w:b w:val="0"/>
                <w:bCs w:val="0"/>
              </w:rPr>
              <w:t>3</w:t>
            </w:r>
            <w:r w:rsidR="001F32C9" w:rsidRPr="008B5A4D">
              <w:rPr>
                <w:rFonts w:ascii="Bookman Old Style" w:hAnsi="Bookman Old Style" w:cs="Times New Roman"/>
                <w:b w:val="0"/>
                <w:bCs w:val="0"/>
                <w:lang w:val="en-US"/>
              </w:rPr>
              <w:t>0</w:t>
            </w:r>
          </w:p>
          <w:p w:rsidR="00FC602A" w:rsidRPr="008B5A4D" w:rsidRDefault="00FC602A" w:rsidP="00D73380">
            <w:pPr>
              <w:pStyle w:val="ListParagraph"/>
              <w:ind w:left="0" w:right="-4"/>
              <w:jc w:val="both"/>
              <w:rPr>
                <w:rFonts w:ascii="Bookman Old Style" w:hAnsi="Bookman Old Style" w:cs="Times New Roman"/>
              </w:rPr>
            </w:pPr>
            <w:r w:rsidRPr="008B5A4D">
              <w:rPr>
                <w:rFonts w:ascii="Bookman Old Style" w:hAnsi="Bookman Old Style" w:cs="Times New Roman"/>
              </w:rPr>
              <w:t xml:space="preserve">Kawasan perlindungan setempat, sebagaimana dimaksud dalam Pasal </w:t>
            </w:r>
            <w:r w:rsidR="00FF0819" w:rsidRPr="008B5A4D">
              <w:rPr>
                <w:rFonts w:ascii="Bookman Old Style" w:hAnsi="Bookman Old Style" w:cs="Times New Roman"/>
              </w:rPr>
              <w:t>2</w:t>
            </w:r>
            <w:r w:rsidR="00D55AEA" w:rsidRPr="008B5A4D">
              <w:rPr>
                <w:rFonts w:ascii="Bookman Old Style" w:hAnsi="Bookman Old Style" w:cs="Times New Roman"/>
                <w:lang w:val="en-US"/>
              </w:rPr>
              <w:t>7</w:t>
            </w:r>
            <w:r w:rsidRPr="008B5A4D">
              <w:rPr>
                <w:rFonts w:ascii="Bookman Old Style" w:hAnsi="Bookman Old Style" w:cs="Times New Roman"/>
              </w:rPr>
              <w:t xml:space="preserve"> ayat (2) huruf </w:t>
            </w:r>
            <w:r w:rsidR="007B6AA9" w:rsidRPr="008B5A4D">
              <w:rPr>
                <w:rFonts w:ascii="Bookman Old Style" w:hAnsi="Bookman Old Style" w:cs="Times New Roman"/>
              </w:rPr>
              <w:t>c</w:t>
            </w:r>
            <w:r w:rsidRPr="008B5A4D">
              <w:rPr>
                <w:rFonts w:ascii="Bookman Old Style" w:hAnsi="Bookman Old Style" w:cs="Times New Roman"/>
              </w:rPr>
              <w:t>, me</w:t>
            </w:r>
            <w:r w:rsidR="00B56670" w:rsidRPr="008B5A4D">
              <w:rPr>
                <w:rFonts w:ascii="Bookman Old Style" w:hAnsi="Bookman Old Style" w:cs="Times New Roman"/>
              </w:rPr>
              <w:t>liputi</w:t>
            </w:r>
            <w:r w:rsidRPr="008B5A4D">
              <w:rPr>
                <w:rFonts w:ascii="Bookman Old Style" w:hAnsi="Bookman Old Style" w:cs="Times New Roman"/>
              </w:rPr>
              <w:t>:</w:t>
            </w:r>
          </w:p>
          <w:p w:rsidR="00FC602A" w:rsidRPr="008B5A4D" w:rsidRDefault="00FC602A" w:rsidP="00D73380">
            <w:pPr>
              <w:numPr>
                <w:ilvl w:val="0"/>
                <w:numId w:val="117"/>
              </w:numPr>
              <w:tabs>
                <w:tab w:val="clear" w:pos="720"/>
                <w:tab w:val="left" w:pos="434"/>
              </w:tabs>
              <w:ind w:left="434" w:right="-4" w:hanging="434"/>
              <w:jc w:val="both"/>
              <w:rPr>
                <w:rFonts w:ascii="Bookman Old Style" w:hAnsi="Bookman Old Style" w:cs="Times New Roman"/>
              </w:rPr>
            </w:pPr>
            <w:r w:rsidRPr="008B5A4D">
              <w:rPr>
                <w:rFonts w:ascii="Bookman Old Style" w:hAnsi="Bookman Old Style" w:cs="Times New Roman"/>
              </w:rPr>
              <w:t>kawasan suci;</w:t>
            </w:r>
          </w:p>
          <w:p w:rsidR="00FC602A" w:rsidRPr="008B5A4D" w:rsidRDefault="00FC602A" w:rsidP="00D73380">
            <w:pPr>
              <w:numPr>
                <w:ilvl w:val="0"/>
                <w:numId w:val="117"/>
              </w:numPr>
              <w:tabs>
                <w:tab w:val="clear" w:pos="720"/>
                <w:tab w:val="left" w:pos="434"/>
              </w:tabs>
              <w:ind w:left="434" w:right="-4" w:hanging="434"/>
              <w:jc w:val="both"/>
              <w:rPr>
                <w:rFonts w:ascii="Bookman Old Style" w:hAnsi="Bookman Old Style" w:cs="Times New Roman"/>
              </w:rPr>
            </w:pPr>
            <w:r w:rsidRPr="008B5A4D">
              <w:rPr>
                <w:rFonts w:ascii="Bookman Old Style" w:hAnsi="Bookman Old Style" w:cs="Times New Roman"/>
              </w:rPr>
              <w:t>kawasan tempat suci;</w:t>
            </w:r>
          </w:p>
          <w:p w:rsidR="00FC602A" w:rsidRPr="008B5A4D" w:rsidRDefault="00FC602A" w:rsidP="00D73380">
            <w:pPr>
              <w:numPr>
                <w:ilvl w:val="0"/>
                <w:numId w:val="117"/>
              </w:numPr>
              <w:tabs>
                <w:tab w:val="clear" w:pos="720"/>
                <w:tab w:val="left" w:pos="434"/>
              </w:tabs>
              <w:ind w:left="434" w:right="-4" w:hanging="434"/>
              <w:jc w:val="both"/>
              <w:rPr>
                <w:rFonts w:ascii="Bookman Old Style" w:hAnsi="Bookman Old Style" w:cs="Times New Roman"/>
              </w:rPr>
            </w:pPr>
            <w:r w:rsidRPr="008B5A4D">
              <w:rPr>
                <w:rFonts w:ascii="Bookman Old Style" w:hAnsi="Bookman Old Style" w:cs="Times New Roman"/>
              </w:rPr>
              <w:t xml:space="preserve">kawasan sempadan sungai; </w:t>
            </w:r>
          </w:p>
          <w:p w:rsidR="00FC602A" w:rsidRPr="008B5A4D" w:rsidRDefault="00FC602A" w:rsidP="00D73380">
            <w:pPr>
              <w:numPr>
                <w:ilvl w:val="0"/>
                <w:numId w:val="117"/>
              </w:numPr>
              <w:tabs>
                <w:tab w:val="clear" w:pos="720"/>
                <w:tab w:val="left" w:pos="434"/>
              </w:tabs>
              <w:ind w:left="434" w:right="-4" w:hanging="434"/>
              <w:jc w:val="both"/>
              <w:rPr>
                <w:rFonts w:ascii="Bookman Old Style" w:hAnsi="Bookman Old Style" w:cs="Times New Roman"/>
              </w:rPr>
            </w:pPr>
            <w:r w:rsidRPr="008B5A4D">
              <w:rPr>
                <w:rFonts w:ascii="Bookman Old Style" w:hAnsi="Bookman Old Style" w:cs="Times New Roman"/>
              </w:rPr>
              <w:t xml:space="preserve">kawasan sempadan jurang; </w:t>
            </w:r>
          </w:p>
          <w:p w:rsidR="00FC602A" w:rsidRPr="008B5A4D" w:rsidRDefault="00211D03" w:rsidP="00D73380">
            <w:pPr>
              <w:numPr>
                <w:ilvl w:val="0"/>
                <w:numId w:val="117"/>
              </w:numPr>
              <w:tabs>
                <w:tab w:val="clear" w:pos="720"/>
                <w:tab w:val="left" w:pos="434"/>
              </w:tabs>
              <w:ind w:left="434" w:right="-4" w:hanging="434"/>
              <w:jc w:val="both"/>
              <w:rPr>
                <w:rFonts w:ascii="Bookman Old Style" w:hAnsi="Bookman Old Style" w:cs="Times New Roman"/>
              </w:rPr>
            </w:pPr>
            <w:r w:rsidRPr="008B5A4D">
              <w:rPr>
                <w:rFonts w:ascii="Bookman Old Style" w:hAnsi="Bookman Old Style" w:cs="Times New Roman"/>
              </w:rPr>
              <w:lastRenderedPageBreak/>
              <w:t xml:space="preserve">kawasan </w:t>
            </w:r>
            <w:r w:rsidRPr="008B5A4D">
              <w:rPr>
                <w:rFonts w:ascii="Bookman Old Style" w:hAnsi="Bookman Old Style" w:cs="Times New Roman"/>
                <w:lang w:val="en-US"/>
              </w:rPr>
              <w:t>sempadan</w:t>
            </w:r>
            <w:r w:rsidR="00FC602A" w:rsidRPr="008B5A4D">
              <w:rPr>
                <w:rFonts w:ascii="Bookman Old Style" w:hAnsi="Bookman Old Style" w:cs="Times New Roman"/>
              </w:rPr>
              <w:t xml:space="preserve"> </w:t>
            </w:r>
            <w:r w:rsidR="004A1AAE" w:rsidRPr="008B5A4D">
              <w:rPr>
                <w:rFonts w:ascii="Bookman Old Style" w:hAnsi="Bookman Old Style" w:cs="Times New Roman"/>
                <w:lang w:val="en-US"/>
              </w:rPr>
              <w:t>D</w:t>
            </w:r>
            <w:r w:rsidR="00FC602A" w:rsidRPr="008B5A4D">
              <w:rPr>
                <w:rFonts w:ascii="Bookman Old Style" w:hAnsi="Bookman Old Style" w:cs="Times New Roman"/>
              </w:rPr>
              <w:t>anau</w:t>
            </w:r>
            <w:r w:rsidRPr="008B5A4D">
              <w:rPr>
                <w:rFonts w:ascii="Bookman Old Style" w:hAnsi="Bookman Old Style" w:cs="Times New Roman"/>
                <w:lang w:val="en-US"/>
              </w:rPr>
              <w:t xml:space="preserve"> </w:t>
            </w:r>
            <w:r w:rsidR="004A1AAE" w:rsidRPr="008B5A4D">
              <w:rPr>
                <w:rFonts w:ascii="Bookman Old Style" w:hAnsi="Bookman Old Style" w:cs="Times New Roman"/>
                <w:lang w:val="en-US"/>
              </w:rPr>
              <w:t>B</w:t>
            </w:r>
            <w:r w:rsidRPr="008B5A4D">
              <w:rPr>
                <w:rFonts w:ascii="Bookman Old Style" w:hAnsi="Bookman Old Style" w:cs="Times New Roman"/>
                <w:lang w:val="en-US"/>
              </w:rPr>
              <w:t>atur</w:t>
            </w:r>
            <w:r w:rsidR="00FC602A" w:rsidRPr="008B5A4D">
              <w:rPr>
                <w:rFonts w:ascii="Bookman Old Style" w:hAnsi="Bookman Old Style" w:cs="Times New Roman"/>
              </w:rPr>
              <w:t>; dan</w:t>
            </w:r>
          </w:p>
          <w:p w:rsidR="00FC602A" w:rsidRPr="008B5A4D" w:rsidRDefault="004A1AAE" w:rsidP="00D73380">
            <w:pPr>
              <w:numPr>
                <w:ilvl w:val="0"/>
                <w:numId w:val="117"/>
              </w:numPr>
              <w:tabs>
                <w:tab w:val="clear" w:pos="720"/>
                <w:tab w:val="left" w:pos="434"/>
              </w:tabs>
              <w:ind w:left="434" w:right="-4" w:hanging="434"/>
              <w:jc w:val="both"/>
              <w:rPr>
                <w:rFonts w:ascii="Bookman Old Style" w:hAnsi="Bookman Old Style" w:cs="Times New Roman"/>
              </w:rPr>
            </w:pPr>
            <w:r w:rsidRPr="008B5A4D">
              <w:rPr>
                <w:rFonts w:ascii="Bookman Old Style" w:hAnsi="Bookman Old Style" w:cs="Times New Roman"/>
              </w:rPr>
              <w:t xml:space="preserve">kawasan </w:t>
            </w:r>
            <w:r w:rsidR="00FC602A" w:rsidRPr="008B5A4D">
              <w:rPr>
                <w:rFonts w:ascii="Bookman Old Style" w:hAnsi="Bookman Old Style" w:cs="Times New Roman"/>
              </w:rPr>
              <w:t>ruang terbuka hijau</w:t>
            </w:r>
            <w:r w:rsidR="00B706C1" w:rsidRPr="008B5A4D">
              <w:rPr>
                <w:rFonts w:ascii="Bookman Old Style" w:hAnsi="Bookman Old Style" w:cs="Times New Roman"/>
              </w:rPr>
              <w:t xml:space="preserve"> dan ruang terbuka hijau kota (RTHK).</w:t>
            </w:r>
          </w:p>
          <w:p w:rsidR="00A77C2A" w:rsidRPr="008B5A4D" w:rsidRDefault="00A77C2A" w:rsidP="00D73380">
            <w:pPr>
              <w:tabs>
                <w:tab w:val="left" w:pos="434"/>
              </w:tabs>
              <w:ind w:right="-4"/>
              <w:jc w:val="both"/>
              <w:rPr>
                <w:rFonts w:ascii="Bookman Old Style" w:hAnsi="Bookman Old Style" w:cs="Times New Roman"/>
              </w:rPr>
            </w:pP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3</w:t>
            </w:r>
            <w:r w:rsidR="001F32C9" w:rsidRPr="008B5A4D">
              <w:rPr>
                <w:rFonts w:ascii="Bookman Old Style" w:hAnsi="Bookman Old Style" w:cs="Times New Roman"/>
                <w:b w:val="0"/>
                <w:bCs w:val="0"/>
                <w:lang w:val="fi-FI"/>
              </w:rPr>
              <w:t>1</w:t>
            </w:r>
          </w:p>
          <w:p w:rsidR="00FC602A" w:rsidRPr="008B5A4D" w:rsidRDefault="00FC602A" w:rsidP="00D73380">
            <w:pPr>
              <w:pStyle w:val="ListParagraph"/>
              <w:numPr>
                <w:ilvl w:val="0"/>
                <w:numId w:val="118"/>
              </w:numPr>
              <w:tabs>
                <w:tab w:val="clear" w:pos="720"/>
              </w:tabs>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suci sebagaimana dimaksud </w:t>
            </w:r>
            <w:r w:rsidR="00A77C2A" w:rsidRPr="008B5A4D">
              <w:rPr>
                <w:rFonts w:ascii="Bookman Old Style" w:hAnsi="Bookman Old Style" w:cs="Times New Roman"/>
                <w:lang w:val="fi-FI"/>
              </w:rPr>
              <w:t xml:space="preserve">dalam Pasal </w:t>
            </w:r>
            <w:r w:rsidR="007213AC" w:rsidRPr="008B5A4D">
              <w:rPr>
                <w:rFonts w:ascii="Bookman Old Style" w:hAnsi="Bookman Old Style" w:cs="Times New Roman"/>
                <w:lang w:val="fi-FI"/>
              </w:rPr>
              <w:t>3</w:t>
            </w:r>
            <w:r w:rsidR="00D55AEA" w:rsidRPr="008B5A4D">
              <w:rPr>
                <w:rFonts w:ascii="Bookman Old Style" w:hAnsi="Bookman Old Style" w:cs="Times New Roman"/>
                <w:lang w:val="fi-FI"/>
              </w:rPr>
              <w:t>0</w:t>
            </w:r>
            <w:r w:rsidR="003E6A3C" w:rsidRPr="008B5A4D">
              <w:rPr>
                <w:rFonts w:ascii="Bookman Old Style" w:hAnsi="Bookman Old Style" w:cs="Times New Roman"/>
                <w:lang w:val="fi-FI"/>
              </w:rPr>
              <w:t xml:space="preserve"> </w:t>
            </w:r>
            <w:r w:rsidRPr="008B5A4D">
              <w:rPr>
                <w:rFonts w:ascii="Bookman Old Style" w:hAnsi="Bookman Old Style" w:cs="Times New Roman"/>
              </w:rPr>
              <w:t>huruf a, me</w:t>
            </w:r>
            <w:r w:rsidR="00B56670" w:rsidRPr="008B5A4D">
              <w:rPr>
                <w:rFonts w:ascii="Bookman Old Style" w:hAnsi="Bookman Old Style" w:cs="Times New Roman"/>
                <w:lang w:val="fi-FI"/>
              </w:rPr>
              <w:t>liputi</w:t>
            </w:r>
            <w:r w:rsidRPr="008B5A4D">
              <w:rPr>
                <w:rFonts w:ascii="Bookman Old Style" w:hAnsi="Bookman Old Style" w:cs="Times New Roman"/>
              </w:rPr>
              <w:t xml:space="preserve">: </w:t>
            </w:r>
          </w:p>
          <w:p w:rsidR="00FC602A" w:rsidRPr="008B5A4D" w:rsidRDefault="00FC602A" w:rsidP="00D73380">
            <w:pPr>
              <w:numPr>
                <w:ilvl w:val="0"/>
                <w:numId w:val="119"/>
              </w:numPr>
              <w:tabs>
                <w:tab w:val="left" w:pos="882"/>
              </w:tabs>
              <w:ind w:left="882" w:right="-4" w:hanging="315"/>
              <w:jc w:val="both"/>
              <w:rPr>
                <w:rFonts w:ascii="Bookman Old Style" w:hAnsi="Bookman Old Style" w:cs="Times New Roman"/>
              </w:rPr>
            </w:pPr>
            <w:r w:rsidRPr="008B5A4D">
              <w:rPr>
                <w:rFonts w:ascii="Bookman Old Style" w:hAnsi="Bookman Old Style" w:cs="Times New Roman"/>
              </w:rPr>
              <w:t>kawasan suci gunung;</w:t>
            </w:r>
          </w:p>
          <w:p w:rsidR="00FC602A" w:rsidRPr="008B5A4D" w:rsidRDefault="00FC602A" w:rsidP="00D73380">
            <w:pPr>
              <w:numPr>
                <w:ilvl w:val="0"/>
                <w:numId w:val="119"/>
              </w:numPr>
              <w:tabs>
                <w:tab w:val="left" w:pos="882"/>
              </w:tabs>
              <w:ind w:left="882" w:right="-4" w:hanging="315"/>
              <w:jc w:val="both"/>
              <w:rPr>
                <w:rFonts w:ascii="Bookman Old Style" w:hAnsi="Bookman Old Style" w:cs="Times New Roman"/>
              </w:rPr>
            </w:pPr>
            <w:r w:rsidRPr="008B5A4D">
              <w:rPr>
                <w:rFonts w:ascii="Bookman Old Style" w:hAnsi="Bookman Old Style" w:cs="Times New Roman"/>
              </w:rPr>
              <w:t>kawasan suci danau;</w:t>
            </w:r>
          </w:p>
          <w:p w:rsidR="00FC602A" w:rsidRPr="008B5A4D" w:rsidRDefault="00FC602A" w:rsidP="00D73380">
            <w:pPr>
              <w:numPr>
                <w:ilvl w:val="0"/>
                <w:numId w:val="119"/>
              </w:numPr>
              <w:tabs>
                <w:tab w:val="left" w:pos="882"/>
              </w:tabs>
              <w:ind w:left="882" w:right="-4" w:hanging="315"/>
              <w:jc w:val="both"/>
              <w:rPr>
                <w:rFonts w:ascii="Bookman Old Style" w:hAnsi="Bookman Old Style" w:cs="Times New Roman"/>
              </w:rPr>
            </w:pPr>
            <w:r w:rsidRPr="008B5A4D">
              <w:rPr>
                <w:rFonts w:ascii="Bookman Old Style" w:hAnsi="Bookman Old Style" w:cs="Times New Roman"/>
              </w:rPr>
              <w:t>kawasan suci campuhan;</w:t>
            </w:r>
          </w:p>
          <w:p w:rsidR="00892050" w:rsidRPr="008B5A4D" w:rsidRDefault="00FC602A" w:rsidP="00D73380">
            <w:pPr>
              <w:numPr>
                <w:ilvl w:val="0"/>
                <w:numId w:val="119"/>
              </w:numPr>
              <w:tabs>
                <w:tab w:val="left" w:pos="882"/>
                <w:tab w:val="left" w:pos="973"/>
              </w:tabs>
              <w:ind w:left="882" w:right="-4" w:hanging="315"/>
              <w:jc w:val="both"/>
              <w:rPr>
                <w:rFonts w:ascii="Bookman Old Style" w:hAnsi="Bookman Old Style" w:cs="Times New Roman"/>
                <w:lang w:val="en-US"/>
              </w:rPr>
            </w:pPr>
            <w:r w:rsidRPr="008B5A4D">
              <w:rPr>
                <w:rFonts w:ascii="Bookman Old Style" w:hAnsi="Bookman Old Style" w:cs="Times New Roman"/>
                <w:lang w:val="en-US"/>
              </w:rPr>
              <w:t>kawasan suci mata air</w:t>
            </w:r>
            <w:r w:rsidR="00892050" w:rsidRPr="008B5A4D">
              <w:rPr>
                <w:rFonts w:ascii="Bookman Old Style" w:hAnsi="Bookman Old Style" w:cs="Times New Roman"/>
                <w:lang w:val="en-US"/>
              </w:rPr>
              <w:t>; dan</w:t>
            </w:r>
            <w:r w:rsidR="00892050" w:rsidRPr="008B5A4D">
              <w:rPr>
                <w:rFonts w:ascii="Bookman Old Style" w:hAnsi="Bookman Old Style" w:cs="Times New Roman"/>
              </w:rPr>
              <w:t xml:space="preserve"> </w:t>
            </w:r>
          </w:p>
          <w:p w:rsidR="00FC602A" w:rsidRPr="008B5A4D" w:rsidRDefault="00892050" w:rsidP="00D73380">
            <w:pPr>
              <w:numPr>
                <w:ilvl w:val="0"/>
                <w:numId w:val="119"/>
              </w:numPr>
              <w:tabs>
                <w:tab w:val="left" w:pos="882"/>
              </w:tabs>
              <w:ind w:left="882" w:right="-4" w:hanging="315"/>
              <w:jc w:val="both"/>
              <w:rPr>
                <w:rFonts w:ascii="Bookman Old Style" w:hAnsi="Bookman Old Style" w:cs="Times New Roman"/>
                <w:lang w:val="en-US"/>
              </w:rPr>
            </w:pPr>
            <w:r w:rsidRPr="008B5A4D">
              <w:rPr>
                <w:rFonts w:ascii="Bookman Old Style" w:hAnsi="Bookman Old Style" w:cs="Times New Roman"/>
              </w:rPr>
              <w:t>kawasan suci cathus patha.</w:t>
            </w:r>
          </w:p>
          <w:p w:rsidR="00FC602A" w:rsidRPr="008B5A4D" w:rsidRDefault="00FC602A" w:rsidP="00D73380">
            <w:pPr>
              <w:pStyle w:val="ListParagraph"/>
              <w:numPr>
                <w:ilvl w:val="0"/>
                <w:numId w:val="118"/>
              </w:numPr>
              <w:tabs>
                <w:tab w:val="clear" w:pos="720"/>
              </w:tabs>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suci gunung sebagaimana dimaksud </w:t>
            </w:r>
            <w:r w:rsidR="00A77C2A" w:rsidRPr="008B5A4D">
              <w:rPr>
                <w:rFonts w:ascii="Bookman Old Style" w:hAnsi="Bookman Old Style" w:cs="Times New Roman"/>
                <w:lang w:val="en-US"/>
              </w:rPr>
              <w:t xml:space="preserve">pada </w:t>
            </w:r>
            <w:r w:rsidRPr="008B5A4D">
              <w:rPr>
                <w:rFonts w:ascii="Bookman Old Style" w:hAnsi="Bookman Old Style" w:cs="Times New Roman"/>
              </w:rPr>
              <w:t>ayat (</w:t>
            </w:r>
            <w:r w:rsidR="00A77C2A" w:rsidRPr="008B5A4D">
              <w:rPr>
                <w:rFonts w:ascii="Bookman Old Style" w:hAnsi="Bookman Old Style" w:cs="Times New Roman"/>
                <w:lang w:val="en-US"/>
              </w:rPr>
              <w:t>1</w:t>
            </w:r>
            <w:r w:rsidRPr="008B5A4D">
              <w:rPr>
                <w:rFonts w:ascii="Bookman Old Style" w:hAnsi="Bookman Old Style" w:cs="Times New Roman"/>
              </w:rPr>
              <w:t xml:space="preserve">) huruf a, </w:t>
            </w:r>
            <w:r w:rsidR="00A77C2A" w:rsidRPr="008B5A4D">
              <w:rPr>
                <w:rFonts w:ascii="Bookman Old Style" w:hAnsi="Bookman Old Style" w:cs="Times New Roman"/>
                <w:lang w:val="en-US"/>
              </w:rPr>
              <w:t xml:space="preserve">mencakup seluruh kawasan </w:t>
            </w:r>
            <w:r w:rsidRPr="008B5A4D">
              <w:rPr>
                <w:rFonts w:ascii="Bookman Old Style" w:hAnsi="Bookman Old Style" w:cs="Times New Roman"/>
              </w:rPr>
              <w:t xml:space="preserve">dengan kemiringan sekurang-kurangnya 45 </w:t>
            </w:r>
            <w:r w:rsidR="009B0F51" w:rsidRPr="008B5A4D">
              <w:rPr>
                <w:rFonts w:ascii="Bookman Old Style" w:hAnsi="Bookman Old Style" w:cs="Times New Roman"/>
                <w:lang w:val="en-US"/>
              </w:rPr>
              <w:t xml:space="preserve">(empat lima) </w:t>
            </w:r>
            <w:r w:rsidRPr="008B5A4D">
              <w:rPr>
                <w:rFonts w:ascii="Bookman Old Style" w:hAnsi="Bookman Old Style" w:cs="Times New Roman"/>
              </w:rPr>
              <w:t xml:space="preserve">derajat pada badan gunung menuju ke puncak gunung yang ada di </w:t>
            </w:r>
            <w:r w:rsidR="00A51409" w:rsidRPr="008B5A4D">
              <w:rPr>
                <w:rFonts w:ascii="Bookman Old Style" w:hAnsi="Bookman Old Style" w:cs="Times New Roman"/>
                <w:lang w:val="en-US"/>
              </w:rPr>
              <w:t xml:space="preserve">wilayah </w:t>
            </w:r>
            <w:r w:rsidRPr="008B5A4D">
              <w:rPr>
                <w:rFonts w:ascii="Bookman Old Style" w:hAnsi="Bookman Old Style" w:cs="Times New Roman"/>
              </w:rPr>
              <w:t xml:space="preserve">kabupaten </w:t>
            </w:r>
            <w:r w:rsidR="00211D03" w:rsidRPr="008B5A4D">
              <w:rPr>
                <w:rFonts w:ascii="Bookman Old Style" w:hAnsi="Bookman Old Style" w:cs="Times New Roman"/>
              </w:rPr>
              <w:t>mencakup Gunung Batur, Puncak Gunung P</w:t>
            </w:r>
            <w:r w:rsidRPr="008B5A4D">
              <w:rPr>
                <w:rFonts w:ascii="Bookman Old Style" w:hAnsi="Bookman Old Style" w:cs="Times New Roman"/>
              </w:rPr>
              <w:t>enul</w:t>
            </w:r>
            <w:r w:rsidR="00211D03" w:rsidRPr="008B5A4D">
              <w:rPr>
                <w:rFonts w:ascii="Bookman Old Style" w:hAnsi="Bookman Old Style" w:cs="Times New Roman"/>
              </w:rPr>
              <w:t>isan, dan lereng Gunung Abang;</w:t>
            </w:r>
          </w:p>
          <w:p w:rsidR="00A51409" w:rsidRPr="008B5A4D" w:rsidRDefault="00FC602A" w:rsidP="00D73380">
            <w:pPr>
              <w:pStyle w:val="ListParagraph"/>
              <w:numPr>
                <w:ilvl w:val="0"/>
                <w:numId w:val="118"/>
              </w:numPr>
              <w:tabs>
                <w:tab w:val="clear" w:pos="720"/>
              </w:tabs>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suci danau sebagaimana dimaksud </w:t>
            </w:r>
            <w:r w:rsidR="00A51409" w:rsidRPr="008B5A4D">
              <w:rPr>
                <w:rFonts w:ascii="Bookman Old Style" w:hAnsi="Bookman Old Style" w:cs="Times New Roman"/>
              </w:rPr>
              <w:t xml:space="preserve">pada ayat </w:t>
            </w:r>
            <w:r w:rsidRPr="008B5A4D">
              <w:rPr>
                <w:rFonts w:ascii="Bookman Old Style" w:hAnsi="Bookman Old Style" w:cs="Times New Roman"/>
              </w:rPr>
              <w:t>(</w:t>
            </w:r>
            <w:r w:rsidR="00A51409" w:rsidRPr="008B5A4D">
              <w:rPr>
                <w:rFonts w:ascii="Bookman Old Style" w:hAnsi="Bookman Old Style" w:cs="Times New Roman"/>
              </w:rPr>
              <w:t>1</w:t>
            </w:r>
            <w:r w:rsidRPr="008B5A4D">
              <w:rPr>
                <w:rFonts w:ascii="Bookman Old Style" w:hAnsi="Bookman Old Style" w:cs="Times New Roman"/>
              </w:rPr>
              <w:t xml:space="preserve">) huruf b, </w:t>
            </w:r>
            <w:r w:rsidR="00A51409" w:rsidRPr="008B5A4D">
              <w:rPr>
                <w:rFonts w:ascii="Bookman Old Style" w:hAnsi="Bookman Old Style" w:cs="Times New Roman"/>
              </w:rPr>
              <w:t xml:space="preserve">mencakup </w:t>
            </w:r>
            <w:r w:rsidRPr="008B5A4D">
              <w:rPr>
                <w:rFonts w:ascii="Bookman Old Style" w:hAnsi="Bookman Old Style" w:cs="Times New Roman"/>
              </w:rPr>
              <w:t>Kawasan Danau B</w:t>
            </w:r>
            <w:r w:rsidR="00211D03" w:rsidRPr="008B5A4D">
              <w:rPr>
                <w:rFonts w:ascii="Bookman Old Style" w:hAnsi="Bookman Old Style" w:cs="Times New Roman"/>
              </w:rPr>
              <w:t>atur beserta sempadan danaunya;</w:t>
            </w:r>
          </w:p>
          <w:p w:rsidR="00A51409" w:rsidRPr="008B5A4D" w:rsidRDefault="00FC602A" w:rsidP="00D73380">
            <w:pPr>
              <w:pStyle w:val="ListParagraph"/>
              <w:numPr>
                <w:ilvl w:val="0"/>
                <w:numId w:val="118"/>
              </w:numPr>
              <w:tabs>
                <w:tab w:val="clear" w:pos="720"/>
              </w:tabs>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suci campuhan sebagaimana dimaksud </w:t>
            </w:r>
            <w:r w:rsidR="00A51409" w:rsidRPr="008B5A4D">
              <w:rPr>
                <w:rFonts w:ascii="Bookman Old Style" w:hAnsi="Bookman Old Style" w:cs="Times New Roman"/>
              </w:rPr>
              <w:t xml:space="preserve">pada </w:t>
            </w:r>
            <w:r w:rsidRPr="008B5A4D">
              <w:rPr>
                <w:rFonts w:ascii="Bookman Old Style" w:hAnsi="Bookman Old Style" w:cs="Times New Roman"/>
              </w:rPr>
              <w:t>ayat (</w:t>
            </w:r>
            <w:r w:rsidR="00A51409" w:rsidRPr="008B5A4D">
              <w:rPr>
                <w:rFonts w:ascii="Bookman Old Style" w:hAnsi="Bookman Old Style" w:cs="Times New Roman"/>
              </w:rPr>
              <w:t>1</w:t>
            </w:r>
            <w:r w:rsidRPr="008B5A4D">
              <w:rPr>
                <w:rFonts w:ascii="Bookman Old Style" w:hAnsi="Bookman Old Style" w:cs="Times New Roman"/>
              </w:rPr>
              <w:t xml:space="preserve">) huruf c, sebaran </w:t>
            </w:r>
            <w:r w:rsidR="00A51409" w:rsidRPr="008B5A4D">
              <w:rPr>
                <w:rFonts w:ascii="Bookman Old Style" w:hAnsi="Bookman Old Style" w:cs="Times New Roman"/>
              </w:rPr>
              <w:t xml:space="preserve">mencakup </w:t>
            </w:r>
            <w:r w:rsidRPr="008B5A4D">
              <w:rPr>
                <w:rFonts w:ascii="Bookman Old Style" w:hAnsi="Bookman Old Style" w:cs="Times New Roman"/>
              </w:rPr>
              <w:t xml:space="preserve">pertemuan aliran dua buah sungai di </w:t>
            </w:r>
            <w:r w:rsidR="00A51409" w:rsidRPr="008B5A4D">
              <w:rPr>
                <w:rFonts w:ascii="Bookman Old Style" w:hAnsi="Bookman Old Style" w:cs="Times New Roman"/>
              </w:rPr>
              <w:t>wilayah kabupaten</w:t>
            </w:r>
            <w:r w:rsidR="00D26D7A" w:rsidRPr="008B5A4D">
              <w:rPr>
                <w:rFonts w:ascii="Bookman Old Style" w:hAnsi="Bookman Old Style" w:cs="Times New Roman"/>
              </w:rPr>
              <w:t>;</w:t>
            </w:r>
            <w:r w:rsidR="00892050" w:rsidRPr="008B5A4D">
              <w:rPr>
                <w:rFonts w:ascii="Bookman Old Style" w:hAnsi="Bookman Old Style" w:cs="Times New Roman"/>
              </w:rPr>
              <w:t xml:space="preserve"> </w:t>
            </w:r>
          </w:p>
          <w:p w:rsidR="00892050" w:rsidRPr="008B5A4D" w:rsidRDefault="00FC602A" w:rsidP="00D73380">
            <w:pPr>
              <w:pStyle w:val="ListParagraph"/>
              <w:numPr>
                <w:ilvl w:val="0"/>
                <w:numId w:val="118"/>
              </w:numPr>
              <w:tabs>
                <w:tab w:val="clear" w:pos="720"/>
              </w:tabs>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suci mata air sebagaimana dimaksud </w:t>
            </w:r>
            <w:r w:rsidR="00A51409" w:rsidRPr="008B5A4D">
              <w:rPr>
                <w:rFonts w:ascii="Bookman Old Style" w:hAnsi="Bookman Old Style" w:cs="Times New Roman"/>
              </w:rPr>
              <w:t xml:space="preserve">pada </w:t>
            </w:r>
            <w:r w:rsidRPr="008B5A4D">
              <w:rPr>
                <w:rFonts w:ascii="Bookman Old Style" w:hAnsi="Bookman Old Style" w:cs="Times New Roman"/>
              </w:rPr>
              <w:t>ayat (</w:t>
            </w:r>
            <w:r w:rsidR="00A51409" w:rsidRPr="008B5A4D">
              <w:rPr>
                <w:rFonts w:ascii="Bookman Old Style" w:hAnsi="Bookman Old Style" w:cs="Times New Roman"/>
              </w:rPr>
              <w:t>1</w:t>
            </w:r>
            <w:r w:rsidRPr="008B5A4D">
              <w:rPr>
                <w:rFonts w:ascii="Bookman Old Style" w:hAnsi="Bookman Old Style" w:cs="Times New Roman"/>
              </w:rPr>
              <w:t xml:space="preserve">) huruf d, sebaran </w:t>
            </w:r>
            <w:r w:rsidR="00A51409" w:rsidRPr="008B5A4D">
              <w:rPr>
                <w:rFonts w:ascii="Bookman Old Style" w:hAnsi="Bookman Old Style" w:cs="Times New Roman"/>
              </w:rPr>
              <w:t xml:space="preserve">mencakup </w:t>
            </w:r>
            <w:r w:rsidRPr="008B5A4D">
              <w:rPr>
                <w:rFonts w:ascii="Bookman Old Style" w:hAnsi="Bookman Old Style" w:cs="Times New Roman"/>
              </w:rPr>
              <w:t xml:space="preserve">tempat-tempat mata air </w:t>
            </w:r>
            <w:r w:rsidR="00A51409" w:rsidRPr="008B5A4D">
              <w:rPr>
                <w:rFonts w:ascii="Bookman Old Style" w:hAnsi="Bookman Old Style" w:cs="Times New Roman"/>
              </w:rPr>
              <w:t xml:space="preserve">di wilayah kabupaten </w:t>
            </w:r>
            <w:r w:rsidRPr="008B5A4D">
              <w:rPr>
                <w:rFonts w:ascii="Bookman Old Style" w:hAnsi="Bookman Old Style" w:cs="Times New Roman"/>
              </w:rPr>
              <w:t>yang difungsikan untuk tempat melangsungkan upacara keagamaan bagi umat</w:t>
            </w:r>
            <w:r w:rsidR="00A51409" w:rsidRPr="008B5A4D">
              <w:rPr>
                <w:rFonts w:ascii="Bookman Old Style" w:hAnsi="Bookman Old Style" w:cs="Times New Roman"/>
              </w:rPr>
              <w:t xml:space="preserve"> skala wilayah kabupaten maupun provinsi Bali</w:t>
            </w:r>
            <w:r w:rsidR="00892050" w:rsidRPr="008B5A4D">
              <w:rPr>
                <w:rFonts w:ascii="Bookman Old Style" w:hAnsi="Bookman Old Style" w:cs="Times New Roman"/>
              </w:rPr>
              <w:t>; dan</w:t>
            </w:r>
            <w:r w:rsidRPr="008B5A4D">
              <w:rPr>
                <w:rFonts w:ascii="Bookman Old Style" w:hAnsi="Bookman Old Style" w:cs="Times New Roman"/>
              </w:rPr>
              <w:t xml:space="preserve"> </w:t>
            </w:r>
          </w:p>
          <w:p w:rsidR="00FC602A" w:rsidRPr="008B5A4D" w:rsidRDefault="00892050" w:rsidP="00D73380">
            <w:pPr>
              <w:pStyle w:val="ListParagraph"/>
              <w:numPr>
                <w:ilvl w:val="0"/>
                <w:numId w:val="118"/>
              </w:numPr>
              <w:tabs>
                <w:tab w:val="clear" w:pos="720"/>
              </w:tabs>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suci cathus patha sebagaimana dimaksud pada ayat (1) huruf e, sebaran mencakup persimpangan-persimpangan utama wilayah atau desa pekraman, yang difungsikan sebagai tempat pelaksanaan upacara </w:t>
            </w:r>
            <w:r w:rsidRPr="008B5A4D">
              <w:rPr>
                <w:rFonts w:ascii="Bookman Old Style" w:hAnsi="Bookman Old Style" w:cs="Times New Roman"/>
                <w:i/>
              </w:rPr>
              <w:t xml:space="preserve">tawur kesanga, </w:t>
            </w:r>
            <w:r w:rsidRPr="008B5A4D">
              <w:rPr>
                <w:rFonts w:ascii="Bookman Old Style" w:hAnsi="Bookman Old Style" w:cs="Times New Roman"/>
              </w:rPr>
              <w:t>yang harus terlindung dari</w:t>
            </w:r>
            <w:r w:rsidRPr="008B5A4D">
              <w:rPr>
                <w:rFonts w:ascii="Bookman Old Style" w:hAnsi="Bookman Old Style" w:cs="Times New Roman"/>
                <w:i/>
              </w:rPr>
              <w:t xml:space="preserve"> </w:t>
            </w:r>
            <w:r w:rsidRPr="008B5A4D">
              <w:rPr>
                <w:rFonts w:ascii="Bookman Old Style" w:hAnsi="Bookman Old Style" w:cs="Times New Roman"/>
              </w:rPr>
              <w:t>kegiatan yang dapat mengganggu pelaksanaan kegiatan ritual keagamaan.</w:t>
            </w:r>
          </w:p>
          <w:p w:rsidR="00BE667E" w:rsidRPr="008B5A4D" w:rsidRDefault="00BE667E" w:rsidP="00D73380">
            <w:pPr>
              <w:pStyle w:val="ListParagraph"/>
              <w:spacing w:before="120"/>
              <w:ind w:left="562"/>
              <w:jc w:val="both"/>
              <w:rPr>
                <w:rFonts w:ascii="Bookman Old Style" w:hAnsi="Bookman Old Style" w:cs="Times New Roman"/>
              </w:rPr>
            </w:pPr>
          </w:p>
          <w:p w:rsidR="00FC602A" w:rsidRPr="008B5A4D" w:rsidRDefault="00FC602A" w:rsidP="00D73380">
            <w:pPr>
              <w:tabs>
                <w:tab w:val="left" w:pos="0"/>
              </w:tabs>
              <w:spacing w:before="120"/>
              <w:jc w:val="center"/>
              <w:rPr>
                <w:rFonts w:ascii="Bookman Old Style" w:hAnsi="Bookman Old Style" w:cs="Tahoma"/>
              </w:rPr>
            </w:pPr>
            <w:r w:rsidRPr="008B5A4D">
              <w:rPr>
                <w:rFonts w:ascii="Bookman Old Style" w:hAnsi="Bookman Old Style" w:cs="Times New Roman"/>
                <w:lang w:val="sv-SE"/>
              </w:rPr>
              <w:t xml:space="preserve">Kawasan Tempat Suci </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3</w:t>
            </w:r>
            <w:r w:rsidR="001F32C9" w:rsidRPr="008B5A4D">
              <w:rPr>
                <w:rFonts w:ascii="Bookman Old Style" w:hAnsi="Bookman Old Style" w:cs="Times New Roman"/>
                <w:b w:val="0"/>
                <w:bCs w:val="0"/>
                <w:lang w:val="fi-FI"/>
              </w:rPr>
              <w:t>2</w:t>
            </w:r>
          </w:p>
          <w:p w:rsidR="00A77C2A" w:rsidRPr="008B5A4D" w:rsidRDefault="00A77C2A" w:rsidP="00D73380">
            <w:pPr>
              <w:pStyle w:val="ListParagraph"/>
              <w:numPr>
                <w:ilvl w:val="0"/>
                <w:numId w:val="254"/>
              </w:numPr>
              <w:tabs>
                <w:tab w:val="clear" w:pos="720"/>
                <w:tab w:val="num" w:pos="524"/>
              </w:tabs>
              <w:spacing w:before="120"/>
              <w:ind w:left="522" w:hanging="522"/>
              <w:jc w:val="both"/>
              <w:rPr>
                <w:rFonts w:ascii="Bookman Old Style" w:hAnsi="Bookman Old Style" w:cs="Times New Roman"/>
              </w:rPr>
            </w:pPr>
            <w:r w:rsidRPr="008B5A4D">
              <w:rPr>
                <w:rFonts w:ascii="Bookman Old Style" w:hAnsi="Bookman Old Style" w:cs="Times New Roman"/>
              </w:rPr>
              <w:t xml:space="preserve">Kawasan tempat suci sebagaimana dimaksud </w:t>
            </w:r>
            <w:r w:rsidR="004A1AAE" w:rsidRPr="008B5A4D">
              <w:rPr>
                <w:rFonts w:ascii="Bookman Old Style" w:hAnsi="Bookman Old Style" w:cs="Times New Roman"/>
              </w:rPr>
              <w:t xml:space="preserve">dalam Pasal </w:t>
            </w:r>
            <w:r w:rsidR="007213AC" w:rsidRPr="008B5A4D">
              <w:rPr>
                <w:rFonts w:ascii="Bookman Old Style" w:hAnsi="Bookman Old Style" w:cs="Times New Roman"/>
                <w:lang w:val="fi-FI"/>
              </w:rPr>
              <w:t>3</w:t>
            </w:r>
            <w:r w:rsidR="00D55AEA" w:rsidRPr="008B5A4D">
              <w:rPr>
                <w:rFonts w:ascii="Bookman Old Style" w:hAnsi="Bookman Old Style" w:cs="Times New Roman"/>
                <w:lang w:val="fi-FI"/>
              </w:rPr>
              <w:t>0</w:t>
            </w:r>
            <w:r w:rsidR="004A1AAE" w:rsidRPr="008B5A4D">
              <w:rPr>
                <w:rFonts w:ascii="Bookman Old Style" w:hAnsi="Bookman Old Style" w:cs="Times New Roman"/>
              </w:rPr>
              <w:t xml:space="preserve"> huruf </w:t>
            </w:r>
            <w:r w:rsidRPr="008B5A4D">
              <w:rPr>
                <w:rFonts w:ascii="Bookman Old Style" w:hAnsi="Bookman Old Style" w:cs="Times New Roman"/>
              </w:rPr>
              <w:t xml:space="preserve">b, </w:t>
            </w:r>
            <w:r w:rsidR="00A51409" w:rsidRPr="008B5A4D">
              <w:rPr>
                <w:rFonts w:ascii="Bookman Old Style" w:hAnsi="Bookman Old Style" w:cs="Times New Roman"/>
              </w:rPr>
              <w:t>merupakan kawasan radius kesucian pura, me</w:t>
            </w:r>
            <w:r w:rsidR="00B56670" w:rsidRPr="008B5A4D">
              <w:rPr>
                <w:rFonts w:ascii="Bookman Old Style" w:hAnsi="Bookman Old Style" w:cs="Times New Roman"/>
                <w:lang w:val="fi-FI"/>
              </w:rPr>
              <w:t>liputi</w:t>
            </w:r>
            <w:r w:rsidRPr="008B5A4D">
              <w:rPr>
                <w:rFonts w:ascii="Bookman Old Style" w:hAnsi="Bookman Old Style" w:cs="Times New Roman"/>
              </w:rPr>
              <w:t>:</w:t>
            </w:r>
          </w:p>
          <w:p w:rsidR="00A77C2A" w:rsidRPr="008B5A4D" w:rsidRDefault="00A51409" w:rsidP="00D73380">
            <w:pPr>
              <w:numPr>
                <w:ilvl w:val="0"/>
                <w:numId w:val="120"/>
              </w:numPr>
              <w:ind w:left="993" w:hanging="426"/>
              <w:jc w:val="both"/>
              <w:rPr>
                <w:rFonts w:ascii="Bookman Old Style" w:hAnsi="Bookman Old Style" w:cs="Times New Roman"/>
              </w:rPr>
            </w:pPr>
            <w:r w:rsidRPr="008B5A4D">
              <w:rPr>
                <w:rFonts w:ascii="Bookman Old Style" w:hAnsi="Bookman Old Style" w:cs="Times New Roman"/>
                <w:lang w:val="en-US"/>
              </w:rPr>
              <w:t xml:space="preserve">kawasan </w:t>
            </w:r>
            <w:r w:rsidR="00A77C2A" w:rsidRPr="008B5A4D">
              <w:rPr>
                <w:rFonts w:ascii="Bookman Old Style" w:hAnsi="Bookman Old Style" w:cs="Times New Roman"/>
              </w:rPr>
              <w:t xml:space="preserve">radius kesucian </w:t>
            </w:r>
            <w:r w:rsidR="00A77C2A" w:rsidRPr="008B5A4D">
              <w:rPr>
                <w:rFonts w:ascii="Bookman Old Style" w:hAnsi="Bookman Old Style" w:cs="Times New Roman"/>
                <w:i/>
                <w:iCs/>
              </w:rPr>
              <w:t>Pura Sad Kahyangan</w:t>
            </w:r>
            <w:r w:rsidR="00A77C2A" w:rsidRPr="008B5A4D">
              <w:rPr>
                <w:rFonts w:ascii="Bookman Old Style" w:hAnsi="Bookman Old Style" w:cs="Times New Roman"/>
              </w:rPr>
              <w:t>;</w:t>
            </w:r>
          </w:p>
          <w:p w:rsidR="008274CB" w:rsidRPr="008B5A4D" w:rsidRDefault="00A51409" w:rsidP="00D73380">
            <w:pPr>
              <w:numPr>
                <w:ilvl w:val="0"/>
                <w:numId w:val="120"/>
              </w:numPr>
              <w:ind w:left="993" w:hanging="426"/>
              <w:jc w:val="both"/>
              <w:rPr>
                <w:rFonts w:ascii="Bookman Old Style" w:hAnsi="Bookman Old Style" w:cs="Times New Roman"/>
              </w:rPr>
            </w:pPr>
            <w:r w:rsidRPr="008B5A4D">
              <w:rPr>
                <w:rFonts w:ascii="Bookman Old Style" w:hAnsi="Bookman Old Style" w:cs="Times New Roman"/>
              </w:rPr>
              <w:t xml:space="preserve">kawasan </w:t>
            </w:r>
            <w:r w:rsidR="00A77C2A" w:rsidRPr="008B5A4D">
              <w:rPr>
                <w:rFonts w:ascii="Bookman Old Style" w:hAnsi="Bookman Old Style" w:cs="Times New Roman"/>
              </w:rPr>
              <w:t xml:space="preserve">radius kesucian </w:t>
            </w:r>
            <w:r w:rsidR="00A77C2A" w:rsidRPr="008B5A4D">
              <w:rPr>
                <w:rFonts w:ascii="Bookman Old Style" w:hAnsi="Bookman Old Style" w:cs="Times New Roman"/>
                <w:i/>
                <w:iCs/>
              </w:rPr>
              <w:t>Pura Dang Kahyangan</w:t>
            </w:r>
            <w:r w:rsidR="008274CB" w:rsidRPr="008B5A4D">
              <w:rPr>
                <w:rFonts w:ascii="Bookman Old Style" w:hAnsi="Bookman Old Style" w:cs="Times New Roman"/>
                <w:i/>
                <w:iCs/>
              </w:rPr>
              <w:t xml:space="preserve"> dan Pura Kahyangan Jagat lainnya</w:t>
            </w:r>
            <w:r w:rsidR="008274CB" w:rsidRPr="008B5A4D">
              <w:rPr>
                <w:rFonts w:ascii="Bookman Old Style" w:hAnsi="Bookman Old Style" w:cs="Times New Roman"/>
              </w:rPr>
              <w:t>; dan</w:t>
            </w:r>
          </w:p>
          <w:p w:rsidR="00A77C2A" w:rsidRPr="008B5A4D" w:rsidRDefault="00A51409" w:rsidP="00D73380">
            <w:pPr>
              <w:numPr>
                <w:ilvl w:val="0"/>
                <w:numId w:val="120"/>
              </w:numPr>
              <w:ind w:left="993" w:hanging="426"/>
              <w:jc w:val="both"/>
              <w:rPr>
                <w:rFonts w:ascii="Bookman Old Style" w:hAnsi="Bookman Old Style" w:cs="Times New Roman"/>
                <w:lang w:val="fi-FI"/>
              </w:rPr>
            </w:pPr>
            <w:r w:rsidRPr="008B5A4D">
              <w:rPr>
                <w:rFonts w:ascii="Bookman Old Style" w:hAnsi="Bookman Old Style" w:cs="Times New Roman"/>
                <w:lang w:val="fi-FI"/>
              </w:rPr>
              <w:t xml:space="preserve">kawasan </w:t>
            </w:r>
            <w:r w:rsidR="00A77C2A" w:rsidRPr="008B5A4D">
              <w:rPr>
                <w:rFonts w:ascii="Bookman Old Style" w:hAnsi="Bookman Old Style" w:cs="Times New Roman"/>
              </w:rPr>
              <w:t>radius kesucian</w:t>
            </w:r>
            <w:r w:rsidR="008274CB" w:rsidRPr="008B5A4D">
              <w:rPr>
                <w:rFonts w:ascii="Bookman Old Style" w:hAnsi="Bookman Old Style" w:cs="Times New Roman"/>
                <w:lang w:val="fi-FI"/>
              </w:rPr>
              <w:t xml:space="preserve"> </w:t>
            </w:r>
            <w:r w:rsidRPr="008B5A4D">
              <w:rPr>
                <w:rFonts w:ascii="Bookman Old Style" w:hAnsi="Bookman Old Style" w:cs="Times New Roman"/>
                <w:lang w:val="fi-FI"/>
              </w:rPr>
              <w:t xml:space="preserve"> </w:t>
            </w:r>
            <w:r w:rsidRPr="008B5A4D">
              <w:rPr>
                <w:rFonts w:ascii="Bookman Old Style" w:hAnsi="Bookman Old Style" w:cs="Times New Roman"/>
                <w:i/>
                <w:lang w:val="fi-FI"/>
              </w:rPr>
              <w:t>Pura kahyangan Tiga</w:t>
            </w:r>
            <w:r w:rsidRPr="008B5A4D">
              <w:rPr>
                <w:rFonts w:ascii="Bookman Old Style" w:hAnsi="Bookman Old Style" w:cs="Times New Roman"/>
                <w:lang w:val="fi-FI"/>
              </w:rPr>
              <w:t xml:space="preserve"> </w:t>
            </w:r>
            <w:r w:rsidR="00A77C2A" w:rsidRPr="008B5A4D">
              <w:rPr>
                <w:rFonts w:ascii="Bookman Old Style" w:hAnsi="Bookman Old Style" w:cs="Times New Roman"/>
              </w:rPr>
              <w:t>dan pura lainnya.</w:t>
            </w:r>
          </w:p>
          <w:p w:rsidR="00FC602A" w:rsidRPr="008B5A4D" w:rsidRDefault="00FC602A" w:rsidP="00D73380">
            <w:pPr>
              <w:pStyle w:val="ListParagraph"/>
              <w:numPr>
                <w:ilvl w:val="0"/>
                <w:numId w:val="254"/>
              </w:numPr>
              <w:tabs>
                <w:tab w:val="clear" w:pos="720"/>
                <w:tab w:val="num" w:pos="524"/>
              </w:tabs>
              <w:spacing w:before="120"/>
              <w:ind w:left="522" w:hanging="522"/>
              <w:jc w:val="both"/>
              <w:rPr>
                <w:rFonts w:ascii="Bookman Old Style" w:hAnsi="Bookman Old Style" w:cs="Times New Roman"/>
              </w:rPr>
            </w:pPr>
            <w:r w:rsidRPr="008B5A4D">
              <w:rPr>
                <w:rFonts w:ascii="Bookman Old Style" w:hAnsi="Bookman Old Style" w:cs="Times New Roman"/>
              </w:rPr>
              <w:t xml:space="preserve">Kawasan </w:t>
            </w:r>
            <w:r w:rsidR="00A51409" w:rsidRPr="008B5A4D">
              <w:rPr>
                <w:rFonts w:ascii="Bookman Old Style" w:hAnsi="Bookman Old Style" w:cs="Times New Roman"/>
                <w:lang w:val="fi-FI"/>
              </w:rPr>
              <w:t xml:space="preserve">radius kesucian </w:t>
            </w:r>
            <w:r w:rsidR="00A51409" w:rsidRPr="008B5A4D">
              <w:rPr>
                <w:rFonts w:ascii="Bookman Old Style" w:hAnsi="Bookman Old Style" w:cs="Times New Roman"/>
                <w:i/>
                <w:lang w:val="fi-FI"/>
              </w:rPr>
              <w:t>Pura Sad Kahyangan</w:t>
            </w:r>
            <w:r w:rsidR="00A51409" w:rsidRPr="008B5A4D">
              <w:rPr>
                <w:rFonts w:ascii="Bookman Old Style" w:hAnsi="Bookman Old Style" w:cs="Times New Roman"/>
                <w:lang w:val="fi-FI"/>
              </w:rPr>
              <w:t xml:space="preserve"> sebagaimana </w:t>
            </w:r>
            <w:r w:rsidR="00D26D7A" w:rsidRPr="008B5A4D">
              <w:rPr>
                <w:rFonts w:ascii="Bookman Old Style" w:hAnsi="Bookman Old Style" w:cs="Times New Roman"/>
              </w:rPr>
              <w:t xml:space="preserve"> dimaksud </w:t>
            </w:r>
            <w:r w:rsidR="00A51409" w:rsidRPr="008B5A4D">
              <w:rPr>
                <w:rFonts w:ascii="Bookman Old Style" w:hAnsi="Bookman Old Style" w:cs="Times New Roman"/>
                <w:lang w:val="fi-FI"/>
              </w:rPr>
              <w:t xml:space="preserve">pada </w:t>
            </w:r>
            <w:r w:rsidRPr="008B5A4D">
              <w:rPr>
                <w:rFonts w:ascii="Bookman Old Style" w:hAnsi="Bookman Old Style" w:cs="Times New Roman"/>
              </w:rPr>
              <w:t xml:space="preserve">ayat (1), </w:t>
            </w:r>
            <w:r w:rsidR="00A51409" w:rsidRPr="008B5A4D">
              <w:rPr>
                <w:rFonts w:ascii="Bookman Old Style" w:hAnsi="Bookman Old Style" w:cs="Times New Roman"/>
                <w:lang w:val="fi-FI"/>
              </w:rPr>
              <w:t xml:space="preserve">huruf a mencakup kawasan </w:t>
            </w:r>
            <w:r w:rsidRPr="008B5A4D">
              <w:rPr>
                <w:rFonts w:ascii="Bookman Old Style" w:hAnsi="Bookman Old Style" w:cs="Times New Roman"/>
              </w:rPr>
              <w:t xml:space="preserve">radius </w:t>
            </w:r>
            <w:r w:rsidR="00A51409" w:rsidRPr="008B5A4D">
              <w:rPr>
                <w:rFonts w:ascii="Bookman Old Style" w:hAnsi="Bookman Old Style" w:cs="Times New Roman"/>
                <w:lang w:val="fi-FI"/>
              </w:rPr>
              <w:t xml:space="preserve">kesucian </w:t>
            </w:r>
            <w:r w:rsidRPr="008B5A4D">
              <w:rPr>
                <w:rFonts w:ascii="Bookman Old Style" w:hAnsi="Bookman Old Style" w:cs="Times New Roman"/>
              </w:rPr>
              <w:t>Pura Ulun Danu Batur, di Desa Batur, Kecamatan Kintamani</w:t>
            </w:r>
            <w:r w:rsidR="00B56670" w:rsidRPr="008B5A4D">
              <w:rPr>
                <w:rFonts w:ascii="Bookman Old Style" w:hAnsi="Bookman Old Style" w:cs="Times New Roman"/>
                <w:lang w:val="fi-FI"/>
              </w:rPr>
              <w:t>.</w:t>
            </w:r>
            <w:r w:rsidRPr="008B5A4D">
              <w:rPr>
                <w:rFonts w:ascii="Bookman Old Style" w:hAnsi="Bookman Old Style" w:cs="Times New Roman"/>
              </w:rPr>
              <w:t xml:space="preserve"> </w:t>
            </w:r>
          </w:p>
          <w:p w:rsidR="00A51409" w:rsidRPr="008B5A4D" w:rsidRDefault="00A51409" w:rsidP="00D73380">
            <w:pPr>
              <w:pStyle w:val="ListParagraph"/>
              <w:numPr>
                <w:ilvl w:val="0"/>
                <w:numId w:val="254"/>
              </w:numPr>
              <w:tabs>
                <w:tab w:val="clear" w:pos="720"/>
                <w:tab w:val="num" w:pos="522"/>
              </w:tabs>
              <w:spacing w:before="120"/>
              <w:ind w:left="522" w:hanging="522"/>
              <w:jc w:val="both"/>
              <w:rPr>
                <w:rFonts w:ascii="Bookman Old Style" w:hAnsi="Bookman Old Style" w:cs="Times New Roman"/>
              </w:rPr>
            </w:pPr>
            <w:r w:rsidRPr="008B5A4D">
              <w:rPr>
                <w:rFonts w:ascii="Bookman Old Style" w:hAnsi="Bookman Old Style" w:cs="Times New Roman"/>
              </w:rPr>
              <w:lastRenderedPageBreak/>
              <w:t xml:space="preserve">Kawasan </w:t>
            </w:r>
            <w:r w:rsidR="007B6AA9" w:rsidRPr="008B5A4D">
              <w:rPr>
                <w:rFonts w:ascii="Bookman Old Style" w:hAnsi="Bookman Old Style" w:cs="Times New Roman"/>
              </w:rPr>
              <w:t xml:space="preserve"> </w:t>
            </w:r>
            <w:r w:rsidRPr="008B5A4D">
              <w:rPr>
                <w:rFonts w:ascii="Bookman Old Style" w:hAnsi="Bookman Old Style" w:cs="Times New Roman"/>
              </w:rPr>
              <w:t xml:space="preserve">radius kesucian </w:t>
            </w:r>
            <w:r w:rsidRPr="008B5A4D">
              <w:rPr>
                <w:rFonts w:ascii="Bookman Old Style" w:hAnsi="Bookman Old Style" w:cs="Times New Roman"/>
                <w:i/>
              </w:rPr>
              <w:t>Pura Dang Kahyangan</w:t>
            </w:r>
            <w:r w:rsidRPr="008B5A4D">
              <w:rPr>
                <w:rFonts w:ascii="Bookman Old Style" w:hAnsi="Bookman Old Style" w:cs="Times New Roman"/>
              </w:rPr>
              <w:t xml:space="preserve"> </w:t>
            </w:r>
            <w:r w:rsidR="008274CB" w:rsidRPr="008B5A4D">
              <w:rPr>
                <w:rFonts w:ascii="Bookman Old Style" w:hAnsi="Bookman Old Style" w:cs="Times New Roman"/>
                <w:i/>
                <w:iCs/>
              </w:rPr>
              <w:t xml:space="preserve">dan Pura Kahyangan </w:t>
            </w:r>
            <w:r w:rsidR="007B6AA9" w:rsidRPr="008B5A4D">
              <w:rPr>
                <w:rFonts w:ascii="Bookman Old Style" w:hAnsi="Bookman Old Style" w:cs="Times New Roman"/>
                <w:i/>
                <w:iCs/>
              </w:rPr>
              <w:t xml:space="preserve"> </w:t>
            </w:r>
            <w:r w:rsidR="008274CB" w:rsidRPr="008B5A4D">
              <w:rPr>
                <w:rFonts w:ascii="Bookman Old Style" w:hAnsi="Bookman Old Style" w:cs="Times New Roman"/>
                <w:i/>
                <w:iCs/>
              </w:rPr>
              <w:t>Jagat lainnya</w:t>
            </w:r>
            <w:r w:rsidR="008274CB" w:rsidRPr="008B5A4D">
              <w:rPr>
                <w:rFonts w:ascii="Bookman Old Style" w:hAnsi="Bookman Old Style" w:cs="Times New Roman"/>
              </w:rPr>
              <w:t xml:space="preserve"> </w:t>
            </w:r>
            <w:r w:rsidRPr="008B5A4D">
              <w:rPr>
                <w:rFonts w:ascii="Bookman Old Style" w:hAnsi="Bookman Old Style" w:cs="Times New Roman"/>
              </w:rPr>
              <w:t xml:space="preserve">sebagaimana  dimaksud pada ayat (1), huruf b </w:t>
            </w:r>
            <w:r w:rsidR="008274CB" w:rsidRPr="008B5A4D">
              <w:rPr>
                <w:rFonts w:ascii="Bookman Old Style" w:hAnsi="Bookman Old Style" w:cs="Times New Roman"/>
              </w:rPr>
              <w:t xml:space="preserve"> </w:t>
            </w:r>
            <w:r w:rsidRPr="008B5A4D">
              <w:rPr>
                <w:rFonts w:ascii="Bookman Old Style" w:hAnsi="Bookman Old Style" w:cs="Times New Roman"/>
              </w:rPr>
              <w:t xml:space="preserve">mencakup </w:t>
            </w:r>
            <w:r w:rsidR="00643A39" w:rsidRPr="008B5A4D">
              <w:rPr>
                <w:rFonts w:ascii="Bookman Old Style" w:hAnsi="Bookman Old Style" w:cs="Times New Roman"/>
              </w:rPr>
              <w:t xml:space="preserve">kawasan sekitar </w:t>
            </w:r>
            <w:r w:rsidRPr="008B5A4D">
              <w:rPr>
                <w:rFonts w:ascii="Bookman Old Style" w:hAnsi="Bookman Old Style" w:cs="Times New Roman"/>
              </w:rPr>
              <w:t>:</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Puser Tasik, di Desa Bangbang, Kecamatan Tembuku</w:t>
            </w:r>
            <w:r w:rsidR="00D26D7A" w:rsidRPr="008B5A4D">
              <w:rPr>
                <w:rFonts w:ascii="Bookman Old Style" w:hAnsi="Bookman Old Style" w:cs="Times New Roman"/>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Pucak, di Desa Demulih, Kecamatan Susut</w:t>
            </w:r>
            <w:r w:rsidR="00D26D7A" w:rsidRPr="008B5A4D">
              <w:rPr>
                <w:rFonts w:ascii="Bookman Old Style" w:hAnsi="Bookman Old Style" w:cs="Times New Roman"/>
                <w:lang w:val="it-IT"/>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Bukit Jati, di Desa Bunutin, Kecamatan Bangli</w:t>
            </w:r>
            <w:r w:rsidR="00D26D7A" w:rsidRPr="008B5A4D">
              <w:rPr>
                <w:rFonts w:ascii="Bookman Old Style" w:hAnsi="Bookman Old Style" w:cs="Times New Roman"/>
                <w:lang w:val="it-IT"/>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Kehen, di Desa Cempaga, Kecamatan Bangli</w:t>
            </w:r>
            <w:r w:rsidR="00D26D7A" w:rsidRPr="008B5A4D">
              <w:rPr>
                <w:rFonts w:ascii="Bookman Old Style" w:hAnsi="Bookman Old Style" w:cs="Times New Roman"/>
                <w:lang w:val="it-IT"/>
              </w:rPr>
              <w:t>;</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Pucak Hayng Ukir, di Desa Kubu, Kecamatan Bangli</w:t>
            </w:r>
            <w:r w:rsidR="00D26D7A" w:rsidRPr="008B5A4D">
              <w:rPr>
                <w:rFonts w:ascii="Bookman Old Style" w:hAnsi="Bookman Old Style" w:cs="Times New Roman"/>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Pucak Pandakan, di Desa Kubu, Kecamatan Bangli</w:t>
            </w:r>
            <w:r w:rsidR="00D26D7A" w:rsidRPr="008B5A4D">
              <w:rPr>
                <w:rFonts w:ascii="Bookman Old Style" w:hAnsi="Bookman Old Style" w:cs="Times New Roman"/>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Hyang Waringin,</w:t>
            </w:r>
            <w:r w:rsidR="00D26D7A" w:rsidRPr="008B5A4D">
              <w:rPr>
                <w:rFonts w:ascii="Bookman Old Style" w:hAnsi="Bookman Old Style" w:cs="Times New Roman"/>
              </w:rPr>
              <w:t xml:space="preserve"> di Desa Kubu, Kecamatan Bangli;</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Tuluk Biyu, di Desa Batur, Kecamata</w:t>
            </w:r>
            <w:r w:rsidR="00D26D7A" w:rsidRPr="008B5A4D">
              <w:rPr>
                <w:rFonts w:ascii="Bookman Old Style" w:hAnsi="Bookman Old Style" w:cs="Times New Roman"/>
              </w:rPr>
              <w:t>n Kintamani;</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Alas Arum, di Desa Batur, Kecamatan Kintamani</w:t>
            </w:r>
            <w:r w:rsidR="00D26D7A"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Jati, di Desa Batur, Kecamatan Kintamani</w:t>
            </w:r>
            <w:r w:rsidR="00D26D7A" w:rsidRPr="008B5A4D">
              <w:rPr>
                <w:rFonts w:ascii="Bookman Old Style" w:hAnsi="Bookman Old Style" w:cs="Times New Roman"/>
                <w:lang w:val="it-IT"/>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Penulisan, di Desa Sukawana, Kecamatan Kintamani</w:t>
            </w:r>
            <w:r w:rsidR="00D26D7A" w:rsidRPr="008B5A4D">
              <w:rPr>
                <w:rFonts w:ascii="Bookman Old Style" w:hAnsi="Bookman Old Style" w:cs="Times New Roman"/>
                <w:lang w:val="fi-FI"/>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Indra Kila, di Desa Dausa, Kecamatan Kintamani</w:t>
            </w:r>
            <w:r w:rsidR="00D26D7A" w:rsidRPr="008B5A4D">
              <w:rPr>
                <w:rFonts w:ascii="Bookman Old Style" w:hAnsi="Bookman Old Style" w:cs="Times New Roman"/>
                <w:lang w:val="it-IT"/>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Balingkang, di Desa Pinggan, Kecamatan Kintamani</w:t>
            </w:r>
            <w:r w:rsidR="00D26D7A"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Tuluk Biyu, di Desa Suter, Kecamatan Kintamani</w:t>
            </w:r>
            <w:r w:rsidR="00D26D7A" w:rsidRPr="008B5A4D">
              <w:rPr>
                <w:rFonts w:ascii="Bookman Old Style" w:hAnsi="Bookman Old Style" w:cs="Times New Roman"/>
                <w:lang w:val="fi-FI"/>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Munggu, di Desa Suter, Kecamatan Kintamani</w:t>
            </w:r>
            <w:r w:rsidR="00D26D7A"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Dukuh, di Desa Suter, Kecamatan Kintamani</w:t>
            </w:r>
            <w:r w:rsidR="00D26D7A" w:rsidRPr="008B5A4D">
              <w:rPr>
                <w:rFonts w:ascii="Bookman Old Style" w:hAnsi="Bookman Old Style" w:cs="Times New Roman"/>
                <w:lang w:val="it-IT"/>
              </w:rPr>
              <w:t>;</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 xml:space="preserve">Pura Ulun Danu Songan, di Desa Songan A, Kecamatan </w:t>
            </w:r>
            <w:r w:rsidR="00D26D7A" w:rsidRPr="008B5A4D">
              <w:rPr>
                <w:rFonts w:ascii="Bookman Old Style" w:hAnsi="Bookman Old Style" w:cs="Times New Roman"/>
              </w:rPr>
              <w:t>Kintamani</w:t>
            </w:r>
            <w:r w:rsidR="00D26D7A" w:rsidRPr="008B5A4D">
              <w:rPr>
                <w:rFonts w:ascii="Bookman Old Style" w:hAnsi="Bookman Old Style" w:cs="Times New Roman"/>
                <w:lang w:val="en-US"/>
              </w:rPr>
              <w:t>;</w:t>
            </w:r>
          </w:p>
          <w:p w:rsidR="00FC602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Pura Pancering Jagat, di De</w:t>
            </w:r>
            <w:r w:rsidR="00D26D7A" w:rsidRPr="008B5A4D">
              <w:rPr>
                <w:rFonts w:ascii="Bookman Old Style" w:hAnsi="Bookman Old Style" w:cs="Times New Roman"/>
              </w:rPr>
              <w:t>sa Trunyan, Kecamatan Kintamani</w:t>
            </w:r>
            <w:r w:rsidR="00D26D7A" w:rsidRPr="008B5A4D">
              <w:rPr>
                <w:rFonts w:ascii="Bookman Old Style" w:hAnsi="Bookman Old Style" w:cs="Times New Roman"/>
                <w:lang w:val="sv-SE"/>
              </w:rPr>
              <w:t>;dan</w:t>
            </w:r>
          </w:p>
          <w:p w:rsidR="00D26D7A" w:rsidRPr="008B5A4D" w:rsidRDefault="00FC602A" w:rsidP="00D73380">
            <w:pPr>
              <w:pStyle w:val="ListParagraph"/>
              <w:numPr>
                <w:ilvl w:val="0"/>
                <w:numId w:val="151"/>
              </w:numPr>
              <w:tabs>
                <w:tab w:val="left" w:pos="884"/>
              </w:tabs>
              <w:ind w:left="884" w:hanging="366"/>
              <w:contextualSpacing/>
              <w:jc w:val="both"/>
              <w:rPr>
                <w:rFonts w:ascii="Bookman Old Style" w:hAnsi="Bookman Old Style" w:cs="Times New Roman"/>
              </w:rPr>
            </w:pPr>
            <w:r w:rsidRPr="008B5A4D">
              <w:rPr>
                <w:rFonts w:ascii="Bookman Old Style" w:hAnsi="Bookman Old Style" w:cs="Times New Roman"/>
              </w:rPr>
              <w:t xml:space="preserve">Pura Bukit Mentik, di </w:t>
            </w:r>
            <w:r w:rsidR="00D26D7A" w:rsidRPr="008B5A4D">
              <w:rPr>
                <w:rFonts w:ascii="Bookman Old Style" w:hAnsi="Bookman Old Style" w:cs="Times New Roman"/>
              </w:rPr>
              <w:t>Desa Batur, Kecamatan Kintamani</w:t>
            </w:r>
            <w:r w:rsidR="00D26D7A" w:rsidRPr="008B5A4D">
              <w:rPr>
                <w:rFonts w:ascii="Bookman Old Style" w:hAnsi="Bookman Old Style" w:cs="Times New Roman"/>
                <w:lang w:val="en-US"/>
              </w:rPr>
              <w:t>.</w:t>
            </w:r>
          </w:p>
          <w:p w:rsidR="00FC602A" w:rsidRPr="008B5A4D" w:rsidRDefault="00A51409" w:rsidP="00D73380">
            <w:pPr>
              <w:pStyle w:val="ListParagraph"/>
              <w:numPr>
                <w:ilvl w:val="0"/>
                <w:numId w:val="254"/>
              </w:numPr>
              <w:tabs>
                <w:tab w:val="clear" w:pos="720"/>
                <w:tab w:val="num" w:pos="524"/>
              </w:tabs>
              <w:spacing w:before="120"/>
              <w:ind w:left="522" w:hanging="522"/>
              <w:jc w:val="both"/>
              <w:rPr>
                <w:rFonts w:ascii="Bookman Old Style" w:hAnsi="Bookman Old Style" w:cs="Times New Roman"/>
              </w:rPr>
            </w:pPr>
            <w:r w:rsidRPr="008B5A4D">
              <w:rPr>
                <w:rFonts w:ascii="Bookman Old Style" w:hAnsi="Bookman Old Style" w:cs="Times New Roman"/>
              </w:rPr>
              <w:t xml:space="preserve">Kawasan radius kesucian </w:t>
            </w:r>
            <w:r w:rsidRPr="008B5A4D">
              <w:rPr>
                <w:rFonts w:ascii="Bookman Old Style" w:hAnsi="Bookman Old Style" w:cs="Times New Roman"/>
                <w:i/>
              </w:rPr>
              <w:t>Pura Kahyangan Tiga</w:t>
            </w:r>
            <w:r w:rsidRPr="008B5A4D">
              <w:rPr>
                <w:rFonts w:ascii="Bookman Old Style" w:hAnsi="Bookman Old Style" w:cs="Times New Roman"/>
              </w:rPr>
              <w:t xml:space="preserve"> dan pura lainnya sebagaimana  dimaksud pada ayat (1), huruf c mencakup </w:t>
            </w:r>
            <w:r w:rsidR="00FC602A" w:rsidRPr="008B5A4D">
              <w:rPr>
                <w:rFonts w:ascii="Bookman Old Style" w:hAnsi="Bookman Old Style" w:cs="Times New Roman"/>
              </w:rPr>
              <w:t xml:space="preserve">seluruh </w:t>
            </w:r>
            <w:r w:rsidRPr="008B5A4D">
              <w:rPr>
                <w:rFonts w:ascii="Bookman Old Style" w:hAnsi="Bookman Old Style" w:cs="Times New Roman"/>
              </w:rPr>
              <w:t xml:space="preserve">kawasan Kahyangan </w:t>
            </w:r>
            <w:r w:rsidR="00FC602A" w:rsidRPr="008B5A4D">
              <w:rPr>
                <w:rFonts w:ascii="Bookman Old Style" w:hAnsi="Bookman Old Style" w:cs="Times New Roman"/>
              </w:rPr>
              <w:t xml:space="preserve">Tiga </w:t>
            </w:r>
            <w:r w:rsidR="003E6A3C" w:rsidRPr="008B5A4D">
              <w:rPr>
                <w:rFonts w:ascii="Bookman Old Style" w:hAnsi="Bookman Old Style" w:cs="Times New Roman"/>
              </w:rPr>
              <w:t>dan pura l</w:t>
            </w:r>
            <w:r w:rsidRPr="008B5A4D">
              <w:rPr>
                <w:rFonts w:ascii="Bookman Old Style" w:hAnsi="Bookman Old Style" w:cs="Times New Roman"/>
              </w:rPr>
              <w:t xml:space="preserve">ainnya </w:t>
            </w:r>
            <w:r w:rsidR="004A1AAE" w:rsidRPr="008B5A4D">
              <w:rPr>
                <w:rFonts w:ascii="Bookman Old Style" w:hAnsi="Bookman Old Style" w:cs="Times New Roman"/>
              </w:rPr>
              <w:t xml:space="preserve">yang tersebar seluruh wilayah Kabupaten dan </w:t>
            </w:r>
            <w:r w:rsidR="00FC602A" w:rsidRPr="008B5A4D">
              <w:rPr>
                <w:rFonts w:ascii="Bookman Old Style" w:hAnsi="Bookman Old Style" w:cs="Times New Roman"/>
              </w:rPr>
              <w:t xml:space="preserve">di tiap-tiap desa </w:t>
            </w:r>
            <w:r w:rsidR="0030344F" w:rsidRPr="008B5A4D">
              <w:rPr>
                <w:rFonts w:ascii="Bookman Old Style" w:hAnsi="Bookman Old Style" w:cs="Times New Roman"/>
              </w:rPr>
              <w:t>p</w:t>
            </w:r>
            <w:r w:rsidR="00E64C61" w:rsidRPr="008B5A4D">
              <w:rPr>
                <w:rFonts w:ascii="Bookman Old Style" w:hAnsi="Bookman Old Style" w:cs="Times New Roman"/>
                <w:lang w:val="en-US"/>
              </w:rPr>
              <w:t>a</w:t>
            </w:r>
            <w:r w:rsidR="0030344F" w:rsidRPr="008B5A4D">
              <w:rPr>
                <w:rFonts w:ascii="Bookman Old Style" w:hAnsi="Bookman Old Style" w:cs="Times New Roman"/>
              </w:rPr>
              <w:t>kraman</w:t>
            </w:r>
            <w:r w:rsidR="004A1AAE" w:rsidRPr="008B5A4D">
              <w:rPr>
                <w:rFonts w:ascii="Bookman Old Style" w:hAnsi="Bookman Old Style" w:cs="Times New Roman"/>
              </w:rPr>
              <w:t>.</w:t>
            </w:r>
            <w:r w:rsidR="00FC602A" w:rsidRPr="008B5A4D">
              <w:rPr>
                <w:rFonts w:ascii="Bookman Old Style" w:hAnsi="Bookman Old Style" w:cs="Times New Roman"/>
              </w:rPr>
              <w:t xml:space="preserve"> </w:t>
            </w:r>
          </w:p>
          <w:p w:rsidR="008831A4" w:rsidRPr="008B5A4D" w:rsidRDefault="008831A4" w:rsidP="00D73380">
            <w:pPr>
              <w:pStyle w:val="ListParagraph"/>
              <w:ind w:left="0" w:right="-4"/>
              <w:jc w:val="both"/>
              <w:rPr>
                <w:rFonts w:ascii="Bookman Old Style" w:hAnsi="Bookman Old Style" w:cs="Times New Roman"/>
                <w:lang w:val="en-US"/>
              </w:rPr>
            </w:pPr>
          </w:p>
          <w:p w:rsidR="009D1C22" w:rsidRPr="008B5A4D" w:rsidRDefault="009D1C22" w:rsidP="00D73380">
            <w:pPr>
              <w:pStyle w:val="ListParagraph"/>
              <w:ind w:left="0" w:right="-4"/>
              <w:jc w:val="both"/>
              <w:rPr>
                <w:rFonts w:ascii="Bookman Old Style" w:hAnsi="Bookman Old Style" w:cs="Times New Roman"/>
                <w:lang w:val="en-US"/>
              </w:rPr>
            </w:pPr>
          </w:p>
          <w:p w:rsidR="00FC602A" w:rsidRPr="008B5A4D" w:rsidRDefault="00FC602A" w:rsidP="00D73380">
            <w:pPr>
              <w:tabs>
                <w:tab w:val="left" w:pos="0"/>
              </w:tabs>
              <w:ind w:right="-6"/>
              <w:jc w:val="center"/>
              <w:rPr>
                <w:rFonts w:ascii="Bookman Old Style" w:hAnsi="Bookman Old Style" w:cs="Tahoma"/>
              </w:rPr>
            </w:pPr>
            <w:r w:rsidRPr="008B5A4D">
              <w:rPr>
                <w:rFonts w:ascii="Bookman Old Style" w:hAnsi="Bookman Old Style" w:cs="Times New Roman"/>
              </w:rPr>
              <w:t xml:space="preserve">Kawasan Sempadan Sungai </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Pasal 3</w:t>
            </w:r>
            <w:r w:rsidR="001F32C9" w:rsidRPr="008B5A4D">
              <w:rPr>
                <w:rFonts w:ascii="Bookman Old Style" w:hAnsi="Bookman Old Style" w:cs="Times New Roman"/>
                <w:b w:val="0"/>
                <w:bCs w:val="0"/>
                <w:lang w:val="en-US"/>
              </w:rPr>
              <w:t>3</w:t>
            </w:r>
          </w:p>
          <w:p w:rsidR="00FC602A" w:rsidRPr="008B5A4D" w:rsidRDefault="007B6AA9" w:rsidP="00D73380">
            <w:pPr>
              <w:pStyle w:val="ListParagraph"/>
              <w:spacing w:before="120"/>
              <w:ind w:left="0"/>
              <w:jc w:val="both"/>
              <w:rPr>
                <w:rFonts w:ascii="Bookman Old Style" w:hAnsi="Bookman Old Style" w:cs="Times New Roman"/>
              </w:rPr>
            </w:pPr>
            <w:r w:rsidRPr="008B5A4D">
              <w:rPr>
                <w:rFonts w:ascii="Bookman Old Style" w:hAnsi="Bookman Old Style" w:cs="Times New Roman"/>
              </w:rPr>
              <w:t xml:space="preserve">Kawasan sempadan sungai,  sebagaimana dimaksud dalam Pasal </w:t>
            </w:r>
            <w:r w:rsidR="007213AC" w:rsidRPr="008B5A4D">
              <w:rPr>
                <w:rFonts w:ascii="Bookman Old Style" w:hAnsi="Bookman Old Style" w:cs="Times New Roman"/>
              </w:rPr>
              <w:t>3</w:t>
            </w:r>
            <w:r w:rsidR="002C1238" w:rsidRPr="008B5A4D">
              <w:rPr>
                <w:rFonts w:ascii="Bookman Old Style" w:hAnsi="Bookman Old Style" w:cs="Times New Roman"/>
                <w:lang w:val="en-US"/>
              </w:rPr>
              <w:t>0</w:t>
            </w:r>
            <w:r w:rsidRPr="008B5A4D">
              <w:rPr>
                <w:rFonts w:ascii="Bookman Old Style" w:hAnsi="Bookman Old Style" w:cs="Times New Roman"/>
              </w:rPr>
              <w:t xml:space="preserve"> huruf c, sebarannya mencakup </w:t>
            </w:r>
            <w:r w:rsidR="00FC602A" w:rsidRPr="008B5A4D">
              <w:rPr>
                <w:rFonts w:ascii="Bookman Old Style" w:hAnsi="Bookman Old Style" w:cs="Times New Roman"/>
              </w:rPr>
              <w:t xml:space="preserve">sempadan sungai </w:t>
            </w:r>
            <w:r w:rsidRPr="008B5A4D">
              <w:rPr>
                <w:rFonts w:ascii="Bookman Old Style" w:hAnsi="Bookman Old Style" w:cs="Times New Roman"/>
              </w:rPr>
              <w:t xml:space="preserve">di </w:t>
            </w:r>
            <w:r w:rsidR="00FC602A" w:rsidRPr="008B5A4D">
              <w:rPr>
                <w:rFonts w:ascii="Bookman Old Style" w:hAnsi="Bookman Old Style" w:cs="Times New Roman"/>
              </w:rPr>
              <w:t xml:space="preserve">kanan </w:t>
            </w:r>
            <w:r w:rsidRPr="008B5A4D">
              <w:rPr>
                <w:rFonts w:ascii="Bookman Old Style" w:hAnsi="Bookman Old Style" w:cs="Times New Roman"/>
              </w:rPr>
              <w:t xml:space="preserve">dan kiri </w:t>
            </w:r>
            <w:r w:rsidR="00FC602A" w:rsidRPr="008B5A4D">
              <w:rPr>
                <w:rFonts w:ascii="Bookman Old Style" w:hAnsi="Bookman Old Style" w:cs="Times New Roman"/>
              </w:rPr>
              <w:t xml:space="preserve">aliran 14 </w:t>
            </w:r>
            <w:r w:rsidR="007213AC" w:rsidRPr="008B5A4D">
              <w:rPr>
                <w:rFonts w:ascii="Bookman Old Style" w:hAnsi="Bookman Old Style" w:cs="Times New Roman"/>
              </w:rPr>
              <w:t xml:space="preserve">(empat belas) </w:t>
            </w:r>
            <w:r w:rsidR="00FC602A" w:rsidRPr="008B5A4D">
              <w:rPr>
                <w:rFonts w:ascii="Bookman Old Style" w:hAnsi="Bookman Old Style" w:cs="Times New Roman"/>
              </w:rPr>
              <w:t xml:space="preserve">sungai yang ada di Kabupaten yang merupakan hulu dari sistem sungai pada wilayah kabupaten di bagian selatan, </w:t>
            </w:r>
            <w:r w:rsidR="00067667" w:rsidRPr="008B5A4D">
              <w:rPr>
                <w:rFonts w:ascii="Bookman Old Style" w:hAnsi="Bookman Old Style" w:cs="Times New Roman"/>
              </w:rPr>
              <w:t xml:space="preserve"> mencakup sempadan </w:t>
            </w:r>
            <w:r w:rsidR="00FC602A" w:rsidRPr="008B5A4D">
              <w:rPr>
                <w:rFonts w:ascii="Bookman Old Style" w:hAnsi="Bookman Old Style" w:cs="Times New Roman"/>
              </w:rPr>
              <w:t xml:space="preserve">sungai Tukad Barong (anak Tukad Bubuh), Tukad Tingas, Tukad Belok, Tukad Sama (anak Tukad Melangit), Tukad Bila, Tukad Belitiung (anak Tukad Sangsang), Tukad Bangun Lemah, Tukad Mundung, Tukad Daah, Tukad Basingah, Tukad Bangsari, Tukad Tingkad Batu, Tukad Geria (anak </w:t>
            </w:r>
            <w:r w:rsidR="00FC602A" w:rsidRPr="008B5A4D">
              <w:rPr>
                <w:rFonts w:ascii="Bookman Old Style" w:hAnsi="Bookman Old Style" w:cs="Times New Roman"/>
              </w:rPr>
              <w:lastRenderedPageBreak/>
              <w:t>T</w:t>
            </w:r>
            <w:r w:rsidR="00D26D7A" w:rsidRPr="008B5A4D">
              <w:rPr>
                <w:rFonts w:ascii="Bookman Old Style" w:hAnsi="Bookman Old Style" w:cs="Times New Roman"/>
              </w:rPr>
              <w:t>ukad Pakerisan)</w:t>
            </w:r>
            <w:r w:rsidR="00B56670" w:rsidRPr="008B5A4D">
              <w:rPr>
                <w:rFonts w:ascii="Bookman Old Style" w:hAnsi="Bookman Old Style" w:cs="Times New Roman"/>
              </w:rPr>
              <w:t>,</w:t>
            </w:r>
            <w:r w:rsidR="00D26D7A" w:rsidRPr="008B5A4D">
              <w:rPr>
                <w:rFonts w:ascii="Bookman Old Style" w:hAnsi="Bookman Old Style" w:cs="Times New Roman"/>
              </w:rPr>
              <w:t xml:space="preserve"> dan Tukad Juuk.</w:t>
            </w:r>
          </w:p>
          <w:p w:rsidR="00D26D7A" w:rsidRPr="008B5A4D" w:rsidRDefault="00D26D7A" w:rsidP="00D73380">
            <w:pPr>
              <w:pStyle w:val="ListParagraph"/>
              <w:ind w:right="-4"/>
              <w:jc w:val="both"/>
              <w:rPr>
                <w:rFonts w:ascii="Bookman Old Style" w:hAnsi="Bookman Old Style" w:cs="Times New Roman"/>
              </w:rPr>
            </w:pPr>
          </w:p>
          <w:p w:rsidR="00FC602A" w:rsidRPr="008B5A4D" w:rsidRDefault="00FC602A" w:rsidP="00D73380">
            <w:pPr>
              <w:tabs>
                <w:tab w:val="left" w:pos="0"/>
              </w:tabs>
              <w:spacing w:before="120"/>
              <w:jc w:val="center"/>
              <w:rPr>
                <w:rFonts w:ascii="Bookman Old Style" w:hAnsi="Bookman Old Style" w:cs="Tahoma"/>
              </w:rPr>
            </w:pPr>
            <w:r w:rsidRPr="008B5A4D">
              <w:rPr>
                <w:rFonts w:ascii="Bookman Old Style" w:hAnsi="Bookman Old Style" w:cs="Times New Roman"/>
              </w:rPr>
              <w:t xml:space="preserve">Kawasan Sempadan Jurang </w:t>
            </w:r>
          </w:p>
          <w:p w:rsidR="001F6DBE" w:rsidRPr="008B5A4D" w:rsidRDefault="001F6DBE"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Pasal 3</w:t>
            </w:r>
            <w:r w:rsidR="001F32C9" w:rsidRPr="008B5A4D">
              <w:rPr>
                <w:rFonts w:ascii="Bookman Old Style" w:hAnsi="Bookman Old Style" w:cs="Times New Roman"/>
                <w:b w:val="0"/>
                <w:bCs w:val="0"/>
                <w:lang w:val="en-US"/>
              </w:rPr>
              <w:t>4</w:t>
            </w:r>
          </w:p>
          <w:p w:rsidR="004A1AAE" w:rsidRPr="008B5A4D" w:rsidRDefault="00FC602A" w:rsidP="00D73380">
            <w:pPr>
              <w:pStyle w:val="ListParagraph"/>
              <w:ind w:left="0" w:right="-4"/>
              <w:jc w:val="both"/>
              <w:rPr>
                <w:rFonts w:ascii="Bookman Old Style" w:hAnsi="Bookman Old Style" w:cs="Times New Roman"/>
              </w:rPr>
            </w:pPr>
            <w:r w:rsidRPr="008B5A4D">
              <w:rPr>
                <w:rFonts w:ascii="Bookman Old Style" w:hAnsi="Bookman Old Style" w:cs="Times New Roman"/>
              </w:rPr>
              <w:t xml:space="preserve">Kawasan sempadan jurang sebagaimana dimaksud dalam Pasal </w:t>
            </w:r>
            <w:r w:rsidR="007213AC" w:rsidRPr="008B5A4D">
              <w:rPr>
                <w:rFonts w:ascii="Bookman Old Style" w:hAnsi="Bookman Old Style" w:cs="Times New Roman"/>
              </w:rPr>
              <w:t>3</w:t>
            </w:r>
            <w:r w:rsidR="002C1238" w:rsidRPr="008B5A4D">
              <w:rPr>
                <w:rFonts w:ascii="Bookman Old Style" w:hAnsi="Bookman Old Style" w:cs="Times New Roman"/>
                <w:lang w:val="en-US"/>
              </w:rPr>
              <w:t>0</w:t>
            </w:r>
            <w:r w:rsidRPr="008B5A4D">
              <w:rPr>
                <w:rFonts w:ascii="Bookman Old Style" w:hAnsi="Bookman Old Style" w:cs="Times New Roman"/>
              </w:rPr>
              <w:t xml:space="preserve"> huruf d, </w:t>
            </w:r>
            <w:r w:rsidR="007B6AA9" w:rsidRPr="008B5A4D">
              <w:rPr>
                <w:rFonts w:ascii="Bookman Old Style" w:hAnsi="Bookman Old Style" w:cs="Times New Roman"/>
              </w:rPr>
              <w:t xml:space="preserve">sebarannya </w:t>
            </w:r>
            <w:r w:rsidR="00B56670" w:rsidRPr="008B5A4D">
              <w:rPr>
                <w:rFonts w:ascii="Bookman Old Style" w:hAnsi="Bookman Old Style" w:cs="Times New Roman"/>
              </w:rPr>
              <w:t>meliputi</w:t>
            </w:r>
            <w:r w:rsidR="004A1AAE" w:rsidRPr="008B5A4D">
              <w:rPr>
                <w:rFonts w:ascii="Bookman Old Style" w:hAnsi="Bookman Old Style" w:cs="Times New Roman"/>
              </w:rPr>
              <w:t>:</w:t>
            </w:r>
          </w:p>
          <w:p w:rsidR="00FC602A" w:rsidRPr="008B5A4D" w:rsidRDefault="00067667" w:rsidP="00D73380">
            <w:pPr>
              <w:numPr>
                <w:ilvl w:val="0"/>
                <w:numId w:val="152"/>
              </w:numPr>
              <w:tabs>
                <w:tab w:val="left" w:pos="434"/>
              </w:tabs>
              <w:ind w:left="434" w:hanging="450"/>
              <w:jc w:val="both"/>
              <w:rPr>
                <w:rFonts w:ascii="Bookman Old Style" w:hAnsi="Bookman Old Style" w:cs="Times New Roman"/>
              </w:rPr>
            </w:pPr>
            <w:r w:rsidRPr="008B5A4D">
              <w:rPr>
                <w:rFonts w:ascii="Bookman Old Style" w:hAnsi="Bookman Old Style" w:cs="Times New Roman"/>
                <w:lang w:val="es-ES"/>
              </w:rPr>
              <w:t xml:space="preserve">sempadan </w:t>
            </w:r>
            <w:r w:rsidR="00D26D7A" w:rsidRPr="008B5A4D">
              <w:rPr>
                <w:rFonts w:ascii="Bookman Old Style" w:hAnsi="Bookman Old Style" w:cs="Times New Roman"/>
                <w:lang w:val="es-ES"/>
              </w:rPr>
              <w:t>j</w:t>
            </w:r>
            <w:r w:rsidR="00FC602A" w:rsidRPr="008B5A4D">
              <w:rPr>
                <w:rFonts w:ascii="Bookman Old Style" w:hAnsi="Bookman Old Style" w:cs="Times New Roman"/>
              </w:rPr>
              <w:t>urang pada aliran sungai</w:t>
            </w:r>
            <w:r w:rsidR="00D26D7A" w:rsidRPr="008B5A4D">
              <w:rPr>
                <w:rFonts w:ascii="Bookman Old Style" w:hAnsi="Bookman Old Style" w:cs="Times New Roman"/>
                <w:lang w:val="es-ES"/>
              </w:rPr>
              <w:t>;</w:t>
            </w:r>
            <w:r w:rsidR="00FC602A" w:rsidRPr="008B5A4D">
              <w:rPr>
                <w:rFonts w:ascii="Bookman Old Style" w:hAnsi="Bookman Old Style" w:cs="Times New Roman"/>
              </w:rPr>
              <w:t xml:space="preserve"> </w:t>
            </w:r>
          </w:p>
          <w:p w:rsidR="00FC602A" w:rsidRPr="008B5A4D" w:rsidRDefault="00067667" w:rsidP="00D73380">
            <w:pPr>
              <w:numPr>
                <w:ilvl w:val="0"/>
                <w:numId w:val="152"/>
              </w:numPr>
              <w:tabs>
                <w:tab w:val="left" w:pos="434"/>
              </w:tabs>
              <w:ind w:left="434" w:hanging="450"/>
              <w:jc w:val="both"/>
              <w:rPr>
                <w:rFonts w:ascii="Bookman Old Style" w:hAnsi="Bookman Old Style" w:cs="Times New Roman"/>
              </w:rPr>
            </w:pPr>
            <w:r w:rsidRPr="008B5A4D">
              <w:rPr>
                <w:rFonts w:ascii="Bookman Old Style" w:hAnsi="Bookman Old Style" w:cs="Times New Roman"/>
                <w:lang w:val="en-US"/>
              </w:rPr>
              <w:t xml:space="preserve">sempadan </w:t>
            </w:r>
            <w:r w:rsidR="00D26D7A" w:rsidRPr="008B5A4D">
              <w:rPr>
                <w:rFonts w:ascii="Bookman Old Style" w:hAnsi="Bookman Old Style" w:cs="Times New Roman"/>
                <w:lang w:val="sv-SE"/>
              </w:rPr>
              <w:t>j</w:t>
            </w:r>
            <w:r w:rsidR="00FC602A" w:rsidRPr="008B5A4D">
              <w:rPr>
                <w:rFonts w:ascii="Bookman Old Style" w:hAnsi="Bookman Old Style" w:cs="Times New Roman"/>
              </w:rPr>
              <w:t>urang pada dinding kaldera Gunung Batur</w:t>
            </w:r>
            <w:r w:rsidR="00D26D7A" w:rsidRPr="008B5A4D">
              <w:rPr>
                <w:rFonts w:ascii="Bookman Old Style" w:hAnsi="Bookman Old Style" w:cs="Times New Roman"/>
                <w:lang w:val="sv-SE"/>
              </w:rPr>
              <w:t>;</w:t>
            </w:r>
            <w:r w:rsidR="00FC602A" w:rsidRPr="008B5A4D">
              <w:rPr>
                <w:rFonts w:ascii="Bookman Old Style" w:hAnsi="Bookman Old Style" w:cs="Times New Roman"/>
              </w:rPr>
              <w:t xml:space="preserve"> </w:t>
            </w:r>
          </w:p>
          <w:p w:rsidR="00FC602A" w:rsidRPr="008B5A4D" w:rsidRDefault="00067667" w:rsidP="00D73380">
            <w:pPr>
              <w:numPr>
                <w:ilvl w:val="0"/>
                <w:numId w:val="152"/>
              </w:numPr>
              <w:tabs>
                <w:tab w:val="left" w:pos="434"/>
              </w:tabs>
              <w:ind w:left="434" w:hanging="450"/>
              <w:jc w:val="both"/>
              <w:rPr>
                <w:rFonts w:ascii="Bookman Old Style" w:hAnsi="Bookman Old Style" w:cs="Times New Roman"/>
              </w:rPr>
            </w:pPr>
            <w:r w:rsidRPr="008B5A4D">
              <w:rPr>
                <w:rFonts w:ascii="Bookman Old Style" w:hAnsi="Bookman Old Style" w:cs="Times New Roman"/>
                <w:lang w:val="es-ES"/>
              </w:rPr>
              <w:t xml:space="preserve">sempadan </w:t>
            </w:r>
            <w:r w:rsidR="00D26D7A" w:rsidRPr="008B5A4D">
              <w:rPr>
                <w:rFonts w:ascii="Bookman Old Style" w:hAnsi="Bookman Old Style" w:cs="Times New Roman"/>
                <w:lang w:val="es-ES"/>
              </w:rPr>
              <w:t>j</w:t>
            </w:r>
            <w:r w:rsidR="00FC602A" w:rsidRPr="008B5A4D">
              <w:rPr>
                <w:rFonts w:ascii="Bookman Old Style" w:hAnsi="Bookman Old Style" w:cs="Times New Roman"/>
              </w:rPr>
              <w:t>urang pada kawasan hutan, pegunungan dan perbukitan</w:t>
            </w:r>
            <w:r w:rsidR="00D26D7A" w:rsidRPr="008B5A4D">
              <w:rPr>
                <w:rFonts w:ascii="Bookman Old Style" w:hAnsi="Bookman Old Style" w:cs="Times New Roman"/>
                <w:lang w:val="es-ES"/>
              </w:rPr>
              <w:t>;</w:t>
            </w:r>
            <w:r w:rsidR="00B56670" w:rsidRPr="008B5A4D">
              <w:rPr>
                <w:rFonts w:ascii="Bookman Old Style" w:hAnsi="Bookman Old Style" w:cs="Times New Roman"/>
                <w:lang w:val="es-ES"/>
              </w:rPr>
              <w:t xml:space="preserve"> </w:t>
            </w:r>
            <w:r w:rsidR="00D26D7A" w:rsidRPr="008B5A4D">
              <w:rPr>
                <w:rFonts w:ascii="Bookman Old Style" w:hAnsi="Bookman Old Style" w:cs="Times New Roman"/>
                <w:lang w:val="es-ES"/>
              </w:rPr>
              <w:t>dan</w:t>
            </w:r>
          </w:p>
          <w:p w:rsidR="00FC602A" w:rsidRPr="008B5A4D" w:rsidRDefault="00067667" w:rsidP="00D73380">
            <w:pPr>
              <w:numPr>
                <w:ilvl w:val="0"/>
                <w:numId w:val="152"/>
              </w:numPr>
              <w:tabs>
                <w:tab w:val="left" w:pos="434"/>
              </w:tabs>
              <w:ind w:left="434" w:hanging="450"/>
              <w:jc w:val="both"/>
              <w:rPr>
                <w:rFonts w:ascii="Bookman Old Style" w:hAnsi="Bookman Old Style" w:cs="Times New Roman"/>
              </w:rPr>
            </w:pPr>
            <w:r w:rsidRPr="008B5A4D">
              <w:rPr>
                <w:rFonts w:ascii="Bookman Old Style" w:hAnsi="Bookman Old Style" w:cs="Times New Roman"/>
              </w:rPr>
              <w:t xml:space="preserve">sempadan </w:t>
            </w:r>
            <w:r w:rsidR="00D26D7A" w:rsidRPr="008B5A4D">
              <w:rPr>
                <w:rFonts w:ascii="Bookman Old Style" w:hAnsi="Bookman Old Style" w:cs="Times New Roman"/>
              </w:rPr>
              <w:t>j</w:t>
            </w:r>
            <w:r w:rsidR="00FC602A" w:rsidRPr="008B5A4D">
              <w:rPr>
                <w:rFonts w:ascii="Bookman Old Style" w:hAnsi="Bookman Old Style" w:cs="Times New Roman"/>
              </w:rPr>
              <w:t>urang akibat perbedaan kontur lahan di luar yang disebutkan di atas, yang me</w:t>
            </w:r>
            <w:r w:rsidR="00D26D7A" w:rsidRPr="008B5A4D">
              <w:rPr>
                <w:rFonts w:ascii="Bookman Old Style" w:hAnsi="Bookman Old Style" w:cs="Times New Roman"/>
              </w:rPr>
              <w:t>menuh kriteria sempadan jurang.</w:t>
            </w:r>
          </w:p>
          <w:p w:rsidR="00FC602A" w:rsidRPr="008B5A4D" w:rsidRDefault="00FC602A" w:rsidP="00D73380">
            <w:pPr>
              <w:tabs>
                <w:tab w:val="left" w:pos="0"/>
              </w:tabs>
              <w:ind w:right="-6"/>
              <w:jc w:val="center"/>
              <w:rPr>
                <w:rFonts w:ascii="Bookman Old Style" w:hAnsi="Bookman Old Style" w:cs="Times New Roman"/>
              </w:rPr>
            </w:pPr>
          </w:p>
          <w:p w:rsidR="00FC602A" w:rsidRPr="008B5A4D" w:rsidRDefault="00FC602A" w:rsidP="00D73380">
            <w:pPr>
              <w:tabs>
                <w:tab w:val="left" w:pos="0"/>
              </w:tabs>
              <w:spacing w:before="120"/>
              <w:jc w:val="center"/>
              <w:rPr>
                <w:rFonts w:ascii="Bookman Old Style" w:hAnsi="Bookman Old Style" w:cs="Tahoma"/>
              </w:rPr>
            </w:pPr>
            <w:r w:rsidRPr="008B5A4D">
              <w:rPr>
                <w:rFonts w:ascii="Bookman Old Style" w:hAnsi="Bookman Old Style" w:cs="Times New Roman"/>
              </w:rPr>
              <w:t xml:space="preserve">Kawasan </w:t>
            </w:r>
            <w:r w:rsidR="00265BC6" w:rsidRPr="008B5A4D">
              <w:rPr>
                <w:rFonts w:ascii="Bookman Old Style" w:hAnsi="Bookman Old Style" w:cs="Times New Roman"/>
              </w:rPr>
              <w:t>Se</w:t>
            </w:r>
            <w:r w:rsidR="000004F7" w:rsidRPr="008B5A4D">
              <w:rPr>
                <w:rFonts w:ascii="Bookman Old Style" w:hAnsi="Bookman Old Style" w:cs="Times New Roman"/>
              </w:rPr>
              <w:t>m</w:t>
            </w:r>
            <w:r w:rsidR="00265BC6" w:rsidRPr="008B5A4D">
              <w:rPr>
                <w:rFonts w:ascii="Bookman Old Style" w:hAnsi="Bookman Old Style" w:cs="Times New Roman"/>
              </w:rPr>
              <w:t xml:space="preserve">padan </w:t>
            </w:r>
            <w:r w:rsidR="00D7793A" w:rsidRPr="008B5A4D">
              <w:rPr>
                <w:rFonts w:ascii="Bookman Old Style" w:hAnsi="Bookman Old Style" w:cs="Times New Roman"/>
              </w:rPr>
              <w:t xml:space="preserve">Danau </w:t>
            </w:r>
            <w:r w:rsidR="00265BC6" w:rsidRPr="008B5A4D">
              <w:rPr>
                <w:rFonts w:ascii="Bookman Old Style" w:hAnsi="Bookman Old Style" w:cs="Times New Roman"/>
              </w:rPr>
              <w:t>Batur</w:t>
            </w:r>
            <w:r w:rsidR="00D7793A" w:rsidRPr="008B5A4D">
              <w:rPr>
                <w:rFonts w:ascii="Bookman Old Style" w:hAnsi="Bookman Old Style" w:cs="Times New Roman"/>
              </w:rPr>
              <w:t xml:space="preserve"> </w:t>
            </w:r>
          </w:p>
          <w:p w:rsidR="00FC602A" w:rsidRPr="008B5A4D" w:rsidRDefault="001F6DBE" w:rsidP="00D73380">
            <w:pPr>
              <w:pStyle w:val="BodyText"/>
              <w:spacing w:before="120" w:after="120"/>
              <w:jc w:val="center"/>
              <w:rPr>
                <w:rFonts w:ascii="Bookman Old Style" w:hAnsi="Bookman Old Style" w:cs="Tahoma"/>
                <w:lang w:val="en-US"/>
              </w:rPr>
            </w:pPr>
            <w:r w:rsidRPr="008B5A4D">
              <w:rPr>
                <w:rFonts w:ascii="Bookman Old Style" w:hAnsi="Bookman Old Style" w:cs="Times New Roman"/>
                <w:b w:val="0"/>
                <w:bCs w:val="0"/>
              </w:rPr>
              <w:t>Pasal 3</w:t>
            </w:r>
            <w:r w:rsidR="001F32C9" w:rsidRPr="008B5A4D">
              <w:rPr>
                <w:rFonts w:ascii="Bookman Old Style" w:hAnsi="Bookman Old Style" w:cs="Times New Roman"/>
                <w:b w:val="0"/>
                <w:bCs w:val="0"/>
                <w:lang w:val="en-US"/>
              </w:rPr>
              <w:t>5</w:t>
            </w:r>
          </w:p>
          <w:p w:rsidR="00D7793A" w:rsidRPr="008B5A4D" w:rsidRDefault="00FC602A" w:rsidP="00D73380">
            <w:pPr>
              <w:pStyle w:val="ListParagraph"/>
              <w:ind w:left="0" w:right="-4"/>
              <w:jc w:val="both"/>
              <w:rPr>
                <w:rFonts w:ascii="Bookman Old Style" w:hAnsi="Bookman Old Style" w:cs="Times New Roman"/>
              </w:rPr>
            </w:pPr>
            <w:r w:rsidRPr="008B5A4D">
              <w:rPr>
                <w:rFonts w:ascii="Bookman Old Style" w:hAnsi="Bookman Old Style" w:cs="Times New Roman"/>
              </w:rPr>
              <w:t xml:space="preserve">Kawasan </w:t>
            </w:r>
            <w:r w:rsidR="007B6AA9" w:rsidRPr="008B5A4D">
              <w:rPr>
                <w:rFonts w:ascii="Bookman Old Style" w:hAnsi="Bookman Old Style" w:cs="Times New Roman"/>
              </w:rPr>
              <w:t xml:space="preserve"> </w:t>
            </w:r>
            <w:r w:rsidR="00265BC6" w:rsidRPr="008B5A4D">
              <w:rPr>
                <w:rFonts w:ascii="Bookman Old Style" w:hAnsi="Bookman Old Style" w:cs="Times New Roman"/>
              </w:rPr>
              <w:t>se</w:t>
            </w:r>
            <w:r w:rsidR="000004F7" w:rsidRPr="008B5A4D">
              <w:rPr>
                <w:rFonts w:ascii="Bookman Old Style" w:hAnsi="Bookman Old Style" w:cs="Times New Roman"/>
              </w:rPr>
              <w:t>m</w:t>
            </w:r>
            <w:r w:rsidR="00265BC6" w:rsidRPr="008B5A4D">
              <w:rPr>
                <w:rFonts w:ascii="Bookman Old Style" w:hAnsi="Bookman Old Style" w:cs="Times New Roman"/>
              </w:rPr>
              <w:t xml:space="preserve">padan </w:t>
            </w:r>
            <w:r w:rsidR="007B6AA9" w:rsidRPr="008B5A4D">
              <w:rPr>
                <w:rFonts w:ascii="Bookman Old Style" w:hAnsi="Bookman Old Style" w:cs="Times New Roman"/>
              </w:rPr>
              <w:t>D</w:t>
            </w:r>
            <w:r w:rsidR="00D7793A" w:rsidRPr="008B5A4D">
              <w:rPr>
                <w:rFonts w:ascii="Bookman Old Style" w:hAnsi="Bookman Old Style" w:cs="Times New Roman"/>
              </w:rPr>
              <w:t xml:space="preserve">anau </w:t>
            </w:r>
            <w:r w:rsidR="00265BC6" w:rsidRPr="008B5A4D">
              <w:rPr>
                <w:rFonts w:ascii="Bookman Old Style" w:hAnsi="Bookman Old Style" w:cs="Times New Roman"/>
              </w:rPr>
              <w:t>Batur</w:t>
            </w:r>
            <w:r w:rsidR="00D7793A" w:rsidRPr="008B5A4D">
              <w:rPr>
                <w:rFonts w:ascii="Bookman Old Style" w:hAnsi="Bookman Old Style" w:cs="Times New Roman"/>
              </w:rPr>
              <w:t xml:space="preserve"> </w:t>
            </w:r>
            <w:r w:rsidRPr="008B5A4D">
              <w:rPr>
                <w:rFonts w:ascii="Bookman Old Style" w:hAnsi="Bookman Old Style" w:cs="Times New Roman"/>
              </w:rPr>
              <w:t xml:space="preserve">sebagaimana dimaksud dalam Pasal </w:t>
            </w:r>
            <w:r w:rsidR="007213AC" w:rsidRPr="008B5A4D">
              <w:rPr>
                <w:rFonts w:ascii="Bookman Old Style" w:hAnsi="Bookman Old Style" w:cs="Times New Roman"/>
              </w:rPr>
              <w:t>3</w:t>
            </w:r>
            <w:r w:rsidR="002C1238" w:rsidRPr="008B5A4D">
              <w:rPr>
                <w:rFonts w:ascii="Bookman Old Style" w:hAnsi="Bookman Old Style" w:cs="Times New Roman"/>
                <w:lang w:val="en-US"/>
              </w:rPr>
              <w:t>0</w:t>
            </w:r>
            <w:r w:rsidRPr="008B5A4D">
              <w:rPr>
                <w:rFonts w:ascii="Bookman Old Style" w:hAnsi="Bookman Old Style" w:cs="Times New Roman"/>
              </w:rPr>
              <w:t xml:space="preserve"> huruf e, </w:t>
            </w:r>
            <w:r w:rsidR="00643A39" w:rsidRPr="008B5A4D">
              <w:rPr>
                <w:rFonts w:ascii="Bookman Old Style" w:hAnsi="Bookman Old Style" w:cs="Times New Roman"/>
              </w:rPr>
              <w:t xml:space="preserve">merupakan </w:t>
            </w:r>
            <w:r w:rsidR="00D7793A" w:rsidRPr="008B5A4D">
              <w:rPr>
                <w:rFonts w:ascii="Bookman Old Style" w:hAnsi="Bookman Old Style" w:cs="Times New Roman"/>
              </w:rPr>
              <w:t xml:space="preserve">Kawasan Perairan Danau Batur seluas </w:t>
            </w:r>
            <w:r w:rsidR="002A0328" w:rsidRPr="008B5A4D">
              <w:rPr>
                <w:rFonts w:ascii="Bookman Old Style" w:hAnsi="Bookman Old Style" w:cs="Times New Roman"/>
              </w:rPr>
              <w:t xml:space="preserve">kurang lebih </w:t>
            </w:r>
            <w:r w:rsidR="00D7793A" w:rsidRPr="008B5A4D">
              <w:rPr>
                <w:rFonts w:ascii="Bookman Old Style" w:hAnsi="Bookman Old Style" w:cs="Times New Roman"/>
              </w:rPr>
              <w:t xml:space="preserve">1.667 </w:t>
            </w:r>
            <w:r w:rsidR="00B56670" w:rsidRPr="008B5A4D">
              <w:rPr>
                <w:rFonts w:ascii="Bookman Old Style" w:hAnsi="Bookman Old Style" w:cs="Times New Roman"/>
              </w:rPr>
              <w:t xml:space="preserve">(seribu enam ratus enam puluh tujuh) </w:t>
            </w:r>
            <w:r w:rsidR="009B0F51" w:rsidRPr="008B5A4D">
              <w:rPr>
                <w:rFonts w:ascii="Bookman Old Style" w:hAnsi="Bookman Old Style" w:cs="Times New Roman"/>
              </w:rPr>
              <w:t xml:space="preserve">ha </w:t>
            </w:r>
            <w:r w:rsidR="00D7793A" w:rsidRPr="008B5A4D">
              <w:rPr>
                <w:rFonts w:ascii="Bookman Old Style" w:hAnsi="Bookman Old Style" w:cs="Times New Roman"/>
              </w:rPr>
              <w:t xml:space="preserve">dan kawasan tertentu </w:t>
            </w:r>
            <w:r w:rsidRPr="008B5A4D">
              <w:rPr>
                <w:rFonts w:ascii="Bookman Old Style" w:hAnsi="Bookman Old Style" w:cs="Times New Roman"/>
              </w:rPr>
              <w:t>di sekeliling Danau Batur yang mempunyai manfaat penting untuk mempertahankan kelestarian fungsi danau</w:t>
            </w:r>
            <w:r w:rsidR="004A1AAE" w:rsidRPr="008B5A4D">
              <w:rPr>
                <w:rFonts w:ascii="Bookman Old Style" w:hAnsi="Bookman Old Style" w:cs="Times New Roman"/>
              </w:rPr>
              <w:t xml:space="preserve">, seluas </w:t>
            </w:r>
            <w:r w:rsidR="00643A39" w:rsidRPr="008B5A4D">
              <w:rPr>
                <w:rFonts w:ascii="Bookman Old Style" w:hAnsi="Bookman Old Style" w:cs="Times New Roman"/>
              </w:rPr>
              <w:t xml:space="preserve">kurang lebih </w:t>
            </w:r>
            <w:r w:rsidR="00D7793A" w:rsidRPr="008B5A4D">
              <w:rPr>
                <w:rFonts w:ascii="Bookman Old Style" w:hAnsi="Bookman Old Style" w:cs="Times New Roman"/>
              </w:rPr>
              <w:t>10</w:t>
            </w:r>
            <w:r w:rsidR="00466514" w:rsidRPr="008B5A4D">
              <w:rPr>
                <w:rFonts w:ascii="Bookman Old Style" w:hAnsi="Bookman Old Style" w:cs="Times New Roman"/>
              </w:rPr>
              <w:t>2</w:t>
            </w:r>
            <w:r w:rsidR="00D7793A" w:rsidRPr="008B5A4D">
              <w:rPr>
                <w:rFonts w:ascii="Bookman Old Style" w:hAnsi="Bookman Old Style" w:cs="Times New Roman"/>
              </w:rPr>
              <w:t xml:space="preserve"> </w:t>
            </w:r>
            <w:r w:rsidR="00B56670" w:rsidRPr="008B5A4D">
              <w:rPr>
                <w:rFonts w:ascii="Bookman Old Style" w:hAnsi="Bookman Old Style" w:cs="Times New Roman"/>
              </w:rPr>
              <w:t xml:space="preserve">(seratus </w:t>
            </w:r>
            <w:r w:rsidR="00466514" w:rsidRPr="008B5A4D">
              <w:rPr>
                <w:rFonts w:ascii="Bookman Old Style" w:hAnsi="Bookman Old Style" w:cs="Times New Roman"/>
              </w:rPr>
              <w:t>dua</w:t>
            </w:r>
            <w:r w:rsidR="00B56670" w:rsidRPr="008B5A4D">
              <w:rPr>
                <w:rFonts w:ascii="Bookman Old Style" w:hAnsi="Bookman Old Style" w:cs="Times New Roman"/>
              </w:rPr>
              <w:t>)</w:t>
            </w:r>
            <w:r w:rsidR="00466514" w:rsidRPr="008B5A4D">
              <w:rPr>
                <w:rFonts w:ascii="Bookman Old Style" w:hAnsi="Bookman Old Style" w:cs="Times New Roman"/>
              </w:rPr>
              <w:t xml:space="preserve"> ha</w:t>
            </w:r>
            <w:r w:rsidR="00DE56E8" w:rsidRPr="008B5A4D">
              <w:rPr>
                <w:rFonts w:ascii="Bookman Old Style" w:hAnsi="Bookman Old Style" w:cs="Times New Roman"/>
              </w:rPr>
              <w:t>.</w:t>
            </w:r>
            <w:r w:rsidR="00D7793A" w:rsidRPr="008B5A4D">
              <w:rPr>
                <w:rFonts w:ascii="Bookman Old Style" w:hAnsi="Bookman Old Style" w:cs="Times New Roman"/>
              </w:rPr>
              <w:t xml:space="preserve"> </w:t>
            </w:r>
          </w:p>
          <w:p w:rsidR="00643A39" w:rsidRPr="008B5A4D" w:rsidRDefault="00643A39" w:rsidP="00D73380">
            <w:pPr>
              <w:tabs>
                <w:tab w:val="left" w:pos="0"/>
              </w:tabs>
              <w:spacing w:line="360" w:lineRule="auto"/>
              <w:ind w:right="-6"/>
              <w:jc w:val="center"/>
              <w:rPr>
                <w:rFonts w:ascii="Bookman Old Style" w:hAnsi="Bookman Old Style" w:cs="Tahoma"/>
                <w:lang w:val="en-US"/>
              </w:rPr>
            </w:pPr>
          </w:p>
          <w:p w:rsidR="00FC602A" w:rsidRPr="008B5A4D" w:rsidRDefault="004A1AAE" w:rsidP="00D73380">
            <w:pPr>
              <w:tabs>
                <w:tab w:val="left" w:pos="0"/>
              </w:tabs>
              <w:ind w:right="-6"/>
              <w:jc w:val="center"/>
              <w:rPr>
                <w:rFonts w:ascii="Bookman Old Style" w:hAnsi="Bookman Old Style" w:cs="Tahoma"/>
                <w:lang w:val="en-US"/>
              </w:rPr>
            </w:pPr>
            <w:r w:rsidRPr="008B5A4D">
              <w:rPr>
                <w:rFonts w:ascii="Bookman Old Style" w:hAnsi="Bookman Old Style" w:cs="Times New Roman"/>
              </w:rPr>
              <w:t xml:space="preserve">Kawasan </w:t>
            </w:r>
            <w:r w:rsidR="00FC602A" w:rsidRPr="008B5A4D">
              <w:rPr>
                <w:rFonts w:ascii="Bookman Old Style" w:hAnsi="Bookman Old Style" w:cs="Times New Roman"/>
              </w:rPr>
              <w:t xml:space="preserve">Ruang Terbuka Hijau </w:t>
            </w:r>
            <w:r w:rsidR="00AF7DEC" w:rsidRPr="008B5A4D">
              <w:rPr>
                <w:rFonts w:ascii="Bookman Old Style" w:hAnsi="Bookman Old Style" w:cs="Times New Roman"/>
              </w:rPr>
              <w:t xml:space="preserve"> dan </w:t>
            </w:r>
            <w:r w:rsidR="008831A4" w:rsidRPr="008B5A4D">
              <w:rPr>
                <w:rFonts w:ascii="Bookman Old Style" w:hAnsi="Bookman Old Style" w:cs="Times New Roman"/>
                <w:lang w:val="en-US"/>
              </w:rPr>
              <w:t>Ruang Terbuka Hijau Kota (</w:t>
            </w:r>
            <w:r w:rsidR="00AF7DEC" w:rsidRPr="008B5A4D">
              <w:rPr>
                <w:rFonts w:ascii="Bookman Old Style" w:hAnsi="Bookman Old Style" w:cs="Times New Roman"/>
              </w:rPr>
              <w:t>RTHK</w:t>
            </w:r>
            <w:r w:rsidR="008831A4" w:rsidRPr="008B5A4D">
              <w:rPr>
                <w:rFonts w:ascii="Bookman Old Style" w:hAnsi="Bookman Old Style" w:cs="Times New Roman"/>
                <w:lang w:val="en-US"/>
              </w:rPr>
              <w:t>)</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3</w:t>
            </w:r>
            <w:r w:rsidR="001F32C9" w:rsidRPr="008B5A4D">
              <w:rPr>
                <w:rFonts w:ascii="Bookman Old Style" w:hAnsi="Bookman Old Style" w:cs="Times New Roman"/>
                <w:b w:val="0"/>
                <w:bCs w:val="0"/>
                <w:lang w:val="fi-FI"/>
              </w:rPr>
              <w:t>6</w:t>
            </w:r>
          </w:p>
          <w:p w:rsidR="004A1AAE" w:rsidRPr="008B5A4D" w:rsidRDefault="004A1AAE" w:rsidP="00D73380">
            <w:pPr>
              <w:numPr>
                <w:ilvl w:val="0"/>
                <w:numId w:val="182"/>
              </w:numPr>
              <w:tabs>
                <w:tab w:val="left" w:pos="434"/>
              </w:tabs>
              <w:ind w:left="434" w:right="28" w:hanging="434"/>
              <w:jc w:val="both"/>
              <w:rPr>
                <w:rFonts w:ascii="Bookman Old Style" w:hAnsi="Bookman Old Style" w:cs="Times New Roman"/>
              </w:rPr>
            </w:pPr>
            <w:r w:rsidRPr="008B5A4D">
              <w:rPr>
                <w:rFonts w:ascii="Bookman Old Style" w:hAnsi="Bookman Old Style" w:cs="Times New Roman"/>
              </w:rPr>
              <w:t>Kawasan  ruang terbuka hija</w:t>
            </w:r>
            <w:r w:rsidR="0071079A" w:rsidRPr="008B5A4D">
              <w:rPr>
                <w:rFonts w:ascii="Bookman Old Style" w:hAnsi="Bookman Old Style" w:cs="Times New Roman"/>
                <w:lang w:val="fi-FI"/>
              </w:rPr>
              <w:t>u</w:t>
            </w:r>
            <w:r w:rsidRPr="008B5A4D">
              <w:rPr>
                <w:rFonts w:ascii="Bookman Old Style" w:hAnsi="Bookman Old Style" w:cs="Times New Roman"/>
              </w:rPr>
              <w:t xml:space="preserve"> </w:t>
            </w:r>
            <w:r w:rsidR="008F31D1" w:rsidRPr="008B5A4D">
              <w:rPr>
                <w:rFonts w:ascii="Bookman Old Style" w:hAnsi="Bookman Old Style" w:cs="Times New Roman"/>
                <w:lang w:val="fi-FI"/>
              </w:rPr>
              <w:t xml:space="preserve">dan </w:t>
            </w:r>
            <w:r w:rsidR="008831A4" w:rsidRPr="008B5A4D">
              <w:rPr>
                <w:rFonts w:ascii="Bookman Old Style" w:hAnsi="Bookman Old Style" w:cs="Times New Roman"/>
                <w:lang w:val="fi-FI"/>
              </w:rPr>
              <w:t>ruang terbuka hijau kota (</w:t>
            </w:r>
            <w:r w:rsidR="008F31D1" w:rsidRPr="008B5A4D">
              <w:rPr>
                <w:rFonts w:ascii="Bookman Old Style" w:hAnsi="Bookman Old Style" w:cs="Times New Roman"/>
                <w:lang w:val="fi-FI"/>
              </w:rPr>
              <w:t>RTHK</w:t>
            </w:r>
            <w:r w:rsidR="008831A4" w:rsidRPr="008B5A4D">
              <w:rPr>
                <w:rFonts w:ascii="Bookman Old Style" w:hAnsi="Bookman Old Style" w:cs="Times New Roman"/>
                <w:lang w:val="fi-FI"/>
              </w:rPr>
              <w:t>)</w:t>
            </w:r>
            <w:r w:rsidR="008F31D1" w:rsidRPr="008B5A4D">
              <w:rPr>
                <w:rFonts w:ascii="Bookman Old Style" w:hAnsi="Bookman Old Style" w:cs="Times New Roman"/>
                <w:lang w:val="fi-FI"/>
              </w:rPr>
              <w:t xml:space="preserve"> </w:t>
            </w:r>
            <w:r w:rsidRPr="008B5A4D">
              <w:rPr>
                <w:rFonts w:ascii="Bookman Old Style" w:hAnsi="Bookman Old Style" w:cs="Times New Roman"/>
              </w:rPr>
              <w:t xml:space="preserve">sebagaimana dimaksud dalam Pasal </w:t>
            </w:r>
            <w:r w:rsidR="007213AC" w:rsidRPr="008B5A4D">
              <w:rPr>
                <w:rFonts w:ascii="Bookman Old Style" w:hAnsi="Bookman Old Style" w:cs="Times New Roman"/>
                <w:lang w:val="fi-FI"/>
              </w:rPr>
              <w:t>3</w:t>
            </w:r>
            <w:r w:rsidR="002C1238" w:rsidRPr="008B5A4D">
              <w:rPr>
                <w:rFonts w:ascii="Bookman Old Style" w:hAnsi="Bookman Old Style" w:cs="Times New Roman"/>
                <w:lang w:val="fi-FI"/>
              </w:rPr>
              <w:t>0</w:t>
            </w:r>
            <w:r w:rsidRPr="008B5A4D">
              <w:rPr>
                <w:rFonts w:ascii="Bookman Old Style" w:hAnsi="Bookman Old Style" w:cs="Times New Roman"/>
              </w:rPr>
              <w:t xml:space="preserve"> huruf </w:t>
            </w:r>
            <w:r w:rsidR="00FF0819" w:rsidRPr="008B5A4D">
              <w:rPr>
                <w:rFonts w:ascii="Bookman Old Style" w:hAnsi="Bookman Old Style" w:cs="Times New Roman"/>
              </w:rPr>
              <w:t>f</w:t>
            </w:r>
            <w:r w:rsidRPr="008B5A4D">
              <w:rPr>
                <w:rFonts w:ascii="Bookman Old Style" w:hAnsi="Bookman Old Style" w:cs="Times New Roman"/>
              </w:rPr>
              <w:t>, dikembangkan dengan tujuan :</w:t>
            </w:r>
          </w:p>
          <w:p w:rsidR="004A1AAE" w:rsidRPr="008B5A4D" w:rsidRDefault="004A1AAE" w:rsidP="00D73380">
            <w:pPr>
              <w:numPr>
                <w:ilvl w:val="0"/>
                <w:numId w:val="183"/>
              </w:numPr>
              <w:tabs>
                <w:tab w:val="left" w:pos="794"/>
              </w:tabs>
              <w:ind w:left="794" w:right="28"/>
              <w:jc w:val="both"/>
              <w:rPr>
                <w:rFonts w:ascii="Bookman Old Style" w:hAnsi="Bookman Old Style" w:cs="Times New Roman"/>
              </w:rPr>
            </w:pPr>
            <w:r w:rsidRPr="008B5A4D">
              <w:rPr>
                <w:rFonts w:ascii="Bookman Old Style" w:hAnsi="Bookman Old Style" w:cs="Times New Roman"/>
              </w:rPr>
              <w:t>menjaga keserasian dan keseimbangan antara lahan terbangun dan ruang terbuka yang berfungsi sebagai resapan air;</w:t>
            </w:r>
          </w:p>
          <w:p w:rsidR="004A1AAE" w:rsidRPr="008B5A4D" w:rsidRDefault="004A1AAE" w:rsidP="00D73380">
            <w:pPr>
              <w:numPr>
                <w:ilvl w:val="0"/>
                <w:numId w:val="183"/>
              </w:numPr>
              <w:tabs>
                <w:tab w:val="left" w:pos="794"/>
              </w:tabs>
              <w:ind w:left="794" w:right="28"/>
              <w:jc w:val="both"/>
              <w:rPr>
                <w:rFonts w:ascii="Bookman Old Style" w:hAnsi="Bookman Old Style" w:cs="Times New Roman"/>
              </w:rPr>
            </w:pPr>
            <w:r w:rsidRPr="008B5A4D">
              <w:rPr>
                <w:rFonts w:ascii="Bookman Old Style" w:hAnsi="Bookman Old Style" w:cs="Times New Roman"/>
              </w:rPr>
              <w:t>mewujudkan kesimbangan antara lingkungan alam dan lingkungan buatan; dan</w:t>
            </w:r>
          </w:p>
          <w:p w:rsidR="004A1AAE" w:rsidRPr="008B5A4D" w:rsidRDefault="004A1AAE" w:rsidP="00D73380">
            <w:pPr>
              <w:numPr>
                <w:ilvl w:val="0"/>
                <w:numId w:val="183"/>
              </w:numPr>
              <w:tabs>
                <w:tab w:val="left" w:pos="794"/>
              </w:tabs>
              <w:ind w:left="794" w:right="28"/>
              <w:jc w:val="both"/>
              <w:rPr>
                <w:rFonts w:ascii="Bookman Old Style" w:hAnsi="Bookman Old Style" w:cs="Times New Roman"/>
              </w:rPr>
            </w:pPr>
            <w:r w:rsidRPr="008B5A4D">
              <w:rPr>
                <w:rFonts w:ascii="Bookman Old Style" w:hAnsi="Bookman Old Style" w:cs="Times New Roman"/>
              </w:rPr>
              <w:t>meningkatkan kualitas dan estetika lingkungan.</w:t>
            </w:r>
          </w:p>
          <w:p w:rsidR="004A1AAE" w:rsidRPr="008B5A4D" w:rsidRDefault="004A1AAE" w:rsidP="00D73380">
            <w:pPr>
              <w:numPr>
                <w:ilvl w:val="0"/>
                <w:numId w:val="182"/>
              </w:numPr>
              <w:tabs>
                <w:tab w:val="left"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Jenis ruang terbuka hijau di wilayah kabupaten meliputi :</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kawasan jalur hijau;</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 xml:space="preserve">sabuk hijau berupa kawasan </w:t>
            </w:r>
            <w:r w:rsidR="005B5C4D" w:rsidRPr="008B5A4D">
              <w:rPr>
                <w:rFonts w:ascii="Bookman Old Style" w:hAnsi="Bookman Old Style" w:cs="Times New Roman"/>
                <w:lang w:eastAsia="id-ID"/>
              </w:rPr>
              <w:t xml:space="preserve">hutan, </w:t>
            </w:r>
            <w:r w:rsidRPr="008B5A4D">
              <w:rPr>
                <w:rFonts w:ascii="Bookman Old Style" w:hAnsi="Bookman Old Style" w:cs="Times New Roman"/>
                <w:lang w:eastAsia="id-ID"/>
              </w:rPr>
              <w:t>pertanian, persawahan, perkebunan;</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taman kota yang tersebar di kawasan perkotaan pada berbagai skala;</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taman pada obyek wisata</w:t>
            </w:r>
            <w:r w:rsidRPr="008B5A4D">
              <w:rPr>
                <w:rFonts w:ascii="Bookman Old Style" w:hAnsi="Bookman Old Style" w:cs="Times New Roman"/>
                <w:lang w:val="en-US" w:eastAsia="id-ID"/>
              </w:rPr>
              <w:t>;</w:t>
            </w:r>
            <w:r w:rsidRPr="008B5A4D">
              <w:rPr>
                <w:rFonts w:ascii="Bookman Old Style" w:hAnsi="Bookman Old Style" w:cs="Times New Roman"/>
                <w:lang w:eastAsia="id-ID"/>
              </w:rPr>
              <w:t xml:space="preserve"> </w:t>
            </w:r>
          </w:p>
          <w:p w:rsidR="005B5C4D" w:rsidRPr="008B5A4D" w:rsidRDefault="005B5C4D"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val="en-US" w:eastAsia="id-ID"/>
              </w:rPr>
              <w:t>taman pada permukiman</w:t>
            </w:r>
            <w:r w:rsidR="00632F99" w:rsidRPr="008B5A4D">
              <w:rPr>
                <w:rFonts w:ascii="Bookman Old Style" w:hAnsi="Bookman Old Style" w:cs="Times New Roman"/>
                <w:lang w:val="en-US" w:eastAsia="id-ID"/>
              </w:rPr>
              <w:t>;</w:t>
            </w:r>
            <w:r w:rsidRPr="008B5A4D">
              <w:rPr>
                <w:rFonts w:ascii="Bookman Old Style" w:hAnsi="Bookman Old Style" w:cs="Times New Roman"/>
                <w:lang w:val="en-US" w:eastAsia="id-ID"/>
              </w:rPr>
              <w:t xml:space="preserve"> </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hutan kota;</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setra yang tersebar diseluruh desa adat/pekraman;</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 xml:space="preserve">kuburan umum; </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Taman Makam Pahlawan</w:t>
            </w:r>
            <w:r w:rsidR="00632F99" w:rsidRPr="008B5A4D">
              <w:rPr>
                <w:rFonts w:ascii="Bookman Old Style" w:hAnsi="Bookman Old Style" w:cs="Times New Roman"/>
                <w:lang w:eastAsia="id-ID"/>
              </w:rPr>
              <w:t>;</w:t>
            </w:r>
            <w:r w:rsidRPr="008B5A4D">
              <w:rPr>
                <w:rFonts w:ascii="Bookman Old Style" w:hAnsi="Bookman Old Style" w:cs="Times New Roman"/>
                <w:lang w:eastAsia="id-ID"/>
              </w:rPr>
              <w:t xml:space="preserve"> </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lapangan olah raga;</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lapangan upacara;</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lastRenderedPageBreak/>
              <w:t>parkir terbuka;</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jalur di bawah tegangan tinggi</w:t>
            </w:r>
            <w:r w:rsidR="00632F99" w:rsidRPr="008B5A4D">
              <w:rPr>
                <w:rFonts w:ascii="Bookman Old Style" w:hAnsi="Bookman Old Style" w:cs="Times New Roman"/>
                <w:lang w:eastAsia="id-ID"/>
              </w:rPr>
              <w:t>;</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 xml:space="preserve">sempadan sungai dan sempadan </w:t>
            </w:r>
            <w:r w:rsidRPr="008B5A4D">
              <w:rPr>
                <w:rFonts w:ascii="Bookman Old Style" w:hAnsi="Bookman Old Style" w:cs="Times New Roman"/>
                <w:lang w:val="es-ES" w:eastAsia="id-ID"/>
              </w:rPr>
              <w:t>danau</w:t>
            </w:r>
            <w:r w:rsidRPr="008B5A4D">
              <w:rPr>
                <w:rFonts w:ascii="Bookman Old Style" w:hAnsi="Bookman Old Style" w:cs="Times New Roman"/>
                <w:lang w:eastAsia="id-ID"/>
              </w:rPr>
              <w:t>;</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 xml:space="preserve">jalur pengaman jalan, median jalan dan pedestrian; </w:t>
            </w:r>
            <w:r w:rsidR="005B5C4D" w:rsidRPr="008B5A4D">
              <w:rPr>
                <w:rFonts w:ascii="Bookman Old Style" w:hAnsi="Bookman Old Style" w:cs="Times New Roman"/>
                <w:lang w:eastAsia="id-ID"/>
              </w:rPr>
              <w:t>dan</w:t>
            </w:r>
          </w:p>
          <w:p w:rsidR="004A1AAE" w:rsidRPr="008B5A4D" w:rsidRDefault="004A1AAE"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bentang alam pegunungan, bukit, lereng</w:t>
            </w:r>
            <w:r w:rsidR="00BB6A3B" w:rsidRPr="008B5A4D">
              <w:rPr>
                <w:rFonts w:ascii="Bookman Old Style" w:hAnsi="Bookman Old Style" w:cs="Times New Roman"/>
                <w:lang w:eastAsia="id-ID"/>
              </w:rPr>
              <w:t xml:space="preserve"> dan lembah di seluruh wilayah.</w:t>
            </w:r>
          </w:p>
          <w:p w:rsidR="00B706C1" w:rsidRPr="008B5A4D" w:rsidRDefault="008F31D1" w:rsidP="00D73380">
            <w:pPr>
              <w:numPr>
                <w:ilvl w:val="0"/>
                <w:numId w:val="182"/>
              </w:numPr>
              <w:tabs>
                <w:tab w:val="left"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Jenis ruang terbuka hijau </w:t>
            </w:r>
            <w:r w:rsidR="00C5185B" w:rsidRPr="008B5A4D">
              <w:rPr>
                <w:rFonts w:ascii="Bookman Old Style" w:hAnsi="Bookman Old Style" w:cs="Times New Roman"/>
              </w:rPr>
              <w:t>sebagaimana dimaksud pada ayat (2), sebagian merupakan r</w:t>
            </w:r>
            <w:r w:rsidR="00B706C1" w:rsidRPr="008B5A4D">
              <w:rPr>
                <w:rFonts w:ascii="Bookman Old Style" w:hAnsi="Bookman Old Style" w:cs="Times New Roman"/>
              </w:rPr>
              <w:t>uang terbuka hijau kota (RTHK),  me</w:t>
            </w:r>
            <w:r w:rsidR="00B56670" w:rsidRPr="008B5A4D">
              <w:rPr>
                <w:rFonts w:ascii="Bookman Old Style" w:hAnsi="Bookman Old Style" w:cs="Times New Roman"/>
              </w:rPr>
              <w:t>liputi</w:t>
            </w:r>
            <w:r w:rsidR="00C5185B" w:rsidRPr="008B5A4D">
              <w:rPr>
                <w:rFonts w:ascii="Bookman Old Style" w:hAnsi="Bookman Old Style" w:cs="Times New Roman"/>
              </w:rPr>
              <w:t xml:space="preserve"> </w:t>
            </w:r>
            <w:r w:rsidR="00B706C1" w:rsidRPr="008B5A4D">
              <w:rPr>
                <w:rFonts w:ascii="Bookman Old Style" w:hAnsi="Bookman Old Style" w:cs="Times New Roman"/>
              </w:rPr>
              <w:t>:</w:t>
            </w:r>
          </w:p>
          <w:p w:rsidR="00B706C1" w:rsidRPr="008B5A4D" w:rsidRDefault="00B706C1" w:rsidP="00D73380">
            <w:pPr>
              <w:numPr>
                <w:ilvl w:val="0"/>
                <w:numId w:val="249"/>
              </w:numPr>
              <w:tabs>
                <w:tab w:val="left" w:pos="794"/>
              </w:tabs>
              <w:autoSpaceDE w:val="0"/>
              <w:autoSpaceDN w:val="0"/>
              <w:adjustRightInd w:val="0"/>
              <w:ind w:hanging="286"/>
              <w:jc w:val="both"/>
              <w:rPr>
                <w:rFonts w:ascii="Bookman Old Style" w:hAnsi="Bookman Old Style" w:cs="Times New Roman"/>
                <w:lang w:eastAsia="id-ID"/>
              </w:rPr>
            </w:pPr>
            <w:r w:rsidRPr="008B5A4D">
              <w:rPr>
                <w:rFonts w:ascii="Bookman Old Style" w:hAnsi="Bookman Old Style" w:cs="Times New Roman"/>
                <w:lang w:eastAsia="id-ID"/>
              </w:rPr>
              <w:t>taman kota;</w:t>
            </w:r>
          </w:p>
          <w:p w:rsidR="00B706C1" w:rsidRPr="008B5A4D" w:rsidRDefault="00B706C1" w:rsidP="00D73380">
            <w:pPr>
              <w:numPr>
                <w:ilvl w:val="0"/>
                <w:numId w:val="249"/>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val="en-US" w:eastAsia="id-ID"/>
              </w:rPr>
              <w:t>taman pekarangan di permukiman</w:t>
            </w:r>
            <w:r w:rsidR="00632F99" w:rsidRPr="008B5A4D">
              <w:rPr>
                <w:rFonts w:ascii="Bookman Old Style" w:hAnsi="Bookman Old Style" w:cs="Times New Roman"/>
                <w:lang w:val="en-US" w:eastAsia="id-ID"/>
              </w:rPr>
              <w:t>;</w:t>
            </w:r>
            <w:r w:rsidRPr="008B5A4D">
              <w:rPr>
                <w:rFonts w:ascii="Bookman Old Style" w:hAnsi="Bookman Old Style" w:cs="Times New Roman"/>
                <w:lang w:val="en-US" w:eastAsia="id-ID"/>
              </w:rPr>
              <w:t xml:space="preserve"> </w:t>
            </w:r>
          </w:p>
          <w:p w:rsidR="00B706C1" w:rsidRPr="008B5A4D" w:rsidRDefault="00B706C1" w:rsidP="00D73380">
            <w:pPr>
              <w:numPr>
                <w:ilvl w:val="0"/>
                <w:numId w:val="249"/>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val="fi-FI" w:eastAsia="id-ID"/>
              </w:rPr>
              <w:t>taman median jalan dan telajakan</w:t>
            </w:r>
            <w:r w:rsidR="00632F99" w:rsidRPr="008B5A4D">
              <w:rPr>
                <w:rFonts w:ascii="Bookman Old Style" w:hAnsi="Bookman Old Style" w:cs="Times New Roman"/>
                <w:lang w:val="fi-FI" w:eastAsia="id-ID"/>
              </w:rPr>
              <w:t>;</w:t>
            </w:r>
            <w:r w:rsidRPr="008B5A4D">
              <w:rPr>
                <w:rFonts w:ascii="Bookman Old Style" w:hAnsi="Bookman Old Style" w:cs="Times New Roman"/>
                <w:lang w:val="fi-FI" w:eastAsia="id-ID"/>
              </w:rPr>
              <w:t xml:space="preserve"> </w:t>
            </w:r>
          </w:p>
          <w:p w:rsidR="00B706C1" w:rsidRPr="008B5A4D" w:rsidRDefault="00B706C1" w:rsidP="00D73380">
            <w:pPr>
              <w:numPr>
                <w:ilvl w:val="0"/>
                <w:numId w:val="249"/>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val="fi-FI" w:eastAsia="id-ID"/>
              </w:rPr>
              <w:t xml:space="preserve">sempadan sungai </w:t>
            </w:r>
            <w:r w:rsidR="00C5185B" w:rsidRPr="008B5A4D">
              <w:rPr>
                <w:rFonts w:ascii="Bookman Old Style" w:hAnsi="Bookman Old Style" w:cs="Times New Roman"/>
                <w:lang w:val="fi-FI" w:eastAsia="id-ID"/>
              </w:rPr>
              <w:t>di kawasan perkotaan</w:t>
            </w:r>
            <w:r w:rsidR="00632F99" w:rsidRPr="008B5A4D">
              <w:rPr>
                <w:rFonts w:ascii="Bookman Old Style" w:hAnsi="Bookman Old Style" w:cs="Times New Roman"/>
                <w:lang w:val="fi-FI" w:eastAsia="id-ID"/>
              </w:rPr>
              <w:t>;</w:t>
            </w:r>
          </w:p>
          <w:p w:rsidR="00B706C1" w:rsidRPr="008B5A4D" w:rsidRDefault="00B706C1" w:rsidP="00D73380">
            <w:pPr>
              <w:numPr>
                <w:ilvl w:val="0"/>
                <w:numId w:val="249"/>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val="en-US" w:eastAsia="id-ID"/>
              </w:rPr>
              <w:t>hutan kota</w:t>
            </w:r>
            <w:r w:rsidR="00632F99" w:rsidRPr="008B5A4D">
              <w:rPr>
                <w:rFonts w:ascii="Bookman Old Style" w:hAnsi="Bookman Old Style" w:cs="Times New Roman"/>
                <w:lang w:val="en-US" w:eastAsia="id-ID"/>
              </w:rPr>
              <w:t>;</w:t>
            </w:r>
          </w:p>
          <w:p w:rsidR="00B706C1" w:rsidRPr="008B5A4D" w:rsidRDefault="00B706C1"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sabuk hijau berupa kawasan pertanian, persawahan, perkebunan</w:t>
            </w:r>
            <w:r w:rsidR="00C5185B" w:rsidRPr="008B5A4D">
              <w:rPr>
                <w:rFonts w:ascii="Bookman Old Style" w:hAnsi="Bookman Old Style" w:cs="Times New Roman"/>
                <w:lang w:eastAsia="id-ID"/>
              </w:rPr>
              <w:t xml:space="preserve"> di kawasan perkotaan</w:t>
            </w:r>
            <w:r w:rsidRPr="008B5A4D">
              <w:rPr>
                <w:rFonts w:ascii="Bookman Old Style" w:hAnsi="Bookman Old Style" w:cs="Times New Roman"/>
                <w:lang w:eastAsia="id-ID"/>
              </w:rPr>
              <w:t>;</w:t>
            </w:r>
          </w:p>
          <w:p w:rsidR="00B706C1" w:rsidRPr="008B5A4D" w:rsidRDefault="00B706C1"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 xml:space="preserve">kuburan umum; </w:t>
            </w:r>
          </w:p>
          <w:p w:rsidR="00B706C1" w:rsidRPr="008B5A4D" w:rsidRDefault="00B706C1"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val="en-US" w:eastAsia="id-ID"/>
              </w:rPr>
              <w:t>t</w:t>
            </w:r>
            <w:r w:rsidRPr="008B5A4D">
              <w:rPr>
                <w:rFonts w:ascii="Bookman Old Style" w:hAnsi="Bookman Old Style" w:cs="Times New Roman"/>
                <w:lang w:eastAsia="id-ID"/>
              </w:rPr>
              <w:t xml:space="preserve">aman </w:t>
            </w:r>
            <w:r w:rsidRPr="008B5A4D">
              <w:rPr>
                <w:rFonts w:ascii="Bookman Old Style" w:hAnsi="Bookman Old Style" w:cs="Times New Roman"/>
                <w:lang w:val="en-US" w:eastAsia="id-ID"/>
              </w:rPr>
              <w:t>m</w:t>
            </w:r>
            <w:r w:rsidRPr="008B5A4D">
              <w:rPr>
                <w:rFonts w:ascii="Bookman Old Style" w:hAnsi="Bookman Old Style" w:cs="Times New Roman"/>
                <w:lang w:eastAsia="id-ID"/>
              </w:rPr>
              <w:t xml:space="preserve">akam </w:t>
            </w:r>
            <w:r w:rsidRPr="008B5A4D">
              <w:rPr>
                <w:rFonts w:ascii="Bookman Old Style" w:hAnsi="Bookman Old Style" w:cs="Times New Roman"/>
                <w:lang w:val="en-US" w:eastAsia="id-ID"/>
              </w:rPr>
              <w:t>p</w:t>
            </w:r>
            <w:r w:rsidRPr="008B5A4D">
              <w:rPr>
                <w:rFonts w:ascii="Bookman Old Style" w:hAnsi="Bookman Old Style" w:cs="Times New Roman"/>
                <w:lang w:eastAsia="id-ID"/>
              </w:rPr>
              <w:t>ahlawan</w:t>
            </w:r>
            <w:r w:rsidR="00632F99" w:rsidRPr="008B5A4D">
              <w:rPr>
                <w:rFonts w:ascii="Bookman Old Style" w:hAnsi="Bookman Old Style" w:cs="Times New Roman"/>
                <w:lang w:eastAsia="id-ID"/>
              </w:rPr>
              <w:t>;</w:t>
            </w:r>
            <w:r w:rsidRPr="008B5A4D">
              <w:rPr>
                <w:rFonts w:ascii="Bookman Old Style" w:hAnsi="Bookman Old Style" w:cs="Times New Roman"/>
                <w:lang w:eastAsia="id-ID"/>
              </w:rPr>
              <w:t xml:space="preserve"> </w:t>
            </w:r>
          </w:p>
          <w:p w:rsidR="00B706C1" w:rsidRPr="008B5A4D" w:rsidRDefault="00B706C1"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lapangan olah raga;</w:t>
            </w:r>
          </w:p>
          <w:p w:rsidR="00B706C1" w:rsidRPr="008B5A4D" w:rsidRDefault="00B706C1"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lapangan upacara;</w:t>
            </w:r>
            <w:r w:rsidR="00C5185B" w:rsidRPr="008B5A4D">
              <w:rPr>
                <w:rFonts w:ascii="Bookman Old Style" w:hAnsi="Bookman Old Style" w:cs="Times New Roman"/>
                <w:lang w:val="en-US" w:eastAsia="id-ID"/>
              </w:rPr>
              <w:t xml:space="preserve"> dan</w:t>
            </w:r>
          </w:p>
          <w:p w:rsidR="00B706C1" w:rsidRPr="008B5A4D" w:rsidRDefault="00BB6A3B" w:rsidP="00D73380">
            <w:pPr>
              <w:numPr>
                <w:ilvl w:val="0"/>
                <w:numId w:val="184"/>
              </w:numPr>
              <w:tabs>
                <w:tab w:val="left" w:pos="794"/>
              </w:tabs>
              <w:autoSpaceDE w:val="0"/>
              <w:autoSpaceDN w:val="0"/>
              <w:adjustRightInd w:val="0"/>
              <w:ind w:left="794"/>
              <w:jc w:val="both"/>
              <w:rPr>
                <w:rFonts w:ascii="Bookman Old Style" w:hAnsi="Bookman Old Style" w:cs="Times New Roman"/>
                <w:lang w:eastAsia="id-ID"/>
              </w:rPr>
            </w:pPr>
            <w:r w:rsidRPr="008B5A4D">
              <w:rPr>
                <w:rFonts w:ascii="Bookman Old Style" w:hAnsi="Bookman Old Style" w:cs="Times New Roman"/>
                <w:lang w:eastAsia="id-ID"/>
              </w:rPr>
              <w:t>parkir terbuka.</w:t>
            </w:r>
          </w:p>
          <w:p w:rsidR="005B5C4D" w:rsidRPr="008B5A4D" w:rsidRDefault="005B5C4D" w:rsidP="00D73380">
            <w:pPr>
              <w:tabs>
                <w:tab w:val="left" w:pos="0"/>
              </w:tabs>
              <w:ind w:right="-6"/>
              <w:jc w:val="center"/>
              <w:rPr>
                <w:rFonts w:ascii="Bookman Old Style" w:hAnsi="Bookman Old Style" w:cs="Tahoma"/>
                <w:lang w:val="en-US"/>
              </w:rPr>
            </w:pPr>
          </w:p>
          <w:p w:rsidR="00FC602A" w:rsidRPr="008B5A4D" w:rsidRDefault="00FC602A" w:rsidP="00D73380">
            <w:pPr>
              <w:tabs>
                <w:tab w:val="left" w:pos="0"/>
              </w:tabs>
              <w:spacing w:after="120"/>
              <w:jc w:val="center"/>
              <w:rPr>
                <w:rFonts w:ascii="Bookman Old Style" w:hAnsi="Bookman Old Style" w:cs="Times New Roman"/>
                <w:lang w:val="sv-SE"/>
              </w:rPr>
            </w:pPr>
            <w:r w:rsidRPr="008B5A4D">
              <w:rPr>
                <w:rFonts w:ascii="Bookman Old Style" w:hAnsi="Bookman Old Style" w:cs="Times New Roman"/>
                <w:lang w:val="sv-SE"/>
              </w:rPr>
              <w:t xml:space="preserve">Paragraf </w:t>
            </w:r>
            <w:r w:rsidR="005376C8" w:rsidRPr="008B5A4D">
              <w:rPr>
                <w:rFonts w:ascii="Bookman Old Style" w:hAnsi="Bookman Old Style" w:cs="Times New Roman"/>
                <w:lang w:val="sv-SE"/>
              </w:rPr>
              <w:t>4</w:t>
            </w:r>
          </w:p>
          <w:p w:rsidR="00FC602A" w:rsidRPr="008B5A4D" w:rsidRDefault="00FC602A" w:rsidP="00D73380">
            <w:pPr>
              <w:tabs>
                <w:tab w:val="left" w:pos="0"/>
              </w:tabs>
              <w:spacing w:after="120"/>
              <w:jc w:val="center"/>
              <w:rPr>
                <w:rFonts w:ascii="Bookman Old Style" w:hAnsi="Bookman Old Style" w:cs="Times New Roman"/>
                <w:lang w:val="sv-SE"/>
              </w:rPr>
            </w:pPr>
            <w:r w:rsidRPr="008B5A4D">
              <w:rPr>
                <w:rFonts w:ascii="Bookman Old Style" w:hAnsi="Bookman Old Style" w:cs="Times New Roman"/>
                <w:lang w:val="sv-SE"/>
              </w:rPr>
              <w:t>Kawasan Suaka Alam</w:t>
            </w:r>
            <w:r w:rsidR="0045634D" w:rsidRPr="008B5A4D">
              <w:rPr>
                <w:rFonts w:ascii="Bookman Old Style" w:hAnsi="Bookman Old Style" w:cs="Times New Roman"/>
                <w:lang w:val="sv-SE"/>
              </w:rPr>
              <w:t>, Pelestarian Alam dan</w:t>
            </w:r>
            <w:r w:rsidRPr="008B5A4D">
              <w:rPr>
                <w:rFonts w:ascii="Bookman Old Style" w:hAnsi="Bookman Old Style" w:cs="Times New Roman"/>
                <w:lang w:val="sv-SE"/>
              </w:rPr>
              <w:t xml:space="preserve"> Cagar Budaya</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3</w:t>
            </w:r>
            <w:r w:rsidR="001F32C9" w:rsidRPr="008B5A4D">
              <w:rPr>
                <w:rFonts w:ascii="Bookman Old Style" w:hAnsi="Bookman Old Style" w:cs="Times New Roman"/>
                <w:b w:val="0"/>
                <w:bCs w:val="0"/>
                <w:lang w:val="fi-FI"/>
              </w:rPr>
              <w:t>7</w:t>
            </w:r>
          </w:p>
          <w:p w:rsidR="00FC602A" w:rsidRPr="008B5A4D" w:rsidRDefault="00FC602A" w:rsidP="00D73380">
            <w:pPr>
              <w:pStyle w:val="ListParagraph"/>
              <w:numPr>
                <w:ilvl w:val="0"/>
                <w:numId w:val="121"/>
              </w:numPr>
              <w:tabs>
                <w:tab w:val="clear" w:pos="720"/>
              </w:tabs>
              <w:ind w:left="524" w:right="-4" w:hanging="524"/>
              <w:jc w:val="both"/>
              <w:rPr>
                <w:rFonts w:ascii="Bookman Old Style" w:hAnsi="Bookman Old Style" w:cs="Times New Roman"/>
              </w:rPr>
            </w:pPr>
            <w:r w:rsidRPr="008B5A4D">
              <w:rPr>
                <w:rFonts w:ascii="Bookman Old Style" w:hAnsi="Bookman Old Style" w:cs="Times New Roman"/>
              </w:rPr>
              <w:t>Kawasan suaka alam</w:t>
            </w:r>
            <w:r w:rsidR="0045634D" w:rsidRPr="008B5A4D">
              <w:rPr>
                <w:rFonts w:ascii="Bookman Old Style" w:hAnsi="Bookman Old Style" w:cs="Times New Roman"/>
              </w:rPr>
              <w:t>,</w:t>
            </w:r>
            <w:r w:rsidRPr="008B5A4D">
              <w:rPr>
                <w:rFonts w:ascii="Bookman Old Style" w:hAnsi="Bookman Old Style" w:cs="Times New Roman"/>
              </w:rPr>
              <w:t xml:space="preserve"> pelestarian alam dan cagar budaya, sebagaimana dimaksud dalam Pasal </w:t>
            </w:r>
            <w:r w:rsidR="00FF0819" w:rsidRPr="008B5A4D">
              <w:rPr>
                <w:rFonts w:ascii="Bookman Old Style" w:hAnsi="Bookman Old Style" w:cs="Times New Roman"/>
              </w:rPr>
              <w:t>2</w:t>
            </w:r>
            <w:r w:rsidR="002C1238" w:rsidRPr="008B5A4D">
              <w:rPr>
                <w:rFonts w:ascii="Bookman Old Style" w:hAnsi="Bookman Old Style" w:cs="Times New Roman"/>
                <w:lang w:val="fi-FI"/>
              </w:rPr>
              <w:t>7</w:t>
            </w:r>
            <w:r w:rsidRPr="008B5A4D">
              <w:rPr>
                <w:rFonts w:ascii="Bookman Old Style" w:hAnsi="Bookman Old Style" w:cs="Times New Roman"/>
              </w:rPr>
              <w:t xml:space="preserve"> ayat (2) huruf </w:t>
            </w:r>
            <w:r w:rsidR="00FF0819" w:rsidRPr="008B5A4D">
              <w:rPr>
                <w:rFonts w:ascii="Bookman Old Style" w:hAnsi="Bookman Old Style" w:cs="Times New Roman"/>
              </w:rPr>
              <w:t>d</w:t>
            </w:r>
            <w:r w:rsidRPr="008B5A4D">
              <w:rPr>
                <w:rFonts w:ascii="Bookman Old Style" w:hAnsi="Bookman Old Style" w:cs="Times New Roman"/>
              </w:rPr>
              <w:t>, me</w:t>
            </w:r>
            <w:r w:rsidR="00B56670" w:rsidRPr="008B5A4D">
              <w:rPr>
                <w:rFonts w:ascii="Bookman Old Style" w:hAnsi="Bookman Old Style" w:cs="Times New Roman"/>
                <w:lang w:val="fi-FI"/>
              </w:rPr>
              <w:t>liputi</w:t>
            </w:r>
            <w:r w:rsidRPr="008B5A4D">
              <w:rPr>
                <w:rFonts w:ascii="Bookman Old Style" w:hAnsi="Bookman Old Style" w:cs="Times New Roman"/>
              </w:rPr>
              <w:t>:</w:t>
            </w:r>
          </w:p>
          <w:p w:rsidR="00FC602A" w:rsidRPr="008B5A4D" w:rsidRDefault="00FC602A" w:rsidP="00D73380">
            <w:pPr>
              <w:numPr>
                <w:ilvl w:val="1"/>
                <w:numId w:val="116"/>
              </w:numPr>
              <w:tabs>
                <w:tab w:val="left" w:pos="884"/>
              </w:tabs>
              <w:ind w:left="993" w:right="-4" w:hanging="469"/>
              <w:jc w:val="both"/>
              <w:rPr>
                <w:rFonts w:ascii="Bookman Old Style" w:hAnsi="Bookman Old Style" w:cs="Times New Roman"/>
                <w:lang w:val="fi-FI"/>
              </w:rPr>
            </w:pPr>
            <w:r w:rsidRPr="008B5A4D">
              <w:rPr>
                <w:rFonts w:ascii="Bookman Old Style" w:hAnsi="Bookman Old Style" w:cs="Times New Roman"/>
                <w:lang w:val="fi-FI"/>
              </w:rPr>
              <w:t xml:space="preserve">taman wisata alam; </w:t>
            </w:r>
          </w:p>
          <w:p w:rsidR="000509B6" w:rsidRPr="008B5A4D" w:rsidRDefault="00FC602A" w:rsidP="00D73380">
            <w:pPr>
              <w:numPr>
                <w:ilvl w:val="1"/>
                <w:numId w:val="116"/>
              </w:numPr>
              <w:tabs>
                <w:tab w:val="left" w:pos="884"/>
              </w:tabs>
              <w:ind w:left="993" w:right="-4" w:hanging="469"/>
              <w:jc w:val="both"/>
              <w:rPr>
                <w:rFonts w:ascii="Bookman Old Style" w:hAnsi="Bookman Old Style" w:cs="Times New Roman"/>
                <w:lang w:val="es-ES"/>
              </w:rPr>
            </w:pPr>
            <w:r w:rsidRPr="008B5A4D">
              <w:rPr>
                <w:rFonts w:ascii="Bookman Old Style" w:hAnsi="Bookman Old Style" w:cs="Times New Roman"/>
                <w:lang w:val="es-ES"/>
              </w:rPr>
              <w:t>kawasan cagar budaya dan ilmu pengetahuan</w:t>
            </w:r>
            <w:r w:rsidR="000509B6" w:rsidRPr="008B5A4D">
              <w:rPr>
                <w:rFonts w:ascii="Bookman Old Style" w:hAnsi="Bookman Old Style" w:cs="Times New Roman"/>
                <w:lang w:val="es-ES"/>
              </w:rPr>
              <w:t>; dan</w:t>
            </w:r>
          </w:p>
          <w:p w:rsidR="0045634D" w:rsidRPr="008B5A4D" w:rsidRDefault="000509B6" w:rsidP="00D73380">
            <w:pPr>
              <w:numPr>
                <w:ilvl w:val="1"/>
                <w:numId w:val="116"/>
              </w:numPr>
              <w:tabs>
                <w:tab w:val="left" w:pos="884"/>
              </w:tabs>
              <w:ind w:left="993" w:right="-4" w:hanging="469"/>
              <w:jc w:val="both"/>
              <w:rPr>
                <w:rFonts w:ascii="Bookman Old Style" w:hAnsi="Bookman Old Style" w:cs="Times New Roman"/>
                <w:lang w:val="es-ES"/>
              </w:rPr>
            </w:pPr>
            <w:r w:rsidRPr="008B5A4D">
              <w:rPr>
                <w:rFonts w:ascii="Bookman Old Style" w:hAnsi="Bookman Old Style" w:cs="Times New Roman"/>
                <w:lang w:val="es-ES"/>
              </w:rPr>
              <w:t>warisan budaya dunia</w:t>
            </w:r>
            <w:r w:rsidR="00FC602A" w:rsidRPr="008B5A4D">
              <w:rPr>
                <w:rFonts w:ascii="Bookman Old Style" w:hAnsi="Bookman Old Style" w:cs="Times New Roman"/>
                <w:lang w:val="es-ES"/>
              </w:rPr>
              <w:t xml:space="preserve">. </w:t>
            </w:r>
          </w:p>
          <w:p w:rsidR="006353BE" w:rsidRPr="008B5A4D" w:rsidRDefault="00FC602A" w:rsidP="00D73380">
            <w:pPr>
              <w:pStyle w:val="ListParagraph"/>
              <w:numPr>
                <w:ilvl w:val="0"/>
                <w:numId w:val="121"/>
              </w:numPr>
              <w:tabs>
                <w:tab w:val="clear" w:pos="720"/>
              </w:tabs>
              <w:spacing w:before="120"/>
              <w:ind w:left="518" w:hanging="518"/>
              <w:jc w:val="both"/>
              <w:rPr>
                <w:rFonts w:ascii="Bookman Old Style" w:hAnsi="Bookman Old Style" w:cs="Times New Roman"/>
              </w:rPr>
            </w:pPr>
            <w:r w:rsidRPr="008B5A4D">
              <w:rPr>
                <w:rFonts w:ascii="Bookman Old Style" w:hAnsi="Bookman Old Style" w:cs="Times New Roman"/>
                <w:lang w:val="es-ES"/>
              </w:rPr>
              <w:t xml:space="preserve">Taman Wisata Alam (TWA) sebagaimana dimaksud pada ayat (1) huruf a, </w:t>
            </w:r>
            <w:r w:rsidR="006353BE" w:rsidRPr="008B5A4D">
              <w:rPr>
                <w:rFonts w:ascii="Bookman Old Style" w:hAnsi="Bookman Old Style" w:cs="Times New Roman"/>
                <w:lang w:val="es-ES"/>
              </w:rPr>
              <w:t>me</w:t>
            </w:r>
            <w:r w:rsidR="00690318" w:rsidRPr="008B5A4D">
              <w:rPr>
                <w:rFonts w:ascii="Bookman Old Style" w:hAnsi="Bookman Old Style" w:cs="Times New Roman"/>
                <w:lang w:val="es-ES"/>
              </w:rPr>
              <w:t>liputi</w:t>
            </w:r>
            <w:r w:rsidR="00067667" w:rsidRPr="008B5A4D">
              <w:rPr>
                <w:rFonts w:ascii="Bookman Old Style" w:hAnsi="Bookman Old Style" w:cs="Times New Roman"/>
                <w:lang w:val="es-ES"/>
              </w:rPr>
              <w:t xml:space="preserve"> </w:t>
            </w:r>
            <w:r w:rsidR="006353BE" w:rsidRPr="008B5A4D">
              <w:rPr>
                <w:rFonts w:ascii="Bookman Old Style" w:hAnsi="Bookman Old Style" w:cs="Times New Roman"/>
                <w:lang w:val="es-ES"/>
              </w:rPr>
              <w:t>:</w:t>
            </w:r>
          </w:p>
          <w:p w:rsidR="00FC602A" w:rsidRPr="008B5A4D" w:rsidRDefault="006353BE" w:rsidP="00D73380">
            <w:pPr>
              <w:pStyle w:val="ListParagraph"/>
              <w:numPr>
                <w:ilvl w:val="0"/>
                <w:numId w:val="153"/>
              </w:numPr>
              <w:tabs>
                <w:tab w:val="clear" w:pos="720"/>
                <w:tab w:val="num" w:pos="884"/>
              </w:tabs>
              <w:ind w:left="884" w:right="-4"/>
              <w:jc w:val="both"/>
              <w:rPr>
                <w:rFonts w:ascii="Bookman Old Style" w:hAnsi="Bookman Old Style" w:cs="Times New Roman"/>
              </w:rPr>
            </w:pPr>
            <w:r w:rsidRPr="008B5A4D">
              <w:rPr>
                <w:rFonts w:ascii="Bookman Old Style" w:hAnsi="Bookman Old Style" w:cs="Times New Roman"/>
              </w:rPr>
              <w:t>TWA</w:t>
            </w:r>
            <w:r w:rsidR="00FC602A" w:rsidRPr="008B5A4D">
              <w:rPr>
                <w:rFonts w:ascii="Bookman Old Style" w:hAnsi="Bookman Old Style" w:cs="Times New Roman"/>
              </w:rPr>
              <w:t xml:space="preserve"> Batur-Bukit Payang seluas </w:t>
            </w:r>
            <w:r w:rsidR="002A0328" w:rsidRPr="008B5A4D">
              <w:rPr>
                <w:rFonts w:ascii="Bookman Old Style" w:hAnsi="Bookman Old Style" w:cs="Times New Roman"/>
              </w:rPr>
              <w:t xml:space="preserve">kurang lebih </w:t>
            </w:r>
            <w:r w:rsidR="00FC602A" w:rsidRPr="008B5A4D">
              <w:rPr>
                <w:rFonts w:ascii="Bookman Old Style" w:hAnsi="Bookman Old Style" w:cs="Times New Roman"/>
              </w:rPr>
              <w:t xml:space="preserve">2.075 </w:t>
            </w:r>
            <w:r w:rsidR="00B56670" w:rsidRPr="008B5A4D">
              <w:rPr>
                <w:rFonts w:ascii="Bookman Old Style" w:hAnsi="Bookman Old Style" w:cs="Times New Roman"/>
              </w:rPr>
              <w:t>(dua ribu tujuh puluh lima)</w:t>
            </w:r>
            <w:r w:rsidR="009B0F51" w:rsidRPr="008B5A4D">
              <w:rPr>
                <w:rFonts w:ascii="Bookman Old Style" w:hAnsi="Bookman Old Style" w:cs="Times New Roman"/>
              </w:rPr>
              <w:t xml:space="preserve"> ha</w:t>
            </w:r>
            <w:r w:rsidR="0045634D" w:rsidRPr="008B5A4D">
              <w:rPr>
                <w:rFonts w:ascii="Bookman Old Style" w:hAnsi="Bookman Old Style" w:cs="Times New Roman"/>
              </w:rPr>
              <w:t>;</w:t>
            </w:r>
            <w:r w:rsidR="00FC602A" w:rsidRPr="008B5A4D">
              <w:rPr>
                <w:rFonts w:ascii="Bookman Old Style" w:hAnsi="Bookman Old Style" w:cs="Times New Roman"/>
              </w:rPr>
              <w:t xml:space="preserve"> dan </w:t>
            </w:r>
          </w:p>
          <w:p w:rsidR="00FC602A" w:rsidRPr="008B5A4D" w:rsidRDefault="006353BE" w:rsidP="00D73380">
            <w:pPr>
              <w:pStyle w:val="ListParagraph"/>
              <w:numPr>
                <w:ilvl w:val="0"/>
                <w:numId w:val="153"/>
              </w:numPr>
              <w:tabs>
                <w:tab w:val="clear" w:pos="720"/>
                <w:tab w:val="num" w:pos="884"/>
              </w:tabs>
              <w:ind w:left="884" w:right="-4"/>
              <w:jc w:val="both"/>
              <w:rPr>
                <w:rFonts w:ascii="Bookman Old Style" w:hAnsi="Bookman Old Style" w:cs="Times New Roman"/>
              </w:rPr>
            </w:pPr>
            <w:r w:rsidRPr="008B5A4D">
              <w:rPr>
                <w:rFonts w:ascii="Bookman Old Style" w:hAnsi="Bookman Old Style" w:cs="Times New Roman"/>
              </w:rPr>
              <w:t>TWA</w:t>
            </w:r>
            <w:r w:rsidR="00FC602A" w:rsidRPr="008B5A4D">
              <w:rPr>
                <w:rFonts w:ascii="Bookman Old Style" w:hAnsi="Bookman Old Style" w:cs="Times New Roman"/>
              </w:rPr>
              <w:t xml:space="preserve"> Penelokan seluas </w:t>
            </w:r>
            <w:r w:rsidR="002A0328" w:rsidRPr="008B5A4D">
              <w:rPr>
                <w:rFonts w:ascii="Bookman Old Style" w:hAnsi="Bookman Old Style" w:cs="Times New Roman"/>
              </w:rPr>
              <w:t xml:space="preserve">kurang lebih </w:t>
            </w:r>
            <w:r w:rsidR="00FC602A" w:rsidRPr="008B5A4D">
              <w:rPr>
                <w:rFonts w:ascii="Bookman Old Style" w:hAnsi="Bookman Old Style" w:cs="Times New Roman"/>
              </w:rPr>
              <w:t xml:space="preserve">574 </w:t>
            </w:r>
            <w:r w:rsidR="00B56670" w:rsidRPr="008B5A4D">
              <w:rPr>
                <w:rFonts w:ascii="Bookman Old Style" w:hAnsi="Bookman Old Style" w:cs="Times New Roman"/>
              </w:rPr>
              <w:t>(lima ratus tujuh puluh empat)</w:t>
            </w:r>
            <w:r w:rsidR="009B0F51" w:rsidRPr="008B5A4D">
              <w:rPr>
                <w:rFonts w:ascii="Bookman Old Style" w:hAnsi="Bookman Old Style" w:cs="Times New Roman"/>
              </w:rPr>
              <w:t xml:space="preserve"> ha</w:t>
            </w:r>
            <w:r w:rsidR="00B56670" w:rsidRPr="008B5A4D">
              <w:rPr>
                <w:rFonts w:ascii="Bookman Old Style" w:hAnsi="Bookman Old Style" w:cs="Times New Roman"/>
              </w:rPr>
              <w:t>.</w:t>
            </w:r>
          </w:p>
          <w:p w:rsidR="000509B6" w:rsidRPr="008B5A4D" w:rsidRDefault="000509B6" w:rsidP="00D73380">
            <w:pPr>
              <w:pStyle w:val="ListParagraph"/>
              <w:numPr>
                <w:ilvl w:val="0"/>
                <w:numId w:val="121"/>
              </w:numPr>
              <w:tabs>
                <w:tab w:val="clear" w:pos="720"/>
              </w:tabs>
              <w:spacing w:before="120"/>
              <w:ind w:left="518" w:hanging="518"/>
              <w:jc w:val="both"/>
              <w:rPr>
                <w:rFonts w:ascii="Bookman Old Style" w:hAnsi="Bookman Old Style" w:cs="Times New Roman"/>
              </w:rPr>
            </w:pPr>
            <w:r w:rsidRPr="008B5A4D">
              <w:rPr>
                <w:rFonts w:ascii="Bookman Old Style" w:hAnsi="Bookman Old Style" w:cs="Times New Roman"/>
              </w:rPr>
              <w:t>Kawasan cagar budaya dan ilmu pengetahuan</w:t>
            </w:r>
            <w:r w:rsidRPr="008B5A4D">
              <w:rPr>
                <w:rFonts w:ascii="Bookman Old Style" w:hAnsi="Bookman Old Style" w:cs="Times New Roman"/>
                <w:lang w:val="en-US"/>
              </w:rPr>
              <w:t>,</w:t>
            </w:r>
            <w:r w:rsidRPr="008B5A4D">
              <w:rPr>
                <w:rFonts w:ascii="Bookman Old Style" w:hAnsi="Bookman Old Style" w:cs="Times New Roman"/>
              </w:rPr>
              <w:t xml:space="preserve"> sebagaimana dimaksud pada ayat (1) huruf b,</w:t>
            </w:r>
            <w:r w:rsidRPr="008B5A4D">
              <w:rPr>
                <w:rStyle w:val="CommentReference"/>
                <w:rFonts w:ascii="Bookman Old Style" w:hAnsi="Bookman Old Style" w:cs="Times New Roman"/>
                <w:sz w:val="24"/>
                <w:szCs w:val="24"/>
              </w:rPr>
              <w:t xml:space="preserve"> </w:t>
            </w:r>
            <w:r w:rsidRPr="008B5A4D">
              <w:rPr>
                <w:rFonts w:ascii="Bookman Old Style" w:hAnsi="Bookman Old Style" w:cs="Times New Roman"/>
              </w:rPr>
              <w:t xml:space="preserve"> yang terdapat di wilayah kabupaten, meliputi:</w:t>
            </w:r>
          </w:p>
          <w:p w:rsidR="000509B6" w:rsidRPr="008B5A4D" w:rsidRDefault="000509B6" w:rsidP="00D73380">
            <w:pPr>
              <w:numPr>
                <w:ilvl w:val="0"/>
                <w:numId w:val="154"/>
              </w:numPr>
              <w:tabs>
                <w:tab w:val="left" w:pos="884"/>
              </w:tabs>
              <w:ind w:left="884"/>
              <w:jc w:val="both"/>
              <w:rPr>
                <w:rFonts w:ascii="Bookman Old Style" w:hAnsi="Bookman Old Style" w:cs="Times New Roman"/>
                <w:lang w:val="it-IT"/>
              </w:rPr>
            </w:pPr>
            <w:r w:rsidRPr="008B5A4D">
              <w:rPr>
                <w:rFonts w:ascii="Bookman Old Style" w:hAnsi="Bookman Old Style" w:cs="Times New Roman"/>
                <w:lang w:val="it-IT"/>
              </w:rPr>
              <w:t>Pura Indrakila di Desa Dausa Kecamatan Kintamani;</w:t>
            </w:r>
          </w:p>
          <w:p w:rsidR="000509B6" w:rsidRPr="008B5A4D" w:rsidRDefault="000509B6" w:rsidP="00D73380">
            <w:pPr>
              <w:numPr>
                <w:ilvl w:val="0"/>
                <w:numId w:val="154"/>
              </w:numPr>
              <w:tabs>
                <w:tab w:val="left" w:pos="884"/>
              </w:tabs>
              <w:ind w:left="884"/>
              <w:jc w:val="both"/>
              <w:rPr>
                <w:rFonts w:ascii="Bookman Old Style" w:hAnsi="Bookman Old Style" w:cs="Times New Roman"/>
                <w:lang w:val="it-IT"/>
              </w:rPr>
            </w:pPr>
            <w:r w:rsidRPr="008B5A4D">
              <w:rPr>
                <w:rFonts w:ascii="Bookman Old Style" w:hAnsi="Bookman Old Style" w:cs="Times New Roman"/>
                <w:lang w:val="it-IT"/>
              </w:rPr>
              <w:t xml:space="preserve">Pura Tuluk Biyu di Desa Batur, Kecamatan Kintamani; </w:t>
            </w:r>
          </w:p>
          <w:p w:rsidR="000509B6" w:rsidRPr="008B5A4D" w:rsidRDefault="000509B6" w:rsidP="00D73380">
            <w:pPr>
              <w:numPr>
                <w:ilvl w:val="0"/>
                <w:numId w:val="154"/>
              </w:numPr>
              <w:tabs>
                <w:tab w:val="left" w:pos="884"/>
              </w:tabs>
              <w:ind w:left="884"/>
              <w:jc w:val="both"/>
              <w:rPr>
                <w:rFonts w:ascii="Bookman Old Style" w:hAnsi="Bookman Old Style" w:cs="Times New Roman"/>
                <w:lang w:val="it-IT"/>
              </w:rPr>
            </w:pPr>
            <w:r w:rsidRPr="008B5A4D">
              <w:rPr>
                <w:rFonts w:ascii="Bookman Old Style" w:hAnsi="Bookman Old Style" w:cs="Times New Roman"/>
                <w:lang w:val="it-IT"/>
              </w:rPr>
              <w:t>Pura Ulun Danu Batur di Desa Batur, Kecamatan Kintamani;</w:t>
            </w:r>
          </w:p>
          <w:p w:rsidR="000509B6" w:rsidRPr="008B5A4D" w:rsidRDefault="000509B6" w:rsidP="00D73380">
            <w:pPr>
              <w:numPr>
                <w:ilvl w:val="0"/>
                <w:numId w:val="154"/>
              </w:numPr>
              <w:tabs>
                <w:tab w:val="left" w:pos="884"/>
              </w:tabs>
              <w:ind w:left="884"/>
              <w:jc w:val="both"/>
              <w:rPr>
                <w:rFonts w:ascii="Bookman Old Style" w:hAnsi="Bookman Old Style" w:cs="Times New Roman"/>
                <w:lang w:val="fi-FI"/>
              </w:rPr>
            </w:pPr>
            <w:r w:rsidRPr="008B5A4D">
              <w:rPr>
                <w:rFonts w:ascii="Bookman Old Style" w:hAnsi="Bookman Old Style" w:cs="Times New Roman"/>
                <w:lang w:val="fi-FI"/>
              </w:rPr>
              <w:t xml:space="preserve">Pura Tegeh Koripan di Desa Sukawana, Kecamatan Kintamani; </w:t>
            </w:r>
          </w:p>
          <w:p w:rsidR="000509B6" w:rsidRPr="008B5A4D" w:rsidRDefault="000509B6" w:rsidP="00D73380">
            <w:pPr>
              <w:numPr>
                <w:ilvl w:val="0"/>
                <w:numId w:val="154"/>
              </w:numPr>
              <w:tabs>
                <w:tab w:val="left" w:pos="884"/>
              </w:tabs>
              <w:ind w:left="884"/>
              <w:jc w:val="both"/>
              <w:rPr>
                <w:rFonts w:ascii="Bookman Old Style" w:hAnsi="Bookman Old Style" w:cs="Times New Roman"/>
                <w:lang w:val="it-IT"/>
              </w:rPr>
            </w:pPr>
            <w:r w:rsidRPr="008B5A4D">
              <w:rPr>
                <w:rFonts w:ascii="Bookman Old Style" w:hAnsi="Bookman Old Style" w:cs="Times New Roman"/>
                <w:lang w:val="it-IT"/>
              </w:rPr>
              <w:t>Pura Kehen di Desa Cempaga, Kecamatan Bangli;</w:t>
            </w:r>
          </w:p>
          <w:p w:rsidR="000509B6" w:rsidRPr="008B5A4D" w:rsidRDefault="000509B6" w:rsidP="00D73380">
            <w:pPr>
              <w:numPr>
                <w:ilvl w:val="0"/>
                <w:numId w:val="154"/>
              </w:numPr>
              <w:tabs>
                <w:tab w:val="left" w:pos="884"/>
              </w:tabs>
              <w:ind w:left="884"/>
              <w:jc w:val="both"/>
              <w:rPr>
                <w:rFonts w:ascii="Bookman Old Style" w:hAnsi="Bookman Old Style" w:cs="Times New Roman"/>
                <w:lang w:val="it-IT"/>
              </w:rPr>
            </w:pPr>
            <w:r w:rsidRPr="008B5A4D">
              <w:rPr>
                <w:rFonts w:ascii="Bookman Old Style" w:hAnsi="Bookman Old Style" w:cs="Times New Roman"/>
                <w:lang w:val="it-IT"/>
              </w:rPr>
              <w:t>Pura Gede Pusering Jagat di Desa Trunyan, Kecamatan Kintamani;</w:t>
            </w:r>
          </w:p>
          <w:p w:rsidR="000509B6" w:rsidRPr="008B5A4D" w:rsidRDefault="000509B6" w:rsidP="00D73380">
            <w:pPr>
              <w:numPr>
                <w:ilvl w:val="0"/>
                <w:numId w:val="154"/>
              </w:numPr>
              <w:tabs>
                <w:tab w:val="left" w:pos="884"/>
              </w:tabs>
              <w:ind w:left="884"/>
              <w:jc w:val="both"/>
              <w:rPr>
                <w:rFonts w:ascii="Bookman Old Style" w:hAnsi="Bookman Old Style" w:cs="Times New Roman"/>
                <w:lang w:val="es-ES"/>
              </w:rPr>
            </w:pPr>
            <w:r w:rsidRPr="008B5A4D">
              <w:rPr>
                <w:rFonts w:ascii="Bookman Old Style" w:hAnsi="Bookman Old Style" w:cs="Times New Roman"/>
                <w:lang w:val="es-ES"/>
              </w:rPr>
              <w:t>Pura Candi Tebing Tembahan, Desa Tambahan, Kecamatan Tembuku;</w:t>
            </w:r>
          </w:p>
          <w:p w:rsidR="000509B6" w:rsidRPr="008B5A4D" w:rsidRDefault="000509B6" w:rsidP="00D73380">
            <w:pPr>
              <w:numPr>
                <w:ilvl w:val="0"/>
                <w:numId w:val="154"/>
              </w:numPr>
              <w:tabs>
                <w:tab w:val="left" w:pos="884"/>
              </w:tabs>
              <w:ind w:left="884"/>
              <w:jc w:val="both"/>
              <w:rPr>
                <w:rFonts w:ascii="Bookman Old Style" w:hAnsi="Bookman Old Style" w:cs="Times New Roman"/>
                <w:lang w:val="es-ES"/>
              </w:rPr>
            </w:pPr>
            <w:r w:rsidRPr="008B5A4D">
              <w:rPr>
                <w:rFonts w:ascii="Bookman Old Style" w:hAnsi="Bookman Old Style" w:cs="Times New Roman"/>
                <w:lang w:val="es-ES"/>
              </w:rPr>
              <w:lastRenderedPageBreak/>
              <w:t>Pura Puseh Mangguh, Desa Mangguh, Kecamatan Kintamani;</w:t>
            </w:r>
          </w:p>
          <w:p w:rsidR="000509B6" w:rsidRPr="008B5A4D" w:rsidRDefault="000509B6" w:rsidP="00D73380">
            <w:pPr>
              <w:numPr>
                <w:ilvl w:val="0"/>
                <w:numId w:val="154"/>
              </w:numPr>
              <w:tabs>
                <w:tab w:val="left" w:pos="884"/>
              </w:tabs>
              <w:ind w:left="884"/>
              <w:jc w:val="both"/>
              <w:rPr>
                <w:rFonts w:ascii="Bookman Old Style" w:hAnsi="Bookman Old Style" w:cs="Times New Roman"/>
                <w:lang w:val="fi-FI"/>
              </w:rPr>
            </w:pPr>
            <w:r w:rsidRPr="008B5A4D">
              <w:rPr>
                <w:rFonts w:ascii="Bookman Old Style" w:hAnsi="Bookman Old Style" w:cs="Times New Roman"/>
                <w:lang w:val="fi-FI"/>
              </w:rPr>
              <w:t>Pura Puncaksari, Desa Batukaaang, Kecamatan Kintamani;</w:t>
            </w:r>
          </w:p>
          <w:p w:rsidR="000509B6" w:rsidRPr="008B5A4D" w:rsidRDefault="000509B6" w:rsidP="00D73380">
            <w:pPr>
              <w:numPr>
                <w:ilvl w:val="0"/>
                <w:numId w:val="154"/>
              </w:numPr>
              <w:tabs>
                <w:tab w:val="left" w:pos="884"/>
              </w:tabs>
              <w:ind w:left="884"/>
              <w:jc w:val="both"/>
              <w:rPr>
                <w:rFonts w:ascii="Bookman Old Style" w:hAnsi="Bookman Old Style" w:cs="Times New Roman"/>
                <w:lang w:val="fi-FI"/>
              </w:rPr>
            </w:pPr>
            <w:r w:rsidRPr="008B5A4D">
              <w:rPr>
                <w:rFonts w:ascii="Bookman Old Style" w:hAnsi="Bookman Old Style" w:cs="Times New Roman"/>
                <w:lang w:val="fi-FI"/>
              </w:rPr>
              <w:t>Pura Puseh, Desa Batukaaang, Kecamatan Kintamani; dan</w:t>
            </w:r>
          </w:p>
          <w:p w:rsidR="000509B6" w:rsidRPr="008B5A4D" w:rsidRDefault="000509B6" w:rsidP="00D73380">
            <w:pPr>
              <w:numPr>
                <w:ilvl w:val="0"/>
                <w:numId w:val="154"/>
              </w:numPr>
              <w:tabs>
                <w:tab w:val="left" w:pos="884"/>
              </w:tabs>
              <w:ind w:left="884"/>
              <w:jc w:val="both"/>
              <w:rPr>
                <w:rFonts w:ascii="Bookman Old Style" w:hAnsi="Bookman Old Style" w:cs="Times New Roman"/>
                <w:lang w:val="fi-FI"/>
              </w:rPr>
            </w:pPr>
            <w:r w:rsidRPr="008B5A4D">
              <w:rPr>
                <w:rFonts w:ascii="Bookman Old Style" w:hAnsi="Bookman Old Style" w:cs="Times New Roman"/>
                <w:lang w:val="fi-FI"/>
              </w:rPr>
              <w:t xml:space="preserve">Pura Puser Tasik  Bangbang, Kecamatan Tembuku.  </w:t>
            </w:r>
          </w:p>
          <w:p w:rsidR="007B7853" w:rsidRPr="008B5A4D" w:rsidRDefault="007B7853" w:rsidP="00D73380">
            <w:pPr>
              <w:pStyle w:val="ListParagraph"/>
              <w:numPr>
                <w:ilvl w:val="0"/>
                <w:numId w:val="121"/>
              </w:numPr>
              <w:tabs>
                <w:tab w:val="clear" w:pos="720"/>
              </w:tabs>
              <w:spacing w:before="120"/>
              <w:ind w:left="518" w:hanging="518"/>
              <w:jc w:val="both"/>
              <w:rPr>
                <w:rFonts w:ascii="Bookman Old Style" w:hAnsi="Bookman Old Style" w:cs="Tahoma"/>
              </w:rPr>
            </w:pPr>
            <w:r w:rsidRPr="008B5A4D">
              <w:rPr>
                <w:rFonts w:ascii="Bookman Old Style" w:hAnsi="Bookman Old Style" w:cs="Times New Roman"/>
                <w:lang w:val="es-ES"/>
              </w:rPr>
              <w:t xml:space="preserve">Warisan budaya dunia, sebagaimana dimaksud pada ayat (1) huruf c meliputi Pura Ulundanu Batur dan Danau Batur, sebagai bagian dari satu kesatuan </w:t>
            </w:r>
            <w:r w:rsidRPr="008B5A4D">
              <w:rPr>
                <w:rFonts w:ascii="Bookman Old Style" w:hAnsi="Bookman Old Style" w:cs="Times New Roman"/>
                <w:i/>
                <w:lang w:val="es-ES"/>
              </w:rPr>
              <w:t>Bali Cultural Landscape Subak System</w:t>
            </w:r>
            <w:r w:rsidRPr="008B5A4D">
              <w:rPr>
                <w:rFonts w:ascii="Bookman Old Style" w:hAnsi="Bookman Old Style" w:cs="Arial"/>
              </w:rPr>
              <w:t>.</w:t>
            </w:r>
          </w:p>
          <w:p w:rsidR="007B7853" w:rsidRPr="008B5A4D" w:rsidRDefault="007B7853" w:rsidP="00D73380">
            <w:pPr>
              <w:pStyle w:val="ListParagraph"/>
              <w:spacing w:before="120"/>
              <w:ind w:left="518"/>
              <w:jc w:val="both"/>
              <w:rPr>
                <w:rFonts w:ascii="Bookman Old Style" w:hAnsi="Bookman Old Style" w:cs="Tahoma"/>
              </w:rPr>
            </w:pPr>
          </w:p>
          <w:p w:rsidR="00FC602A" w:rsidRPr="008B5A4D" w:rsidRDefault="00D548D0" w:rsidP="00D73380">
            <w:pPr>
              <w:tabs>
                <w:tab w:val="left" w:pos="0"/>
                <w:tab w:val="center" w:pos="3599"/>
                <w:tab w:val="left" w:pos="4638"/>
              </w:tabs>
              <w:spacing w:before="120" w:after="120"/>
              <w:rPr>
                <w:rFonts w:ascii="Bookman Old Style" w:hAnsi="Bookman Old Style" w:cs="Times New Roman"/>
              </w:rPr>
            </w:pPr>
            <w:r w:rsidRPr="008B5A4D">
              <w:rPr>
                <w:rFonts w:ascii="Bookman Old Style" w:hAnsi="Bookman Old Style" w:cs="Times New Roman"/>
              </w:rPr>
              <w:tab/>
            </w:r>
            <w:r w:rsidR="00FC602A" w:rsidRPr="008B5A4D">
              <w:rPr>
                <w:rFonts w:ascii="Bookman Old Style" w:hAnsi="Bookman Old Style" w:cs="Times New Roman"/>
              </w:rPr>
              <w:t xml:space="preserve">Paragraf </w:t>
            </w:r>
            <w:r w:rsidR="005376C8" w:rsidRPr="008B5A4D">
              <w:rPr>
                <w:rFonts w:ascii="Bookman Old Style" w:hAnsi="Bookman Old Style" w:cs="Times New Roman"/>
                <w:lang w:val="en-US"/>
              </w:rPr>
              <w:t>5</w:t>
            </w:r>
            <w:r w:rsidRPr="008B5A4D">
              <w:rPr>
                <w:rFonts w:ascii="Bookman Old Style" w:hAnsi="Bookman Old Style" w:cs="Times New Roman"/>
              </w:rPr>
              <w:tab/>
            </w:r>
          </w:p>
          <w:p w:rsidR="00FC602A" w:rsidRPr="008B5A4D" w:rsidRDefault="00FC602A"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lang w:val="sv-SE"/>
              </w:rPr>
              <w:t>Kawasan Rawan Bencana Alam</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3</w:t>
            </w:r>
            <w:r w:rsidR="001F32C9" w:rsidRPr="008B5A4D">
              <w:rPr>
                <w:rFonts w:ascii="Bookman Old Style" w:hAnsi="Bookman Old Style" w:cs="Times New Roman"/>
                <w:b w:val="0"/>
                <w:bCs w:val="0"/>
                <w:lang w:val="fi-FI"/>
              </w:rPr>
              <w:t>8</w:t>
            </w:r>
          </w:p>
          <w:p w:rsidR="00FC602A" w:rsidRPr="008B5A4D" w:rsidRDefault="00FC602A" w:rsidP="00D73380">
            <w:pPr>
              <w:pStyle w:val="ListParagraph"/>
              <w:numPr>
                <w:ilvl w:val="0"/>
                <w:numId w:val="122"/>
              </w:numPr>
              <w:tabs>
                <w:tab w:val="clear" w:pos="720"/>
              </w:tabs>
              <w:ind w:left="524" w:right="-6" w:hanging="524"/>
              <w:jc w:val="both"/>
              <w:rPr>
                <w:rFonts w:ascii="Bookman Old Style" w:hAnsi="Bookman Old Style" w:cs="Times New Roman"/>
              </w:rPr>
            </w:pPr>
            <w:r w:rsidRPr="008B5A4D">
              <w:rPr>
                <w:rFonts w:ascii="Bookman Old Style" w:hAnsi="Bookman Old Style" w:cs="Times New Roman"/>
              </w:rPr>
              <w:t xml:space="preserve">Kawasan rawan bencana alam, sebagaimana dimaksud dalam Pasal </w:t>
            </w:r>
            <w:r w:rsidR="00147F04" w:rsidRPr="008B5A4D">
              <w:rPr>
                <w:rFonts w:ascii="Bookman Old Style" w:hAnsi="Bookman Old Style" w:cs="Times New Roman"/>
              </w:rPr>
              <w:t>2</w:t>
            </w:r>
            <w:r w:rsidR="002C1238" w:rsidRPr="008B5A4D">
              <w:rPr>
                <w:rFonts w:ascii="Bookman Old Style" w:hAnsi="Bookman Old Style" w:cs="Times New Roman"/>
                <w:lang w:val="fi-FI"/>
              </w:rPr>
              <w:t>7</w:t>
            </w:r>
            <w:r w:rsidRPr="008B5A4D">
              <w:rPr>
                <w:rFonts w:ascii="Bookman Old Style" w:hAnsi="Bookman Old Style" w:cs="Times New Roman"/>
              </w:rPr>
              <w:t xml:space="preserve"> ayat (2) huruf </w:t>
            </w:r>
            <w:r w:rsidR="00147F04" w:rsidRPr="008B5A4D">
              <w:rPr>
                <w:rFonts w:ascii="Bookman Old Style" w:hAnsi="Bookman Old Style" w:cs="Times New Roman"/>
              </w:rPr>
              <w:t>e</w:t>
            </w:r>
            <w:r w:rsidRPr="008B5A4D">
              <w:rPr>
                <w:rFonts w:ascii="Bookman Old Style" w:hAnsi="Bookman Old Style" w:cs="Times New Roman"/>
              </w:rPr>
              <w:t xml:space="preserve"> adalah kawasan yang sering atau berpotensi</w:t>
            </w:r>
            <w:r w:rsidR="00B56670" w:rsidRPr="008B5A4D">
              <w:rPr>
                <w:rFonts w:ascii="Bookman Old Style" w:hAnsi="Bookman Old Style" w:cs="Times New Roman"/>
              </w:rPr>
              <w:t xml:space="preserve"> tinggi mengalami bencana alam,</w:t>
            </w:r>
            <w:r w:rsidR="00B56670" w:rsidRPr="008B5A4D">
              <w:rPr>
                <w:rFonts w:ascii="Bookman Old Style" w:hAnsi="Bookman Old Style" w:cs="Times New Roman"/>
                <w:lang w:val="fi-FI"/>
              </w:rPr>
              <w:t xml:space="preserve"> </w:t>
            </w:r>
            <w:r w:rsidR="00B56670" w:rsidRPr="008B5A4D">
              <w:rPr>
                <w:rFonts w:ascii="Bookman Old Style" w:hAnsi="Bookman Old Style" w:cs="Times New Roman"/>
              </w:rPr>
              <w:t>meli</w:t>
            </w:r>
            <w:r w:rsidR="00B56670" w:rsidRPr="008B5A4D">
              <w:rPr>
                <w:rFonts w:ascii="Bookman Old Style" w:hAnsi="Bookman Old Style" w:cs="Times New Roman"/>
                <w:lang w:val="fi-FI"/>
              </w:rPr>
              <w:t>puti</w:t>
            </w:r>
            <w:r w:rsidRPr="008B5A4D">
              <w:rPr>
                <w:rFonts w:ascii="Bookman Old Style" w:hAnsi="Bookman Old Style" w:cs="Times New Roman"/>
              </w:rPr>
              <w:t xml:space="preserve">: </w:t>
            </w:r>
          </w:p>
          <w:p w:rsidR="00FC602A" w:rsidRPr="008B5A4D" w:rsidRDefault="00FC602A" w:rsidP="00D73380">
            <w:pPr>
              <w:pStyle w:val="ListParagraph"/>
              <w:numPr>
                <w:ilvl w:val="0"/>
                <w:numId w:val="156"/>
              </w:numPr>
              <w:tabs>
                <w:tab w:val="clear" w:pos="720"/>
                <w:tab w:val="num" w:pos="884"/>
              </w:tabs>
              <w:ind w:left="884" w:right="-6"/>
              <w:jc w:val="both"/>
              <w:rPr>
                <w:rFonts w:ascii="Bookman Old Style" w:hAnsi="Bookman Old Style" w:cs="Times New Roman"/>
              </w:rPr>
            </w:pPr>
            <w:r w:rsidRPr="008B5A4D">
              <w:rPr>
                <w:rFonts w:ascii="Bookman Old Style" w:hAnsi="Bookman Old Style" w:cs="Times New Roman"/>
              </w:rPr>
              <w:t xml:space="preserve">kawasan rawan tanah longsor; dan </w:t>
            </w:r>
          </w:p>
          <w:p w:rsidR="00FC602A" w:rsidRPr="008B5A4D" w:rsidRDefault="00FC602A" w:rsidP="00D73380">
            <w:pPr>
              <w:pStyle w:val="ListParagraph"/>
              <w:numPr>
                <w:ilvl w:val="0"/>
                <w:numId w:val="156"/>
              </w:numPr>
              <w:tabs>
                <w:tab w:val="clear" w:pos="720"/>
                <w:tab w:val="num" w:pos="884"/>
              </w:tabs>
              <w:ind w:left="884" w:right="-6"/>
              <w:jc w:val="both"/>
              <w:rPr>
                <w:rFonts w:ascii="Bookman Old Style" w:hAnsi="Bookman Old Style" w:cs="Times New Roman"/>
              </w:rPr>
            </w:pPr>
            <w:r w:rsidRPr="008B5A4D">
              <w:rPr>
                <w:rFonts w:ascii="Bookman Old Style" w:hAnsi="Bookman Old Style" w:cs="Times New Roman"/>
              </w:rPr>
              <w:t xml:space="preserve">kawasan rawan </w:t>
            </w:r>
            <w:r w:rsidR="000A1BEF" w:rsidRPr="008B5A4D">
              <w:rPr>
                <w:rFonts w:ascii="Bookman Old Style" w:hAnsi="Bookman Old Style" w:cs="Times New Roman"/>
              </w:rPr>
              <w:t xml:space="preserve">bencana </w:t>
            </w:r>
            <w:r w:rsidRPr="008B5A4D">
              <w:rPr>
                <w:rFonts w:ascii="Bookman Old Style" w:hAnsi="Bookman Old Style" w:cs="Times New Roman"/>
              </w:rPr>
              <w:t>kebakaran</w:t>
            </w:r>
            <w:r w:rsidR="00F119A1" w:rsidRPr="008B5A4D">
              <w:rPr>
                <w:rFonts w:ascii="Bookman Old Style" w:hAnsi="Bookman Old Style" w:cs="Times New Roman"/>
                <w:lang w:val="en-US"/>
              </w:rPr>
              <w:t xml:space="preserve"> hutan</w:t>
            </w:r>
            <w:r w:rsidR="00030423" w:rsidRPr="008B5A4D">
              <w:rPr>
                <w:rFonts w:ascii="Bookman Old Style" w:hAnsi="Bookman Old Style" w:cs="Times New Roman"/>
                <w:lang w:val="en-US"/>
              </w:rPr>
              <w:t>.</w:t>
            </w:r>
          </w:p>
          <w:p w:rsidR="00FC602A" w:rsidRPr="008B5A4D" w:rsidRDefault="00FC602A" w:rsidP="00D73380">
            <w:pPr>
              <w:pStyle w:val="ListParagraph"/>
              <w:numPr>
                <w:ilvl w:val="0"/>
                <w:numId w:val="122"/>
              </w:numPr>
              <w:tabs>
                <w:tab w:val="clear" w:pos="720"/>
              </w:tabs>
              <w:spacing w:before="120"/>
              <w:ind w:left="524" w:right="-4" w:hanging="524"/>
              <w:jc w:val="both"/>
              <w:rPr>
                <w:rFonts w:ascii="Bookman Old Style" w:hAnsi="Bookman Old Style" w:cs="Times New Roman"/>
              </w:rPr>
            </w:pPr>
            <w:r w:rsidRPr="008B5A4D">
              <w:rPr>
                <w:rFonts w:ascii="Bookman Old Style" w:hAnsi="Bookman Old Style" w:cs="Times New Roman"/>
              </w:rPr>
              <w:t>Kawasan</w:t>
            </w:r>
            <w:r w:rsidR="00702E4D" w:rsidRPr="008B5A4D">
              <w:rPr>
                <w:rFonts w:ascii="Bookman Old Style" w:hAnsi="Bookman Old Style" w:cs="Times New Roman"/>
              </w:rPr>
              <w:t xml:space="preserve"> </w:t>
            </w:r>
            <w:r w:rsidRPr="008B5A4D">
              <w:rPr>
                <w:rFonts w:ascii="Bookman Old Style" w:hAnsi="Bookman Old Style" w:cs="Times New Roman"/>
              </w:rPr>
              <w:t xml:space="preserve"> rawan tanah longsor sebagaimana dimaksud pada ayat (1)  huruf a</w:t>
            </w:r>
            <w:r w:rsidR="00B56670" w:rsidRPr="008B5A4D">
              <w:rPr>
                <w:rFonts w:ascii="Bookman Old Style" w:hAnsi="Bookman Old Style" w:cs="Times New Roman"/>
              </w:rPr>
              <w:t xml:space="preserve"> meliputi</w:t>
            </w:r>
            <w:r w:rsidRPr="008B5A4D">
              <w:rPr>
                <w:rFonts w:ascii="Bookman Old Style" w:hAnsi="Bookman Old Style" w:cs="Times New Roman"/>
              </w:rPr>
              <w:t xml:space="preserve">: </w:t>
            </w:r>
          </w:p>
          <w:p w:rsidR="00FC602A" w:rsidRPr="008B5A4D" w:rsidRDefault="000A1BEF" w:rsidP="00D73380">
            <w:pPr>
              <w:numPr>
                <w:ilvl w:val="0"/>
                <w:numId w:val="155"/>
              </w:numPr>
              <w:tabs>
                <w:tab w:val="left" w:pos="974"/>
              </w:tabs>
              <w:autoSpaceDE w:val="0"/>
              <w:autoSpaceDN w:val="0"/>
              <w:adjustRightInd w:val="0"/>
              <w:ind w:left="974" w:hanging="450"/>
              <w:jc w:val="both"/>
              <w:rPr>
                <w:rFonts w:ascii="Bookman Old Style" w:hAnsi="Bookman Old Style" w:cs="Times New Roman"/>
              </w:rPr>
            </w:pPr>
            <w:r w:rsidRPr="008B5A4D">
              <w:rPr>
                <w:rFonts w:ascii="Bookman Old Style" w:hAnsi="Bookman Old Style" w:cs="Times New Roman"/>
              </w:rPr>
              <w:t>l</w:t>
            </w:r>
            <w:r w:rsidR="00FC602A" w:rsidRPr="008B5A4D">
              <w:rPr>
                <w:rFonts w:ascii="Bookman Old Style" w:hAnsi="Bookman Old Style" w:cs="Times New Roman"/>
              </w:rPr>
              <w:t>ereng kaldera Batur bagian dalam</w:t>
            </w:r>
            <w:r w:rsidR="00030423" w:rsidRPr="008B5A4D">
              <w:rPr>
                <w:rFonts w:ascii="Bookman Old Style" w:hAnsi="Bookman Old Style" w:cs="Times New Roman"/>
                <w:lang w:val="sv-SE"/>
              </w:rPr>
              <w:t>;</w:t>
            </w:r>
          </w:p>
          <w:p w:rsidR="00FC602A" w:rsidRPr="008B5A4D" w:rsidRDefault="000A1BEF" w:rsidP="00D73380">
            <w:pPr>
              <w:numPr>
                <w:ilvl w:val="0"/>
                <w:numId w:val="155"/>
              </w:numPr>
              <w:tabs>
                <w:tab w:val="left" w:pos="974"/>
              </w:tabs>
              <w:autoSpaceDE w:val="0"/>
              <w:autoSpaceDN w:val="0"/>
              <w:adjustRightInd w:val="0"/>
              <w:ind w:left="974" w:hanging="450"/>
              <w:jc w:val="both"/>
              <w:rPr>
                <w:rFonts w:ascii="Bookman Old Style" w:hAnsi="Bookman Old Style" w:cs="Times New Roman"/>
              </w:rPr>
            </w:pPr>
            <w:r w:rsidRPr="008B5A4D">
              <w:rPr>
                <w:rFonts w:ascii="Bookman Old Style" w:hAnsi="Bookman Old Style" w:cs="Times New Roman"/>
              </w:rPr>
              <w:t>l</w:t>
            </w:r>
            <w:r w:rsidR="00FC602A" w:rsidRPr="008B5A4D">
              <w:rPr>
                <w:rFonts w:ascii="Bookman Old Style" w:hAnsi="Bookman Old Style" w:cs="Times New Roman"/>
              </w:rPr>
              <w:t xml:space="preserve">ereng Kaldera batur bagian luar </w:t>
            </w:r>
            <w:r w:rsidR="00FC602A" w:rsidRPr="008B5A4D">
              <w:rPr>
                <w:rFonts w:ascii="Bookman Old Style" w:hAnsi="Bookman Old Style" w:cs="Times New Roman"/>
                <w:lang w:val="sv-SE"/>
              </w:rPr>
              <w:t xml:space="preserve">pada </w:t>
            </w:r>
            <w:r w:rsidR="00FC602A" w:rsidRPr="008B5A4D">
              <w:rPr>
                <w:rFonts w:ascii="Bookman Old Style" w:hAnsi="Bookman Old Style" w:cs="Times New Roman"/>
              </w:rPr>
              <w:t>arah utara, barat dan selatan</w:t>
            </w:r>
            <w:r w:rsidR="00030423" w:rsidRPr="008B5A4D">
              <w:rPr>
                <w:rFonts w:ascii="Bookman Old Style" w:hAnsi="Bookman Old Style" w:cs="Times New Roman"/>
                <w:lang w:val="sv-SE"/>
              </w:rPr>
              <w:t>;dan</w:t>
            </w:r>
            <w:r w:rsidR="00FC602A" w:rsidRPr="008B5A4D">
              <w:rPr>
                <w:rFonts w:ascii="Bookman Old Style" w:hAnsi="Bookman Old Style" w:cs="Times New Roman"/>
              </w:rPr>
              <w:t xml:space="preserve"> </w:t>
            </w:r>
          </w:p>
          <w:p w:rsidR="00FC602A" w:rsidRPr="008B5A4D" w:rsidRDefault="000A1BEF" w:rsidP="00D73380">
            <w:pPr>
              <w:numPr>
                <w:ilvl w:val="0"/>
                <w:numId w:val="155"/>
              </w:numPr>
              <w:tabs>
                <w:tab w:val="left" w:pos="974"/>
              </w:tabs>
              <w:autoSpaceDE w:val="0"/>
              <w:autoSpaceDN w:val="0"/>
              <w:adjustRightInd w:val="0"/>
              <w:ind w:left="974" w:hanging="450"/>
              <w:jc w:val="both"/>
              <w:rPr>
                <w:rFonts w:ascii="Bookman Old Style" w:hAnsi="Bookman Old Style" w:cs="Times New Roman"/>
              </w:rPr>
            </w:pPr>
            <w:r w:rsidRPr="008B5A4D">
              <w:rPr>
                <w:rFonts w:ascii="Bookman Old Style" w:hAnsi="Bookman Old Style" w:cs="Times New Roman"/>
              </w:rPr>
              <w:t>k</w:t>
            </w:r>
            <w:r w:rsidR="00FC602A" w:rsidRPr="008B5A4D">
              <w:rPr>
                <w:rFonts w:ascii="Bookman Old Style" w:hAnsi="Bookman Old Style" w:cs="Times New Roman"/>
              </w:rPr>
              <w:t>awasan dengan kemiringan terjal di seluruh wilayah Kabupaten di luar lereng kaldera Batur</w:t>
            </w:r>
            <w:r w:rsidR="00030423" w:rsidRPr="008B5A4D">
              <w:rPr>
                <w:rFonts w:ascii="Bookman Old Style" w:hAnsi="Bookman Old Style" w:cs="Times New Roman"/>
              </w:rPr>
              <w:t>.</w:t>
            </w:r>
          </w:p>
          <w:p w:rsidR="009D1C22" w:rsidRPr="008B5A4D" w:rsidRDefault="009D1C22" w:rsidP="00D73380">
            <w:pPr>
              <w:tabs>
                <w:tab w:val="left" w:pos="974"/>
              </w:tabs>
              <w:autoSpaceDE w:val="0"/>
              <w:autoSpaceDN w:val="0"/>
              <w:adjustRightInd w:val="0"/>
              <w:ind w:left="974"/>
              <w:jc w:val="both"/>
              <w:rPr>
                <w:rFonts w:ascii="Bookman Old Style" w:hAnsi="Bookman Old Style" w:cs="Times New Roman"/>
              </w:rPr>
            </w:pPr>
          </w:p>
          <w:p w:rsidR="00FC602A" w:rsidRPr="008B5A4D" w:rsidRDefault="00FC602A" w:rsidP="00D73380">
            <w:pPr>
              <w:pStyle w:val="ListParagraph"/>
              <w:numPr>
                <w:ilvl w:val="0"/>
                <w:numId w:val="122"/>
              </w:numPr>
              <w:tabs>
                <w:tab w:val="clear" w:pos="720"/>
              </w:tabs>
              <w:spacing w:before="120"/>
              <w:ind w:left="522" w:right="-6" w:hanging="522"/>
              <w:jc w:val="both"/>
              <w:rPr>
                <w:rFonts w:ascii="Bookman Old Style" w:hAnsi="Bookman Old Style" w:cs="Times New Roman"/>
              </w:rPr>
            </w:pPr>
            <w:r w:rsidRPr="008B5A4D">
              <w:rPr>
                <w:rFonts w:ascii="Bookman Old Style" w:hAnsi="Bookman Old Style" w:cs="Times New Roman"/>
              </w:rPr>
              <w:t>Kawasan rawan bencana kebakaran</w:t>
            </w:r>
            <w:r w:rsidR="00F119A1" w:rsidRPr="008B5A4D">
              <w:rPr>
                <w:rFonts w:ascii="Bookman Old Style" w:hAnsi="Bookman Old Style" w:cs="Times New Roman"/>
              </w:rPr>
              <w:t xml:space="preserve"> hutan</w:t>
            </w:r>
            <w:r w:rsidRPr="008B5A4D">
              <w:rPr>
                <w:rFonts w:ascii="Bookman Old Style" w:hAnsi="Bookman Old Style" w:cs="Times New Roman"/>
              </w:rPr>
              <w:t>, sebagaimana dimaksud pada ayat (1) huruh b</w:t>
            </w:r>
            <w:r w:rsidR="00067667" w:rsidRPr="008B5A4D">
              <w:rPr>
                <w:rFonts w:ascii="Bookman Old Style" w:hAnsi="Bookman Old Style" w:cs="Times New Roman"/>
              </w:rPr>
              <w:t xml:space="preserve"> </w:t>
            </w:r>
            <w:r w:rsidR="006353BE" w:rsidRPr="008B5A4D">
              <w:rPr>
                <w:rFonts w:ascii="Bookman Old Style" w:hAnsi="Bookman Old Style" w:cs="Times New Roman"/>
              </w:rPr>
              <w:t>mencakup kawasan hutan yang menjadi R</w:t>
            </w:r>
            <w:r w:rsidR="00F17711" w:rsidRPr="008B5A4D">
              <w:rPr>
                <w:rFonts w:ascii="Bookman Old Style" w:hAnsi="Bookman Old Style" w:cs="Times New Roman"/>
              </w:rPr>
              <w:t>PH</w:t>
            </w:r>
            <w:r w:rsidR="006353BE" w:rsidRPr="008B5A4D">
              <w:rPr>
                <w:rFonts w:ascii="Bookman Old Style" w:hAnsi="Bookman Old Style" w:cs="Times New Roman"/>
              </w:rPr>
              <w:t xml:space="preserve"> </w:t>
            </w:r>
            <w:r w:rsidRPr="008B5A4D">
              <w:rPr>
                <w:rFonts w:ascii="Bookman Old Style" w:hAnsi="Bookman Old Style" w:cs="Times New Roman"/>
              </w:rPr>
              <w:t>Kintamani Barat, RPH Kintamani Timur dan RPH Penelokan.</w:t>
            </w:r>
          </w:p>
          <w:p w:rsidR="00FC602A" w:rsidRPr="008B5A4D" w:rsidRDefault="00FC602A" w:rsidP="00D73380">
            <w:pPr>
              <w:pStyle w:val="ListParagraph"/>
              <w:ind w:left="0" w:right="-4"/>
              <w:jc w:val="both"/>
              <w:rPr>
                <w:rFonts w:ascii="Bookman Old Style" w:hAnsi="Bookman Old Style" w:cs="Tahoma"/>
              </w:rPr>
            </w:pPr>
          </w:p>
          <w:p w:rsidR="00FC602A" w:rsidRPr="008B5A4D" w:rsidRDefault="00FC602A"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 xml:space="preserve">Paragraf </w:t>
            </w:r>
            <w:r w:rsidR="005376C8" w:rsidRPr="008B5A4D">
              <w:rPr>
                <w:rFonts w:ascii="Bookman Old Style" w:hAnsi="Bookman Old Style" w:cs="Times New Roman"/>
                <w:lang w:val="en-US"/>
              </w:rPr>
              <w:t>6</w:t>
            </w:r>
          </w:p>
          <w:p w:rsidR="00FC602A" w:rsidRPr="008B5A4D" w:rsidRDefault="00FC602A" w:rsidP="00D73380">
            <w:pPr>
              <w:tabs>
                <w:tab w:val="left" w:pos="900"/>
              </w:tabs>
              <w:ind w:left="-106" w:right="-4"/>
              <w:jc w:val="center"/>
              <w:rPr>
                <w:rFonts w:ascii="Bookman Old Style" w:hAnsi="Bookman Old Style" w:cs="Times New Roman"/>
                <w:lang w:val="sv-SE"/>
              </w:rPr>
            </w:pPr>
            <w:r w:rsidRPr="008B5A4D">
              <w:rPr>
                <w:rFonts w:ascii="Bookman Old Style" w:hAnsi="Bookman Old Style" w:cs="Times New Roman"/>
              </w:rPr>
              <w:t>Kawasan Lindung Geologi</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 xml:space="preserve">Pasal </w:t>
            </w:r>
            <w:r w:rsidR="001F32C9" w:rsidRPr="008B5A4D">
              <w:rPr>
                <w:rFonts w:ascii="Bookman Old Style" w:hAnsi="Bookman Old Style" w:cs="Times New Roman"/>
                <w:b w:val="0"/>
                <w:bCs w:val="0"/>
                <w:lang w:val="fi-FI"/>
              </w:rPr>
              <w:t>39</w:t>
            </w:r>
          </w:p>
          <w:p w:rsidR="00FC602A" w:rsidRPr="008B5A4D" w:rsidRDefault="00FC602A" w:rsidP="00D73380">
            <w:pPr>
              <w:pStyle w:val="ListParagraph"/>
              <w:numPr>
                <w:ilvl w:val="0"/>
                <w:numId w:val="124"/>
              </w:numPr>
              <w:tabs>
                <w:tab w:val="clear" w:pos="720"/>
              </w:tabs>
              <w:ind w:left="567" w:right="-4" w:hanging="567"/>
              <w:jc w:val="both"/>
              <w:rPr>
                <w:rFonts w:ascii="Bookman Old Style" w:hAnsi="Bookman Old Style" w:cs="Times New Roman"/>
              </w:rPr>
            </w:pPr>
            <w:r w:rsidRPr="008B5A4D">
              <w:rPr>
                <w:rFonts w:ascii="Bookman Old Style" w:hAnsi="Bookman Old Style" w:cs="Times New Roman"/>
              </w:rPr>
              <w:t xml:space="preserve">Kawasan lindung geologi sebagaimana dimaksud dalam Pasal </w:t>
            </w:r>
            <w:r w:rsidR="00147F04" w:rsidRPr="008B5A4D">
              <w:rPr>
                <w:rFonts w:ascii="Bookman Old Style" w:hAnsi="Bookman Old Style" w:cs="Times New Roman"/>
              </w:rPr>
              <w:t>2</w:t>
            </w:r>
            <w:r w:rsidR="001F7090" w:rsidRPr="008B5A4D">
              <w:rPr>
                <w:rFonts w:ascii="Bookman Old Style" w:hAnsi="Bookman Old Style" w:cs="Times New Roman"/>
                <w:lang w:val="sv-SE"/>
              </w:rPr>
              <w:t>7</w:t>
            </w:r>
            <w:r w:rsidRPr="008B5A4D">
              <w:rPr>
                <w:rFonts w:ascii="Bookman Old Style" w:hAnsi="Bookman Old Style" w:cs="Times New Roman"/>
              </w:rPr>
              <w:t xml:space="preserve"> ayat (2) huruf </w:t>
            </w:r>
            <w:r w:rsidR="00147F04" w:rsidRPr="008B5A4D">
              <w:rPr>
                <w:rFonts w:ascii="Bookman Old Style" w:hAnsi="Bookman Old Style" w:cs="Times New Roman"/>
              </w:rPr>
              <w:t>f</w:t>
            </w:r>
            <w:r w:rsidR="00632F99" w:rsidRPr="008B5A4D">
              <w:rPr>
                <w:rFonts w:ascii="Bookman Old Style" w:hAnsi="Bookman Old Style" w:cs="Times New Roman"/>
              </w:rPr>
              <w:t>,</w:t>
            </w:r>
            <w:r w:rsidR="00B56670" w:rsidRPr="008B5A4D">
              <w:rPr>
                <w:rFonts w:ascii="Bookman Old Style" w:hAnsi="Bookman Old Style" w:cs="Times New Roman"/>
                <w:lang w:val="sv-SE"/>
              </w:rPr>
              <w:t xml:space="preserve"> meliputi</w:t>
            </w:r>
            <w:r w:rsidRPr="008B5A4D">
              <w:rPr>
                <w:rFonts w:ascii="Bookman Old Style" w:hAnsi="Bookman Old Style" w:cs="Times New Roman"/>
              </w:rPr>
              <w:t>:</w:t>
            </w:r>
          </w:p>
          <w:p w:rsidR="00FC602A" w:rsidRPr="008B5A4D" w:rsidRDefault="00FC602A" w:rsidP="00D73380">
            <w:pPr>
              <w:numPr>
                <w:ilvl w:val="0"/>
                <w:numId w:val="123"/>
              </w:numPr>
              <w:tabs>
                <w:tab w:val="clear" w:pos="720"/>
              </w:tabs>
              <w:ind w:left="882" w:right="-6" w:hanging="315"/>
              <w:jc w:val="both"/>
              <w:rPr>
                <w:rFonts w:ascii="Bookman Old Style" w:hAnsi="Bookman Old Style" w:cs="Times New Roman"/>
                <w:lang w:val="fi-FI"/>
              </w:rPr>
            </w:pPr>
            <w:r w:rsidRPr="008B5A4D">
              <w:rPr>
                <w:rFonts w:ascii="Bookman Old Style" w:hAnsi="Bookman Old Style" w:cs="Times New Roman"/>
              </w:rPr>
              <w:t>kawasan cagar alam geologi;</w:t>
            </w:r>
          </w:p>
          <w:p w:rsidR="00FC602A" w:rsidRPr="008B5A4D" w:rsidRDefault="00FC602A" w:rsidP="00D73380">
            <w:pPr>
              <w:numPr>
                <w:ilvl w:val="0"/>
                <w:numId w:val="123"/>
              </w:numPr>
              <w:tabs>
                <w:tab w:val="clear" w:pos="720"/>
              </w:tabs>
              <w:ind w:left="882" w:right="-6" w:hanging="315"/>
              <w:jc w:val="both"/>
              <w:rPr>
                <w:rFonts w:ascii="Bookman Old Style" w:hAnsi="Bookman Old Style" w:cs="Times New Roman"/>
                <w:lang w:val="it-IT"/>
              </w:rPr>
            </w:pPr>
            <w:r w:rsidRPr="008B5A4D">
              <w:rPr>
                <w:rFonts w:ascii="Bookman Old Style" w:hAnsi="Bookman Old Style" w:cs="Times New Roman"/>
              </w:rPr>
              <w:t>kawasan rawan bencana alam geologi</w:t>
            </w:r>
            <w:r w:rsidRPr="008B5A4D">
              <w:rPr>
                <w:rFonts w:ascii="Bookman Old Style" w:hAnsi="Bookman Old Style" w:cs="Times New Roman"/>
                <w:lang w:val="it-IT"/>
              </w:rPr>
              <w:t>; dan</w:t>
            </w:r>
          </w:p>
          <w:p w:rsidR="00FC602A" w:rsidRPr="008B5A4D" w:rsidRDefault="00FC602A" w:rsidP="00D73380">
            <w:pPr>
              <w:numPr>
                <w:ilvl w:val="0"/>
                <w:numId w:val="123"/>
              </w:numPr>
              <w:tabs>
                <w:tab w:val="clear" w:pos="720"/>
                <w:tab w:val="left" w:pos="882"/>
              </w:tabs>
              <w:ind w:left="882" w:right="-6" w:hanging="315"/>
              <w:jc w:val="both"/>
              <w:rPr>
                <w:rFonts w:ascii="Bookman Old Style" w:hAnsi="Bookman Old Style" w:cs="Times New Roman"/>
                <w:lang w:val="it-IT"/>
              </w:rPr>
            </w:pPr>
            <w:r w:rsidRPr="008B5A4D">
              <w:rPr>
                <w:rFonts w:ascii="Bookman Old Style" w:hAnsi="Bookman Old Style" w:cs="Times New Roman"/>
              </w:rPr>
              <w:t>kawasan</w:t>
            </w:r>
            <w:r w:rsidRPr="008B5A4D">
              <w:rPr>
                <w:rFonts w:ascii="Bookman Old Style" w:hAnsi="Bookman Old Style" w:cs="Times New Roman"/>
                <w:lang w:val="it-IT"/>
              </w:rPr>
              <w:t xml:space="preserve"> </w:t>
            </w:r>
            <w:r w:rsidRPr="008B5A4D">
              <w:rPr>
                <w:rFonts w:ascii="Bookman Old Style" w:hAnsi="Bookman Old Style" w:cs="Times New Roman"/>
              </w:rPr>
              <w:t>yang memberikan perlindungan terhadap air tanah</w:t>
            </w:r>
            <w:r w:rsidRPr="008B5A4D">
              <w:rPr>
                <w:rFonts w:ascii="Bookman Old Style" w:hAnsi="Bookman Old Style" w:cs="Times New Roman"/>
                <w:lang w:val="it-IT"/>
              </w:rPr>
              <w:t>.</w:t>
            </w:r>
          </w:p>
          <w:p w:rsidR="00FC602A" w:rsidRPr="008B5A4D" w:rsidRDefault="00FC602A" w:rsidP="00D73380">
            <w:pPr>
              <w:pStyle w:val="ListParagraph"/>
              <w:numPr>
                <w:ilvl w:val="0"/>
                <w:numId w:val="124"/>
              </w:numPr>
              <w:tabs>
                <w:tab w:val="clear" w:pos="720"/>
              </w:tabs>
              <w:spacing w:before="120"/>
              <w:ind w:left="562" w:hanging="562"/>
              <w:jc w:val="both"/>
              <w:rPr>
                <w:rFonts w:ascii="Bookman Old Style" w:hAnsi="Bookman Old Style" w:cs="Times New Roman"/>
              </w:rPr>
            </w:pPr>
            <w:r w:rsidRPr="008B5A4D">
              <w:rPr>
                <w:rFonts w:ascii="Bookman Old Style" w:hAnsi="Bookman Old Style" w:cs="Times New Roman"/>
              </w:rPr>
              <w:t>Kawasan cagar alam geologi sebagaimana dimaksud pada ayat (1) huruf a</w:t>
            </w:r>
            <w:r w:rsidR="00632F99" w:rsidRPr="008B5A4D">
              <w:rPr>
                <w:rFonts w:ascii="Bookman Old Style" w:hAnsi="Bookman Old Style" w:cs="Times New Roman"/>
              </w:rPr>
              <w:t>,</w:t>
            </w:r>
            <w:r w:rsidR="00B56670" w:rsidRPr="008B5A4D">
              <w:rPr>
                <w:rFonts w:ascii="Bookman Old Style" w:hAnsi="Bookman Old Style" w:cs="Times New Roman"/>
                <w:lang w:val="it-IT"/>
              </w:rPr>
              <w:t xml:space="preserve"> meliputi</w:t>
            </w:r>
            <w:r w:rsidRPr="008B5A4D">
              <w:rPr>
                <w:rFonts w:ascii="Bookman Old Style" w:hAnsi="Bookman Old Style" w:cs="Times New Roman"/>
              </w:rPr>
              <w:t>:</w:t>
            </w:r>
          </w:p>
          <w:p w:rsidR="00FC602A" w:rsidRPr="008B5A4D" w:rsidRDefault="00FC602A" w:rsidP="00D73380">
            <w:pPr>
              <w:numPr>
                <w:ilvl w:val="0"/>
                <w:numId w:val="157"/>
              </w:numPr>
              <w:tabs>
                <w:tab w:val="clear" w:pos="720"/>
                <w:tab w:val="num" w:pos="882"/>
              </w:tabs>
              <w:ind w:left="972" w:right="-4" w:hanging="376"/>
              <w:jc w:val="both"/>
              <w:rPr>
                <w:rFonts w:ascii="Bookman Old Style" w:hAnsi="Bookman Old Style" w:cs="Times New Roman"/>
              </w:rPr>
            </w:pPr>
            <w:r w:rsidRPr="008B5A4D">
              <w:rPr>
                <w:rFonts w:ascii="Bookman Old Style" w:hAnsi="Bookman Old Style" w:cs="Times New Roman"/>
              </w:rPr>
              <w:t>kawasan yang memiliki keunikan bentang alam</w:t>
            </w:r>
            <w:r w:rsidR="00030423" w:rsidRPr="008B5A4D">
              <w:rPr>
                <w:rFonts w:ascii="Bookman Old Style" w:hAnsi="Bookman Old Style" w:cs="Times New Roman"/>
              </w:rPr>
              <w:t>;dan</w:t>
            </w:r>
            <w:r w:rsidRPr="008B5A4D">
              <w:rPr>
                <w:rFonts w:ascii="Bookman Old Style" w:hAnsi="Bookman Old Style" w:cs="Times New Roman"/>
              </w:rPr>
              <w:t xml:space="preserve"> </w:t>
            </w:r>
          </w:p>
          <w:p w:rsidR="00030423" w:rsidRPr="008B5A4D" w:rsidRDefault="00FC602A" w:rsidP="00D73380">
            <w:pPr>
              <w:numPr>
                <w:ilvl w:val="0"/>
                <w:numId w:val="157"/>
              </w:numPr>
              <w:tabs>
                <w:tab w:val="clear" w:pos="720"/>
                <w:tab w:val="num" w:pos="882"/>
              </w:tabs>
              <w:ind w:left="972" w:right="-4" w:hanging="376"/>
              <w:jc w:val="both"/>
              <w:rPr>
                <w:rFonts w:ascii="Bookman Old Style" w:hAnsi="Bookman Old Style" w:cs="Times New Roman"/>
              </w:rPr>
            </w:pPr>
            <w:r w:rsidRPr="008B5A4D">
              <w:rPr>
                <w:rFonts w:ascii="Bookman Old Style" w:hAnsi="Bookman Old Style" w:cs="Times New Roman"/>
              </w:rPr>
              <w:t>kawasan yang mempunyai keunikan proses geologi</w:t>
            </w:r>
            <w:r w:rsidR="00030423" w:rsidRPr="008B5A4D">
              <w:rPr>
                <w:rFonts w:ascii="Bookman Old Style" w:hAnsi="Bookman Old Style" w:cs="Times New Roman"/>
              </w:rPr>
              <w:t>.</w:t>
            </w:r>
          </w:p>
          <w:p w:rsidR="00FC602A" w:rsidRPr="008B5A4D" w:rsidRDefault="00FC602A" w:rsidP="00D73380">
            <w:pPr>
              <w:pStyle w:val="ListParagraph"/>
              <w:numPr>
                <w:ilvl w:val="0"/>
                <w:numId w:val="124"/>
              </w:numPr>
              <w:tabs>
                <w:tab w:val="clear" w:pos="720"/>
              </w:tabs>
              <w:spacing w:before="120"/>
              <w:ind w:left="562" w:hanging="562"/>
              <w:jc w:val="both"/>
              <w:rPr>
                <w:rFonts w:ascii="Bookman Old Style" w:hAnsi="Bookman Old Style" w:cs="Times New Roman"/>
              </w:rPr>
            </w:pPr>
            <w:r w:rsidRPr="008B5A4D">
              <w:rPr>
                <w:rFonts w:ascii="Bookman Old Style" w:hAnsi="Bookman Old Style" w:cs="Times New Roman"/>
              </w:rPr>
              <w:t>Kawasan rawan bencana alam geologi sebagaimana dimaksud pada ayat (1) huruf b</w:t>
            </w:r>
            <w:r w:rsidR="00632F99" w:rsidRPr="008B5A4D">
              <w:rPr>
                <w:rFonts w:ascii="Bookman Old Style" w:hAnsi="Bookman Old Style" w:cs="Times New Roman"/>
              </w:rPr>
              <w:t>,</w:t>
            </w:r>
            <w:r w:rsidR="00B56670" w:rsidRPr="008B5A4D">
              <w:rPr>
                <w:rFonts w:ascii="Bookman Old Style" w:hAnsi="Bookman Old Style" w:cs="Times New Roman"/>
              </w:rPr>
              <w:t xml:space="preserve"> meliputi</w:t>
            </w:r>
            <w:r w:rsidRPr="008B5A4D">
              <w:rPr>
                <w:rFonts w:ascii="Bookman Old Style" w:hAnsi="Bookman Old Style" w:cs="Times New Roman"/>
              </w:rPr>
              <w:t>:</w:t>
            </w:r>
          </w:p>
          <w:p w:rsidR="00FC602A" w:rsidRPr="008B5A4D" w:rsidRDefault="00FC602A" w:rsidP="00D73380">
            <w:pPr>
              <w:numPr>
                <w:ilvl w:val="0"/>
                <w:numId w:val="158"/>
              </w:numPr>
              <w:tabs>
                <w:tab w:val="clear" w:pos="720"/>
                <w:tab w:val="num" w:pos="882"/>
              </w:tabs>
              <w:ind w:left="1064" w:right="-4" w:hanging="450"/>
              <w:jc w:val="both"/>
              <w:rPr>
                <w:rFonts w:ascii="Bookman Old Style" w:hAnsi="Bookman Old Style" w:cs="Times New Roman"/>
              </w:rPr>
            </w:pPr>
            <w:r w:rsidRPr="008B5A4D">
              <w:rPr>
                <w:rFonts w:ascii="Bookman Old Style" w:hAnsi="Bookman Old Style" w:cs="Times New Roman"/>
              </w:rPr>
              <w:lastRenderedPageBreak/>
              <w:t>kawasan rawan letusan gunung berapi;</w:t>
            </w:r>
          </w:p>
          <w:p w:rsidR="00FC602A" w:rsidRPr="008B5A4D" w:rsidRDefault="00FC602A" w:rsidP="00D73380">
            <w:pPr>
              <w:numPr>
                <w:ilvl w:val="0"/>
                <w:numId w:val="158"/>
              </w:numPr>
              <w:tabs>
                <w:tab w:val="clear" w:pos="720"/>
                <w:tab w:val="num" w:pos="882"/>
              </w:tabs>
              <w:ind w:left="1064" w:right="-4" w:hanging="450"/>
              <w:jc w:val="both"/>
              <w:rPr>
                <w:rFonts w:ascii="Bookman Old Style" w:hAnsi="Bookman Old Style" w:cs="Times New Roman"/>
              </w:rPr>
            </w:pPr>
            <w:r w:rsidRPr="008B5A4D">
              <w:rPr>
                <w:rFonts w:ascii="Bookman Old Style" w:hAnsi="Bookman Old Style" w:cs="Times New Roman"/>
              </w:rPr>
              <w:t>kawasan rawan gempa bumi;</w:t>
            </w:r>
          </w:p>
          <w:p w:rsidR="00FC602A" w:rsidRPr="008B5A4D" w:rsidRDefault="00FC602A" w:rsidP="00D73380">
            <w:pPr>
              <w:numPr>
                <w:ilvl w:val="0"/>
                <w:numId w:val="158"/>
              </w:numPr>
              <w:tabs>
                <w:tab w:val="clear" w:pos="720"/>
                <w:tab w:val="num" w:pos="882"/>
              </w:tabs>
              <w:ind w:left="1064" w:right="-4" w:hanging="450"/>
              <w:jc w:val="both"/>
              <w:rPr>
                <w:rFonts w:ascii="Bookman Old Style" w:hAnsi="Bookman Old Style" w:cs="Times New Roman"/>
              </w:rPr>
            </w:pPr>
            <w:r w:rsidRPr="008B5A4D">
              <w:rPr>
                <w:rFonts w:ascii="Bookman Old Style" w:hAnsi="Bookman Old Style" w:cs="Times New Roman"/>
              </w:rPr>
              <w:t>kawasan rawan gerakan tanah;</w:t>
            </w:r>
            <w:r w:rsidR="007A537C" w:rsidRPr="008B5A4D">
              <w:rPr>
                <w:rFonts w:ascii="Bookman Old Style" w:hAnsi="Bookman Old Style" w:cs="Times New Roman"/>
              </w:rPr>
              <w:t xml:space="preserve"> </w:t>
            </w:r>
            <w:r w:rsidR="00030423" w:rsidRPr="008B5A4D">
              <w:rPr>
                <w:rFonts w:ascii="Bookman Old Style" w:hAnsi="Bookman Old Style" w:cs="Times New Roman"/>
                <w:lang w:val="en-US"/>
              </w:rPr>
              <w:t>dan</w:t>
            </w:r>
          </w:p>
          <w:p w:rsidR="00FC602A" w:rsidRPr="008B5A4D" w:rsidRDefault="00FC602A" w:rsidP="00D73380">
            <w:pPr>
              <w:numPr>
                <w:ilvl w:val="0"/>
                <w:numId w:val="158"/>
              </w:numPr>
              <w:tabs>
                <w:tab w:val="clear" w:pos="720"/>
                <w:tab w:val="num" w:pos="882"/>
              </w:tabs>
              <w:ind w:left="1064" w:right="-4" w:hanging="450"/>
              <w:jc w:val="both"/>
              <w:rPr>
                <w:rFonts w:ascii="Bookman Old Style" w:hAnsi="Bookman Old Style" w:cs="Times New Roman"/>
              </w:rPr>
            </w:pPr>
            <w:r w:rsidRPr="008B5A4D">
              <w:rPr>
                <w:rFonts w:ascii="Bookman Old Style" w:hAnsi="Bookman Old Style" w:cs="Times New Roman"/>
              </w:rPr>
              <w:t>kawasan rawan bah</w:t>
            </w:r>
            <w:r w:rsidR="00030423" w:rsidRPr="008B5A4D">
              <w:rPr>
                <w:rFonts w:ascii="Bookman Old Style" w:hAnsi="Bookman Old Style" w:cs="Times New Roman"/>
              </w:rPr>
              <w:t>aya gas beracun</w:t>
            </w:r>
            <w:r w:rsidR="00030423" w:rsidRPr="008B5A4D">
              <w:rPr>
                <w:rFonts w:ascii="Bookman Old Style" w:hAnsi="Bookman Old Style" w:cs="Times New Roman"/>
                <w:lang w:val="es-ES"/>
              </w:rPr>
              <w:t>.</w:t>
            </w:r>
          </w:p>
          <w:p w:rsidR="00FC602A" w:rsidRPr="008B5A4D" w:rsidRDefault="00FC602A" w:rsidP="00D73380">
            <w:pPr>
              <w:pStyle w:val="ListParagraph"/>
              <w:numPr>
                <w:ilvl w:val="0"/>
                <w:numId w:val="124"/>
              </w:numPr>
              <w:tabs>
                <w:tab w:val="clear" w:pos="720"/>
              </w:tabs>
              <w:spacing w:before="120"/>
              <w:ind w:left="562" w:hanging="562"/>
              <w:jc w:val="both"/>
              <w:rPr>
                <w:rFonts w:ascii="Bookman Old Style" w:hAnsi="Bookman Old Style" w:cs="Times New Roman"/>
              </w:rPr>
            </w:pPr>
            <w:r w:rsidRPr="008B5A4D">
              <w:rPr>
                <w:rFonts w:ascii="Bookman Old Style" w:hAnsi="Bookman Old Style" w:cs="Times New Roman"/>
              </w:rPr>
              <w:t>Kawasan yang memberikan perlindungan terhadap air tanah sebagai mana dimaksud pada ayat (1) huruf c, me</w:t>
            </w:r>
            <w:r w:rsidR="00632F99" w:rsidRPr="008B5A4D">
              <w:rPr>
                <w:rFonts w:ascii="Bookman Old Style" w:hAnsi="Bookman Old Style" w:cs="Times New Roman"/>
              </w:rPr>
              <w:t>liputi</w:t>
            </w:r>
            <w:r w:rsidRPr="008B5A4D">
              <w:rPr>
                <w:rFonts w:ascii="Bookman Old Style" w:hAnsi="Bookman Old Style" w:cs="Times New Roman"/>
              </w:rPr>
              <w:t>:</w:t>
            </w:r>
          </w:p>
          <w:p w:rsidR="00FC602A" w:rsidRPr="008B5A4D" w:rsidRDefault="00FC602A" w:rsidP="00D73380">
            <w:pPr>
              <w:numPr>
                <w:ilvl w:val="1"/>
                <w:numId w:val="125"/>
              </w:numPr>
              <w:tabs>
                <w:tab w:val="left" w:pos="624"/>
              </w:tabs>
              <w:ind w:left="882" w:right="-4" w:hanging="315"/>
              <w:jc w:val="both"/>
              <w:rPr>
                <w:rFonts w:ascii="Bookman Old Style" w:hAnsi="Bookman Old Style" w:cs="Times New Roman"/>
              </w:rPr>
            </w:pPr>
            <w:r w:rsidRPr="008B5A4D">
              <w:rPr>
                <w:rFonts w:ascii="Bookman Old Style" w:hAnsi="Bookman Old Style" w:cs="Times New Roman"/>
              </w:rPr>
              <w:t>kawasan imbuhan air tanah; dan</w:t>
            </w:r>
          </w:p>
          <w:p w:rsidR="00FC602A" w:rsidRPr="008B5A4D" w:rsidRDefault="00FC602A" w:rsidP="00D73380">
            <w:pPr>
              <w:numPr>
                <w:ilvl w:val="1"/>
                <w:numId w:val="125"/>
              </w:numPr>
              <w:tabs>
                <w:tab w:val="left" w:pos="624"/>
              </w:tabs>
              <w:ind w:left="882" w:right="-4" w:hanging="315"/>
              <w:jc w:val="both"/>
              <w:rPr>
                <w:rFonts w:ascii="Bookman Old Style" w:hAnsi="Bookman Old Style" w:cs="Times New Roman"/>
              </w:rPr>
            </w:pPr>
            <w:r w:rsidRPr="008B5A4D">
              <w:rPr>
                <w:rFonts w:ascii="Bookman Old Style" w:hAnsi="Bookman Old Style" w:cs="Times New Roman"/>
              </w:rPr>
              <w:t>sempadan mata air.</w:t>
            </w:r>
          </w:p>
          <w:p w:rsidR="00FC602A" w:rsidRPr="008B5A4D" w:rsidRDefault="00FC602A" w:rsidP="00D73380">
            <w:pPr>
              <w:pStyle w:val="ListParagraph"/>
              <w:ind w:left="0" w:right="-4"/>
              <w:jc w:val="both"/>
              <w:rPr>
                <w:rFonts w:ascii="Bookman Old Style" w:hAnsi="Bookman Old Style" w:cs="Tahoma"/>
                <w:lang w:val="it-IT"/>
              </w:rPr>
            </w:pPr>
          </w:p>
          <w:p w:rsidR="00FC602A" w:rsidRPr="008B5A4D" w:rsidRDefault="00FC602A" w:rsidP="00D73380">
            <w:pPr>
              <w:tabs>
                <w:tab w:val="left" w:pos="0"/>
              </w:tabs>
              <w:spacing w:before="120" w:after="120"/>
              <w:jc w:val="center"/>
              <w:rPr>
                <w:rFonts w:ascii="Bookman Old Style" w:hAnsi="Bookman Old Style" w:cs="Times New Roman"/>
              </w:rPr>
            </w:pPr>
            <w:r w:rsidRPr="008B5A4D">
              <w:rPr>
                <w:rFonts w:ascii="Bookman Old Style" w:hAnsi="Bookman Old Style" w:cs="Times New Roman"/>
              </w:rPr>
              <w:t xml:space="preserve">Kawasan Cagar Alam Geologi </w:t>
            </w:r>
          </w:p>
          <w:p w:rsidR="00FC602A" w:rsidRPr="008B5A4D" w:rsidRDefault="001F6DBE" w:rsidP="00D73380">
            <w:pPr>
              <w:pStyle w:val="BodyText"/>
              <w:spacing w:before="120" w:after="120"/>
              <w:jc w:val="center"/>
              <w:rPr>
                <w:rFonts w:ascii="Bookman Old Style" w:hAnsi="Bookman Old Style" w:cs="Times New Roman"/>
              </w:rPr>
            </w:pPr>
            <w:r w:rsidRPr="008B5A4D">
              <w:rPr>
                <w:rFonts w:ascii="Bookman Old Style" w:hAnsi="Bookman Old Style" w:cs="Times New Roman"/>
                <w:b w:val="0"/>
                <w:bCs w:val="0"/>
                <w:lang w:val="fi-FI"/>
              </w:rPr>
              <w:t xml:space="preserve">Pasal </w:t>
            </w:r>
            <w:r w:rsidR="007213AC" w:rsidRPr="008B5A4D">
              <w:rPr>
                <w:rFonts w:ascii="Bookman Old Style" w:hAnsi="Bookman Old Style" w:cs="Times New Roman"/>
                <w:b w:val="0"/>
                <w:bCs w:val="0"/>
                <w:lang w:val="fi-FI"/>
              </w:rPr>
              <w:t>4</w:t>
            </w:r>
            <w:r w:rsidR="001F32C9" w:rsidRPr="008B5A4D">
              <w:rPr>
                <w:rFonts w:ascii="Bookman Old Style" w:hAnsi="Bookman Old Style" w:cs="Times New Roman"/>
                <w:b w:val="0"/>
                <w:bCs w:val="0"/>
                <w:lang w:val="fi-FI"/>
              </w:rPr>
              <w:t>0</w:t>
            </w:r>
          </w:p>
          <w:p w:rsidR="00FC602A" w:rsidRPr="008B5A4D" w:rsidRDefault="00FC602A" w:rsidP="00D73380">
            <w:pPr>
              <w:numPr>
                <w:ilvl w:val="0"/>
                <w:numId w:val="159"/>
              </w:numPr>
              <w:tabs>
                <w:tab w:val="clear" w:pos="720"/>
                <w:tab w:val="left" w:pos="524"/>
                <w:tab w:val="left" w:pos="1800"/>
              </w:tabs>
              <w:spacing w:before="120" w:after="120"/>
              <w:ind w:left="524" w:hanging="524"/>
              <w:jc w:val="both"/>
              <w:rPr>
                <w:rFonts w:ascii="Bookman Old Style" w:hAnsi="Bookman Old Style" w:cs="Times New Roman"/>
              </w:rPr>
            </w:pPr>
            <w:r w:rsidRPr="008B5A4D">
              <w:rPr>
                <w:rFonts w:ascii="Bookman Old Style" w:hAnsi="Bookman Old Style" w:cs="Times New Roman"/>
              </w:rPr>
              <w:t>Kawasan yang me</w:t>
            </w:r>
            <w:r w:rsidR="00353D71" w:rsidRPr="008B5A4D">
              <w:rPr>
                <w:rFonts w:ascii="Bookman Old Style" w:hAnsi="Bookman Old Style" w:cs="Times New Roman"/>
                <w:lang w:val="en-US"/>
              </w:rPr>
              <w:t>miliki</w:t>
            </w:r>
            <w:r w:rsidRPr="008B5A4D">
              <w:rPr>
                <w:rFonts w:ascii="Bookman Old Style" w:hAnsi="Bookman Old Style" w:cs="Times New Roman"/>
              </w:rPr>
              <w:t xml:space="preserve"> keunikan bentang alam, sebagaimana dimaksud dalam Pasal </w:t>
            </w:r>
            <w:r w:rsidR="001F7090" w:rsidRPr="008B5A4D">
              <w:rPr>
                <w:rFonts w:ascii="Bookman Old Style" w:hAnsi="Bookman Old Style" w:cs="Times New Roman"/>
                <w:lang w:val="en-US"/>
              </w:rPr>
              <w:t>39</w:t>
            </w:r>
            <w:r w:rsidRPr="008B5A4D">
              <w:rPr>
                <w:rFonts w:ascii="Bookman Old Style" w:hAnsi="Bookman Old Style" w:cs="Times New Roman"/>
              </w:rPr>
              <w:t xml:space="preserve"> ayat (</w:t>
            </w:r>
            <w:r w:rsidR="00606362" w:rsidRPr="008B5A4D">
              <w:rPr>
                <w:rFonts w:ascii="Bookman Old Style" w:hAnsi="Bookman Old Style" w:cs="Times New Roman"/>
              </w:rPr>
              <w:t>2</w:t>
            </w:r>
            <w:r w:rsidR="00E770DB" w:rsidRPr="008B5A4D">
              <w:rPr>
                <w:rFonts w:ascii="Bookman Old Style" w:hAnsi="Bookman Old Style" w:cs="Times New Roman"/>
              </w:rPr>
              <w:t>)</w:t>
            </w:r>
            <w:r w:rsidRPr="008B5A4D">
              <w:rPr>
                <w:rFonts w:ascii="Bookman Old Style" w:hAnsi="Bookman Old Style" w:cs="Times New Roman"/>
              </w:rPr>
              <w:t xml:space="preserve"> huruf a, adalah kawasan bentang alam Gunung Batur yang berupa kawah, kaldera, leher vulkanik, yang menampilkan panorama alam yang indah dan menjadi daya tarik wisata alam utama dan </w:t>
            </w:r>
            <w:r w:rsidR="00E770DB" w:rsidRPr="008B5A4D">
              <w:rPr>
                <w:rFonts w:ascii="Bookman Old Style" w:hAnsi="Bookman Old Style" w:cs="Times New Roman"/>
              </w:rPr>
              <w:t xml:space="preserve">taman geologi </w:t>
            </w:r>
            <w:r w:rsidRPr="008B5A4D">
              <w:rPr>
                <w:rFonts w:ascii="Bookman Old Style" w:hAnsi="Bookman Old Style" w:cs="Times New Roman"/>
              </w:rPr>
              <w:t>unggulan dunia.</w:t>
            </w:r>
          </w:p>
          <w:p w:rsidR="00FC602A" w:rsidRPr="008B5A4D" w:rsidRDefault="00FC602A" w:rsidP="00D73380">
            <w:pPr>
              <w:numPr>
                <w:ilvl w:val="0"/>
                <w:numId w:val="159"/>
              </w:numPr>
              <w:tabs>
                <w:tab w:val="clear" w:pos="720"/>
                <w:tab w:val="left" w:pos="524"/>
                <w:tab w:val="left" w:pos="1800"/>
              </w:tabs>
              <w:spacing w:before="120" w:after="120"/>
              <w:ind w:left="524" w:hanging="524"/>
              <w:jc w:val="both"/>
              <w:rPr>
                <w:rFonts w:ascii="Bookman Old Style" w:hAnsi="Bookman Old Style" w:cs="Times New Roman"/>
              </w:rPr>
            </w:pPr>
            <w:r w:rsidRPr="008B5A4D">
              <w:rPr>
                <w:rFonts w:ascii="Bookman Old Style" w:hAnsi="Bookman Old Style" w:cs="Times New Roman"/>
              </w:rPr>
              <w:t xml:space="preserve">Kawasan yang mempunyai keunikan proses geologi, sebagaimana dimaksud dalam Pasal </w:t>
            </w:r>
            <w:r w:rsidR="001F7090" w:rsidRPr="008B5A4D">
              <w:rPr>
                <w:rFonts w:ascii="Bookman Old Style" w:hAnsi="Bookman Old Style" w:cs="Times New Roman"/>
                <w:lang w:val="en-US"/>
              </w:rPr>
              <w:t>39</w:t>
            </w:r>
            <w:r w:rsidRPr="008B5A4D">
              <w:rPr>
                <w:rFonts w:ascii="Bookman Old Style" w:hAnsi="Bookman Old Style" w:cs="Times New Roman"/>
              </w:rPr>
              <w:t xml:space="preserve"> ayat (2) huruf b, adalah kawasan gunung berapi Gunung Batur yang masih aktif, mudah dilihat</w:t>
            </w:r>
            <w:r w:rsidR="00D573C3" w:rsidRPr="008B5A4D">
              <w:rPr>
                <w:rFonts w:ascii="Bookman Old Style" w:hAnsi="Bookman Old Style" w:cs="Times New Roman"/>
              </w:rPr>
              <w:t xml:space="preserve"> dan dinikmati per</w:t>
            </w:r>
            <w:r w:rsidR="001E3014" w:rsidRPr="008B5A4D">
              <w:rPr>
                <w:rFonts w:ascii="Bookman Old Style" w:hAnsi="Bookman Old Style" w:cs="Times New Roman"/>
              </w:rPr>
              <w:t>is</w:t>
            </w:r>
            <w:r w:rsidR="00D573C3" w:rsidRPr="008B5A4D">
              <w:rPr>
                <w:rFonts w:ascii="Bookman Old Style" w:hAnsi="Bookman Old Style" w:cs="Times New Roman"/>
              </w:rPr>
              <w:t xml:space="preserve">tiwa </w:t>
            </w:r>
            <w:r w:rsidRPr="008B5A4D">
              <w:rPr>
                <w:rFonts w:ascii="Bookman Old Style" w:hAnsi="Bookman Old Style" w:cs="Times New Roman"/>
              </w:rPr>
              <w:t xml:space="preserve">letusannya secara langsung dengan adanya kemunculan gas  solfatara, fumaroia, dan gas beracun lainnya </w:t>
            </w:r>
          </w:p>
          <w:p w:rsidR="00FC602A" w:rsidRPr="008B5A4D" w:rsidRDefault="00FC602A" w:rsidP="00D73380">
            <w:pPr>
              <w:tabs>
                <w:tab w:val="left" w:pos="900"/>
              </w:tabs>
              <w:ind w:left="-106" w:right="-4"/>
              <w:jc w:val="center"/>
              <w:rPr>
                <w:rFonts w:ascii="Bookman Old Style" w:hAnsi="Bookman Old Style" w:cs="Times New Roman"/>
              </w:rPr>
            </w:pPr>
          </w:p>
          <w:p w:rsidR="00FC602A" w:rsidRPr="008B5A4D" w:rsidRDefault="00FC602A" w:rsidP="00D73380">
            <w:pPr>
              <w:tabs>
                <w:tab w:val="left" w:pos="900"/>
              </w:tabs>
              <w:ind w:left="-106" w:right="-4"/>
              <w:jc w:val="center"/>
              <w:rPr>
                <w:rFonts w:ascii="Bookman Old Style" w:hAnsi="Bookman Old Style" w:cs="Times New Roman"/>
                <w:lang w:val="sv-SE"/>
              </w:rPr>
            </w:pPr>
            <w:r w:rsidRPr="008B5A4D">
              <w:rPr>
                <w:rFonts w:ascii="Bookman Old Style" w:hAnsi="Bookman Old Style" w:cs="Times New Roman"/>
              </w:rPr>
              <w:t xml:space="preserve">Kawasan Rawan Bencana Alam Geologi </w:t>
            </w:r>
          </w:p>
          <w:p w:rsidR="001F6DBE" w:rsidRPr="008B5A4D" w:rsidRDefault="001F6DBE"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 xml:space="preserve">Pasal </w:t>
            </w:r>
            <w:r w:rsidR="007213AC" w:rsidRPr="008B5A4D">
              <w:rPr>
                <w:rFonts w:ascii="Bookman Old Style" w:hAnsi="Bookman Old Style" w:cs="Times New Roman"/>
                <w:b w:val="0"/>
                <w:bCs w:val="0"/>
                <w:lang w:val="fi-FI"/>
              </w:rPr>
              <w:t>4</w:t>
            </w:r>
            <w:r w:rsidR="00912C27" w:rsidRPr="008B5A4D">
              <w:rPr>
                <w:rFonts w:ascii="Bookman Old Style" w:hAnsi="Bookman Old Style" w:cs="Times New Roman"/>
                <w:b w:val="0"/>
                <w:bCs w:val="0"/>
                <w:lang w:val="fi-FI"/>
              </w:rPr>
              <w:t>1</w:t>
            </w:r>
          </w:p>
          <w:p w:rsidR="00FC602A" w:rsidRPr="008B5A4D" w:rsidRDefault="00FC602A" w:rsidP="00D73380">
            <w:pPr>
              <w:pStyle w:val="ListParagraph"/>
              <w:numPr>
                <w:ilvl w:val="0"/>
                <w:numId w:val="163"/>
              </w:numPr>
              <w:tabs>
                <w:tab w:val="left" w:pos="434"/>
                <w:tab w:val="left" w:pos="1418"/>
                <w:tab w:val="left" w:pos="1800"/>
              </w:tabs>
              <w:spacing w:before="120" w:after="120"/>
              <w:ind w:left="434" w:right="-4" w:hanging="540"/>
              <w:jc w:val="both"/>
              <w:rPr>
                <w:rFonts w:ascii="Bookman Old Style" w:hAnsi="Bookman Old Style" w:cs="Times New Roman"/>
              </w:rPr>
            </w:pPr>
            <w:r w:rsidRPr="008B5A4D">
              <w:rPr>
                <w:rFonts w:ascii="Bookman Old Style" w:hAnsi="Bookman Old Style" w:cs="Times New Roman"/>
              </w:rPr>
              <w:t>Kaw</w:t>
            </w:r>
            <w:r w:rsidR="0072598E" w:rsidRPr="008B5A4D">
              <w:rPr>
                <w:rFonts w:ascii="Bookman Old Style" w:hAnsi="Bookman Old Style" w:cs="Times New Roman"/>
              </w:rPr>
              <w:t>a</w:t>
            </w:r>
            <w:r w:rsidRPr="008B5A4D">
              <w:rPr>
                <w:rFonts w:ascii="Bookman Old Style" w:hAnsi="Bookman Old Style" w:cs="Times New Roman"/>
              </w:rPr>
              <w:t xml:space="preserve">san rawan letusan gunung berapi, sebagaimana dimaksud dalam Pasal </w:t>
            </w:r>
            <w:r w:rsidR="003230F0" w:rsidRPr="008B5A4D">
              <w:rPr>
                <w:rFonts w:ascii="Bookman Old Style" w:hAnsi="Bookman Old Style" w:cs="Times New Roman"/>
                <w:lang w:val="fi-FI"/>
              </w:rPr>
              <w:t>39</w:t>
            </w:r>
            <w:r w:rsidRPr="008B5A4D">
              <w:rPr>
                <w:rFonts w:ascii="Bookman Old Style" w:hAnsi="Bookman Old Style" w:cs="Times New Roman"/>
              </w:rPr>
              <w:t xml:space="preserve"> ayat (</w:t>
            </w:r>
            <w:r w:rsidR="00606362" w:rsidRPr="008B5A4D">
              <w:rPr>
                <w:rFonts w:ascii="Bookman Old Style" w:hAnsi="Bookman Old Style" w:cs="Times New Roman"/>
              </w:rPr>
              <w:t>3</w:t>
            </w:r>
            <w:r w:rsidRPr="008B5A4D">
              <w:rPr>
                <w:rFonts w:ascii="Bookman Old Style" w:hAnsi="Bookman Old Style" w:cs="Times New Roman"/>
              </w:rPr>
              <w:t xml:space="preserve">) huruf </w:t>
            </w:r>
            <w:r w:rsidR="00606362" w:rsidRPr="008B5A4D">
              <w:rPr>
                <w:rFonts w:ascii="Bookman Old Style" w:hAnsi="Bookman Old Style" w:cs="Times New Roman"/>
              </w:rPr>
              <w:t>a</w:t>
            </w:r>
            <w:r w:rsidRPr="008B5A4D">
              <w:rPr>
                <w:rFonts w:ascii="Bookman Old Style" w:hAnsi="Bookman Old Style" w:cs="Times New Roman"/>
              </w:rPr>
              <w:t>, adalah kawasan berada di sekitar kawah atau kaldera Gunung Batur dan/atau kawasan di sekitar Gunug Batur yang sering terlanda awan panas, aliran lava, aliran lahar lontaran atau guguran batu pijar dan /atau aliran gas beracun.</w:t>
            </w:r>
          </w:p>
          <w:p w:rsidR="00FC602A" w:rsidRPr="008B5A4D" w:rsidRDefault="00FC602A" w:rsidP="00D73380">
            <w:pPr>
              <w:pStyle w:val="ListParagraph"/>
              <w:numPr>
                <w:ilvl w:val="0"/>
                <w:numId w:val="163"/>
              </w:numPr>
              <w:tabs>
                <w:tab w:val="left" w:pos="434"/>
                <w:tab w:val="left" w:pos="1418"/>
                <w:tab w:val="left" w:pos="1800"/>
              </w:tabs>
              <w:spacing w:before="120"/>
              <w:ind w:left="446" w:hanging="547"/>
              <w:jc w:val="both"/>
              <w:rPr>
                <w:rFonts w:ascii="Bookman Old Style" w:hAnsi="Bookman Old Style" w:cs="Times New Roman"/>
              </w:rPr>
            </w:pPr>
            <w:r w:rsidRPr="008B5A4D">
              <w:rPr>
                <w:rFonts w:ascii="Bookman Old Style" w:hAnsi="Bookman Old Style" w:cs="Times New Roman"/>
              </w:rPr>
              <w:t>Kawasan rawan letusan gunung berapi, sebagaimana dimaksud pada ayat (1), dibagi menjadi tiga zona, meliputi :</w:t>
            </w:r>
          </w:p>
          <w:p w:rsidR="0092550E" w:rsidRPr="008B5A4D" w:rsidRDefault="0092550E" w:rsidP="00D73380">
            <w:pPr>
              <w:pStyle w:val="ListParagraph"/>
              <w:numPr>
                <w:ilvl w:val="0"/>
                <w:numId w:val="164"/>
              </w:numPr>
              <w:tabs>
                <w:tab w:val="left" w:pos="434"/>
                <w:tab w:val="left" w:pos="884"/>
                <w:tab w:val="left" w:pos="1800"/>
              </w:tabs>
              <w:ind w:hanging="1008"/>
              <w:jc w:val="both"/>
              <w:rPr>
                <w:rFonts w:ascii="Bookman Old Style" w:hAnsi="Bookman Old Style" w:cs="Times New Roman"/>
              </w:rPr>
            </w:pPr>
            <w:r w:rsidRPr="008B5A4D">
              <w:rPr>
                <w:rFonts w:ascii="Bookman Old Style" w:hAnsi="Bookman Old Style" w:cs="Times New Roman"/>
              </w:rPr>
              <w:t>kawasan rawan bencana I atau daerah waspada</w:t>
            </w:r>
            <w:r w:rsidR="009B5F65" w:rsidRPr="008B5A4D">
              <w:rPr>
                <w:rFonts w:ascii="Bookman Old Style" w:hAnsi="Bookman Old Style" w:cs="Times New Roman"/>
                <w:lang w:val="en-US"/>
              </w:rPr>
              <w:t>;</w:t>
            </w:r>
          </w:p>
          <w:p w:rsidR="0092550E" w:rsidRPr="008B5A4D" w:rsidRDefault="0092550E" w:rsidP="00D73380">
            <w:pPr>
              <w:pStyle w:val="ListParagraph"/>
              <w:numPr>
                <w:ilvl w:val="0"/>
                <w:numId w:val="164"/>
              </w:numPr>
              <w:tabs>
                <w:tab w:val="left" w:pos="434"/>
                <w:tab w:val="left" w:pos="884"/>
                <w:tab w:val="left" w:pos="1800"/>
              </w:tabs>
              <w:ind w:hanging="1008"/>
              <w:jc w:val="both"/>
              <w:rPr>
                <w:rFonts w:ascii="Bookman Old Style" w:hAnsi="Bookman Old Style" w:cs="Times New Roman"/>
              </w:rPr>
            </w:pPr>
            <w:r w:rsidRPr="008B5A4D">
              <w:rPr>
                <w:rFonts w:ascii="Bookman Old Style" w:hAnsi="Bookman Old Style" w:cs="Times New Roman"/>
                <w:lang w:val="es-ES"/>
              </w:rPr>
              <w:t>k</w:t>
            </w:r>
            <w:r w:rsidRPr="008B5A4D">
              <w:rPr>
                <w:rFonts w:ascii="Bookman Old Style" w:hAnsi="Bookman Old Style" w:cs="Times New Roman"/>
              </w:rPr>
              <w:t>awasan rawan bencana II atau daerah bahaya</w:t>
            </w:r>
            <w:r w:rsidRPr="008B5A4D">
              <w:rPr>
                <w:rFonts w:ascii="Bookman Old Style" w:hAnsi="Bookman Old Style" w:cs="Times New Roman"/>
                <w:lang w:val="es-ES"/>
              </w:rPr>
              <w:t>;dan</w:t>
            </w:r>
            <w:r w:rsidRPr="008B5A4D">
              <w:rPr>
                <w:rFonts w:ascii="Bookman Old Style" w:hAnsi="Bookman Old Style" w:cs="Times New Roman"/>
              </w:rPr>
              <w:t xml:space="preserve"> </w:t>
            </w:r>
          </w:p>
          <w:p w:rsidR="00FC602A" w:rsidRPr="008B5A4D" w:rsidRDefault="00D573C3" w:rsidP="00D73380">
            <w:pPr>
              <w:pStyle w:val="ListParagraph"/>
              <w:numPr>
                <w:ilvl w:val="0"/>
                <w:numId w:val="164"/>
              </w:numPr>
              <w:tabs>
                <w:tab w:val="left" w:pos="434"/>
                <w:tab w:val="left" w:pos="884"/>
                <w:tab w:val="left" w:pos="1800"/>
              </w:tabs>
              <w:ind w:hanging="1008"/>
              <w:jc w:val="both"/>
              <w:rPr>
                <w:rFonts w:ascii="Bookman Old Style" w:hAnsi="Bookman Old Style" w:cs="Times New Roman"/>
              </w:rPr>
            </w:pPr>
            <w:r w:rsidRPr="008B5A4D">
              <w:rPr>
                <w:rFonts w:ascii="Bookman Old Style" w:hAnsi="Bookman Old Style" w:cs="Times New Roman"/>
              </w:rPr>
              <w:t>k</w:t>
            </w:r>
            <w:r w:rsidR="00FC602A" w:rsidRPr="008B5A4D">
              <w:rPr>
                <w:rFonts w:ascii="Bookman Old Style" w:hAnsi="Bookman Old Style" w:cs="Times New Roman"/>
              </w:rPr>
              <w:t>awasan rawan bencana III atau daerah terlarang</w:t>
            </w:r>
            <w:r w:rsidR="009B5F65" w:rsidRPr="008B5A4D">
              <w:rPr>
                <w:rFonts w:ascii="Bookman Old Style" w:hAnsi="Bookman Old Style" w:cs="Times New Roman"/>
                <w:lang w:val="en-US"/>
              </w:rPr>
              <w:t>.</w:t>
            </w:r>
          </w:p>
          <w:p w:rsidR="0092550E" w:rsidRPr="008B5A4D" w:rsidRDefault="0092550E" w:rsidP="00D73380">
            <w:pPr>
              <w:pStyle w:val="ListParagraph"/>
              <w:numPr>
                <w:ilvl w:val="0"/>
                <w:numId w:val="163"/>
              </w:numPr>
              <w:tabs>
                <w:tab w:val="left" w:pos="434"/>
                <w:tab w:val="num" w:pos="884"/>
                <w:tab w:val="left" w:pos="1418"/>
                <w:tab w:val="left" w:pos="1800"/>
              </w:tabs>
              <w:spacing w:before="120"/>
              <w:ind w:left="446" w:hanging="547"/>
              <w:jc w:val="both"/>
              <w:rPr>
                <w:rFonts w:ascii="Bookman Old Style" w:hAnsi="Bookman Old Style" w:cs="Arial"/>
              </w:rPr>
            </w:pPr>
            <w:r w:rsidRPr="008B5A4D">
              <w:rPr>
                <w:rFonts w:ascii="Bookman Old Style" w:hAnsi="Bookman Old Style" w:cs="Times New Roman"/>
              </w:rPr>
              <w:t xml:space="preserve">Kawasan rawan bencana I atau daerah waspada, sebagaimana dimaksud pada ayat (2) huruf a, sebarannya mencakup kawasan antara batas kaldera II sampai batas Kaldera I mencakup kawasan kaldera Batur dengan radius  </w:t>
            </w:r>
            <w:r w:rsidR="009B0F51" w:rsidRPr="008B5A4D">
              <w:rPr>
                <w:rFonts w:ascii="Bookman Old Style" w:hAnsi="Bookman Old Style" w:cs="Times New Roman"/>
              </w:rPr>
              <w:t xml:space="preserve">kurang lebih </w:t>
            </w:r>
            <w:r w:rsidRPr="008B5A4D">
              <w:rPr>
                <w:rFonts w:ascii="Bookman Old Style" w:hAnsi="Bookman Old Style" w:cs="Times New Roman"/>
              </w:rPr>
              <w:t xml:space="preserve">6 </w:t>
            </w:r>
            <w:r w:rsidR="00E770DB" w:rsidRPr="008B5A4D">
              <w:rPr>
                <w:rFonts w:ascii="Bookman Old Style" w:hAnsi="Bookman Old Style" w:cs="Times New Roman"/>
              </w:rPr>
              <w:t xml:space="preserve">(enam) </w:t>
            </w:r>
            <w:r w:rsidR="009B0F51" w:rsidRPr="008B5A4D">
              <w:rPr>
                <w:rFonts w:ascii="Bookman Old Style" w:hAnsi="Bookman Old Style" w:cs="Times New Roman"/>
              </w:rPr>
              <w:t>k</w:t>
            </w:r>
            <w:r w:rsidRPr="008B5A4D">
              <w:rPr>
                <w:rFonts w:ascii="Bookman Old Style" w:hAnsi="Bookman Old Style" w:cs="Times New Roman"/>
              </w:rPr>
              <w:t xml:space="preserve">m dari </w:t>
            </w:r>
            <w:r w:rsidR="00001481" w:rsidRPr="008B5A4D">
              <w:rPr>
                <w:rFonts w:ascii="Bookman Old Style" w:hAnsi="Bookman Old Style" w:cs="Times New Roman"/>
              </w:rPr>
              <w:t xml:space="preserve">pusat letusan </w:t>
            </w:r>
            <w:r w:rsidRPr="008B5A4D">
              <w:rPr>
                <w:rFonts w:ascii="Bookman Old Style" w:hAnsi="Bookman Old Style" w:cs="Times New Roman"/>
              </w:rPr>
              <w:t xml:space="preserve">Gunung Batur; </w:t>
            </w:r>
          </w:p>
          <w:p w:rsidR="00FC602A" w:rsidRPr="008B5A4D" w:rsidRDefault="00FC602A" w:rsidP="00D73380">
            <w:pPr>
              <w:pStyle w:val="ListParagraph"/>
              <w:numPr>
                <w:ilvl w:val="0"/>
                <w:numId w:val="163"/>
              </w:numPr>
              <w:tabs>
                <w:tab w:val="left" w:pos="434"/>
                <w:tab w:val="num" w:pos="884"/>
                <w:tab w:val="left" w:pos="1418"/>
                <w:tab w:val="left" w:pos="1800"/>
              </w:tabs>
              <w:spacing w:before="120"/>
              <w:ind w:left="446" w:hanging="547"/>
              <w:jc w:val="both"/>
              <w:rPr>
                <w:rFonts w:ascii="Bookman Old Style" w:hAnsi="Bookman Old Style" w:cs="Times New Roman"/>
              </w:rPr>
            </w:pPr>
            <w:r w:rsidRPr="008B5A4D">
              <w:rPr>
                <w:rFonts w:ascii="Bookman Old Style" w:hAnsi="Bookman Old Style" w:cs="Times New Roman"/>
              </w:rPr>
              <w:t xml:space="preserve">Kawasan </w:t>
            </w:r>
            <w:r w:rsidR="00031692" w:rsidRPr="008B5A4D">
              <w:rPr>
                <w:rFonts w:ascii="Bookman Old Style" w:hAnsi="Bookman Old Style" w:cs="Times New Roman"/>
              </w:rPr>
              <w:t xml:space="preserve"> </w:t>
            </w:r>
            <w:r w:rsidRPr="008B5A4D">
              <w:rPr>
                <w:rFonts w:ascii="Bookman Old Style" w:hAnsi="Bookman Old Style" w:cs="Times New Roman"/>
              </w:rPr>
              <w:t>rawan bencana II atau daerah bahaya, sebagaimana dimaksud pada ayat (2) huruf b, sebaran</w:t>
            </w:r>
            <w:r w:rsidR="00031692" w:rsidRPr="008B5A4D">
              <w:rPr>
                <w:rFonts w:ascii="Bookman Old Style" w:hAnsi="Bookman Old Style" w:cs="Times New Roman"/>
              </w:rPr>
              <w:t xml:space="preserve">nya mencakup </w:t>
            </w:r>
            <w:r w:rsidRPr="008B5A4D">
              <w:rPr>
                <w:rFonts w:ascii="Bookman Old Style" w:hAnsi="Bookman Old Style" w:cs="Times New Roman"/>
              </w:rPr>
              <w:t xml:space="preserve"> </w:t>
            </w:r>
            <w:r w:rsidR="00031692" w:rsidRPr="008B5A4D">
              <w:rPr>
                <w:rFonts w:ascii="Bookman Old Style" w:hAnsi="Bookman Old Style" w:cs="Times New Roman"/>
              </w:rPr>
              <w:t xml:space="preserve">kawasan </w:t>
            </w:r>
            <w:r w:rsidRPr="008B5A4D">
              <w:rPr>
                <w:rFonts w:ascii="Bookman Old Style" w:hAnsi="Bookman Old Style" w:cs="Times New Roman"/>
              </w:rPr>
              <w:t xml:space="preserve">kaki Gunung Batur sebelah utara, timur laut dan timur hingga berbatasan dengan dinding </w:t>
            </w:r>
            <w:r w:rsidRPr="008B5A4D">
              <w:rPr>
                <w:rFonts w:ascii="Bookman Old Style" w:hAnsi="Bookman Old Style" w:cs="Times New Roman"/>
              </w:rPr>
              <w:lastRenderedPageBreak/>
              <w:t xml:space="preserve">kaldera dalam Batur dan Danau Batur  dengan perkiraan luas dengan jari-jari </w:t>
            </w:r>
            <w:r w:rsidR="009B0F51" w:rsidRPr="008B5A4D">
              <w:rPr>
                <w:rFonts w:ascii="Bookman Old Style" w:hAnsi="Bookman Old Style" w:cs="Times New Roman"/>
              </w:rPr>
              <w:t xml:space="preserve">kurang lebih </w:t>
            </w:r>
            <w:r w:rsidRPr="008B5A4D">
              <w:rPr>
                <w:rFonts w:ascii="Bookman Old Style" w:hAnsi="Bookman Old Style" w:cs="Times New Roman"/>
              </w:rPr>
              <w:t xml:space="preserve">3 </w:t>
            </w:r>
            <w:r w:rsidR="00E770DB" w:rsidRPr="008B5A4D">
              <w:rPr>
                <w:rFonts w:ascii="Bookman Old Style" w:hAnsi="Bookman Old Style" w:cs="Times New Roman"/>
              </w:rPr>
              <w:t xml:space="preserve">(tiga) </w:t>
            </w:r>
            <w:r w:rsidRPr="008B5A4D">
              <w:rPr>
                <w:rFonts w:ascii="Bookman Old Style" w:hAnsi="Bookman Old Style" w:cs="Times New Roman"/>
              </w:rPr>
              <w:t>km dari puncak Gunung Batur yang sangat tergantu</w:t>
            </w:r>
            <w:r w:rsidR="002A083A" w:rsidRPr="008B5A4D">
              <w:rPr>
                <w:rFonts w:ascii="Bookman Old Style" w:hAnsi="Bookman Old Style" w:cs="Times New Roman"/>
              </w:rPr>
              <w:t>ng letusan gunung api tersebut,</w:t>
            </w:r>
            <w:r w:rsidR="00CF1996" w:rsidRPr="008B5A4D">
              <w:rPr>
                <w:rFonts w:ascii="Bookman Old Style" w:hAnsi="Bookman Old Style" w:cs="Times New Roman"/>
              </w:rPr>
              <w:t xml:space="preserve"> </w:t>
            </w:r>
            <w:r w:rsidRPr="008B5A4D">
              <w:rPr>
                <w:rFonts w:ascii="Bookman Old Style" w:hAnsi="Bookman Old Style" w:cs="Times New Roman"/>
              </w:rPr>
              <w:t xml:space="preserve">termasuk didalamnya Desa Songan A dan Desa Songan B. </w:t>
            </w:r>
          </w:p>
          <w:p w:rsidR="0092550E" w:rsidRPr="008B5A4D" w:rsidRDefault="0092550E" w:rsidP="00D73380">
            <w:pPr>
              <w:pStyle w:val="ListParagraph"/>
              <w:numPr>
                <w:ilvl w:val="0"/>
                <w:numId w:val="163"/>
              </w:numPr>
              <w:tabs>
                <w:tab w:val="left" w:pos="434"/>
                <w:tab w:val="left" w:pos="1418"/>
                <w:tab w:val="left" w:pos="1800"/>
              </w:tabs>
              <w:spacing w:before="120"/>
              <w:ind w:left="446" w:hanging="547"/>
              <w:jc w:val="both"/>
              <w:rPr>
                <w:rFonts w:ascii="Bookman Old Style" w:hAnsi="Bookman Old Style" w:cs="Times New Roman"/>
              </w:rPr>
            </w:pPr>
            <w:r w:rsidRPr="008B5A4D">
              <w:rPr>
                <w:rFonts w:ascii="Bookman Old Style" w:hAnsi="Bookman Old Style" w:cs="Times New Roman"/>
              </w:rPr>
              <w:t xml:space="preserve">Kawasan rawan bencana III atau daerah terlarang, sebagaimana dimaksud pada ayat (2) huruf c,  sebarannya mencakup kawasan Gunung Batur di bagian puncak, lereng bagian tenggara, selatan, barat daya, barat dan barat laut dengan perkiraan luas </w:t>
            </w:r>
            <w:r w:rsidR="009B0F51" w:rsidRPr="008B5A4D">
              <w:rPr>
                <w:rFonts w:ascii="Bookman Old Style" w:hAnsi="Bookman Old Style" w:cs="Times New Roman"/>
              </w:rPr>
              <w:t xml:space="preserve">kurang lebih </w:t>
            </w:r>
            <w:r w:rsidRPr="008B5A4D">
              <w:rPr>
                <w:rFonts w:ascii="Bookman Old Style" w:hAnsi="Bookman Old Style" w:cs="Times New Roman"/>
              </w:rPr>
              <w:t xml:space="preserve">33,6 </w:t>
            </w:r>
            <w:r w:rsidR="009B0F51" w:rsidRPr="008B5A4D">
              <w:rPr>
                <w:rFonts w:ascii="Bookman Old Style" w:hAnsi="Bookman Old Style" w:cs="Times New Roman"/>
              </w:rPr>
              <w:t>(tiga puluh tiga koma enam) k</w:t>
            </w:r>
            <w:r w:rsidRPr="008B5A4D">
              <w:rPr>
                <w:rFonts w:ascii="Bookman Old Style" w:hAnsi="Bookman Old Style" w:cs="Times New Roman"/>
              </w:rPr>
              <w:t>m</w:t>
            </w:r>
            <w:r w:rsidRPr="008B5A4D">
              <w:rPr>
                <w:rFonts w:ascii="Bookman Old Style" w:hAnsi="Bookman Old Style" w:cs="Times New Roman"/>
                <w:vertAlign w:val="superscript"/>
              </w:rPr>
              <w:t>2</w:t>
            </w:r>
            <w:r w:rsidR="00E770DB" w:rsidRPr="008B5A4D">
              <w:rPr>
                <w:rFonts w:ascii="Bookman Old Style" w:hAnsi="Bookman Old Style" w:cs="Times New Roman"/>
                <w:vertAlign w:val="superscript"/>
              </w:rPr>
              <w:t xml:space="preserve"> </w:t>
            </w:r>
            <w:r w:rsidR="00E770DB" w:rsidRPr="008B5A4D">
              <w:rPr>
                <w:rFonts w:ascii="Bookman Old Style" w:hAnsi="Bookman Old Style" w:cs="Times New Roman"/>
              </w:rPr>
              <w:t>s</w:t>
            </w:r>
            <w:r w:rsidRPr="008B5A4D">
              <w:rPr>
                <w:rFonts w:ascii="Bookman Old Style" w:hAnsi="Bookman Old Style" w:cs="Times New Roman"/>
              </w:rPr>
              <w:t>edangkan kampung / desa yang terkena / termasuk didalamnya yaitu Toya Bungkah, Seked, Yeh Mampeh, Pangkung Kucing, Latengaya</w:t>
            </w:r>
            <w:r w:rsidR="00E770DB" w:rsidRPr="008B5A4D">
              <w:rPr>
                <w:rFonts w:ascii="Bookman Old Style" w:hAnsi="Bookman Old Style" w:cs="Times New Roman"/>
              </w:rPr>
              <w:t>,</w:t>
            </w:r>
            <w:r w:rsidRPr="008B5A4D">
              <w:rPr>
                <w:rFonts w:ascii="Bookman Old Style" w:hAnsi="Bookman Old Style" w:cs="Times New Roman"/>
              </w:rPr>
              <w:t xml:space="preserve"> dan Tamansari; dan</w:t>
            </w:r>
          </w:p>
          <w:p w:rsidR="00FC602A" w:rsidRPr="008B5A4D" w:rsidRDefault="00FC602A" w:rsidP="00D73380">
            <w:pPr>
              <w:pStyle w:val="ListParagraph"/>
              <w:numPr>
                <w:ilvl w:val="0"/>
                <w:numId w:val="163"/>
              </w:numPr>
              <w:tabs>
                <w:tab w:val="left" w:pos="434"/>
                <w:tab w:val="num" w:pos="884"/>
                <w:tab w:val="num" w:pos="1080"/>
                <w:tab w:val="left" w:pos="1418"/>
                <w:tab w:val="left" w:pos="1800"/>
              </w:tabs>
              <w:spacing w:before="120"/>
              <w:ind w:left="446" w:hanging="547"/>
              <w:jc w:val="both"/>
              <w:rPr>
                <w:rFonts w:ascii="Bookman Old Style" w:hAnsi="Bookman Old Style" w:cs="Arial"/>
              </w:rPr>
            </w:pPr>
            <w:r w:rsidRPr="008B5A4D">
              <w:rPr>
                <w:rFonts w:ascii="Bookman Old Style" w:hAnsi="Bookman Old Style" w:cs="Times New Roman"/>
              </w:rPr>
              <w:t xml:space="preserve">Kawasan </w:t>
            </w:r>
            <w:r w:rsidR="00031692" w:rsidRPr="008B5A4D">
              <w:rPr>
                <w:rFonts w:ascii="Bookman Old Style" w:hAnsi="Bookman Old Style" w:cs="Times New Roman"/>
              </w:rPr>
              <w:t xml:space="preserve"> </w:t>
            </w:r>
            <w:r w:rsidRPr="008B5A4D">
              <w:rPr>
                <w:rFonts w:ascii="Bookman Old Style" w:hAnsi="Bookman Old Style" w:cs="Times New Roman"/>
              </w:rPr>
              <w:t xml:space="preserve">rawan gempa bumi, sebagaimana dimaksud dalam Pasal </w:t>
            </w:r>
            <w:r w:rsidR="003230F0" w:rsidRPr="008B5A4D">
              <w:rPr>
                <w:rFonts w:ascii="Bookman Old Style" w:hAnsi="Bookman Old Style" w:cs="Times New Roman"/>
                <w:lang w:val="en-US"/>
              </w:rPr>
              <w:t>39</w:t>
            </w:r>
            <w:r w:rsidRPr="008B5A4D">
              <w:rPr>
                <w:rFonts w:ascii="Bookman Old Style" w:hAnsi="Bookman Old Style" w:cs="Times New Roman"/>
              </w:rPr>
              <w:t xml:space="preserve"> ayat (3) huruf b, </w:t>
            </w:r>
            <w:r w:rsidR="00F17711" w:rsidRPr="008B5A4D">
              <w:rPr>
                <w:rFonts w:ascii="Bookman Old Style" w:hAnsi="Bookman Old Style" w:cs="Times New Roman"/>
              </w:rPr>
              <w:t xml:space="preserve">di wilayah kabupaten </w:t>
            </w:r>
            <w:r w:rsidRPr="008B5A4D">
              <w:rPr>
                <w:rFonts w:ascii="Bookman Old Style" w:hAnsi="Bookman Old Style" w:cs="Times New Roman"/>
              </w:rPr>
              <w:t xml:space="preserve">berdasarkan sejarah kegempaan yang ada termasuk dalam </w:t>
            </w:r>
            <w:r w:rsidR="00F17711" w:rsidRPr="008B5A4D">
              <w:rPr>
                <w:rFonts w:ascii="Bookman Old Style" w:hAnsi="Bookman Old Style" w:cs="Times New Roman"/>
              </w:rPr>
              <w:t>k</w:t>
            </w:r>
            <w:r w:rsidRPr="008B5A4D">
              <w:rPr>
                <w:rFonts w:ascii="Bookman Old Style" w:hAnsi="Bookman Old Style" w:cs="Times New Roman"/>
              </w:rPr>
              <w:t xml:space="preserve">awasan rawan bencana gempa bumi menengah, kecuali gempa setempat terkait letusan gunung berapi batur yang berupa gempa vulkanik. </w:t>
            </w:r>
          </w:p>
          <w:p w:rsidR="00FC602A" w:rsidRPr="008B5A4D" w:rsidRDefault="00FC602A" w:rsidP="00D73380">
            <w:pPr>
              <w:pStyle w:val="ListParagraph"/>
              <w:numPr>
                <w:ilvl w:val="0"/>
                <w:numId w:val="163"/>
              </w:numPr>
              <w:tabs>
                <w:tab w:val="left" w:pos="434"/>
                <w:tab w:val="left" w:pos="1418"/>
                <w:tab w:val="left" w:pos="1800"/>
              </w:tabs>
              <w:spacing w:before="120" w:after="120"/>
              <w:ind w:left="446" w:hanging="547"/>
              <w:jc w:val="both"/>
              <w:rPr>
                <w:rFonts w:ascii="Bookman Old Style" w:hAnsi="Bookman Old Style" w:cs="Arial"/>
              </w:rPr>
            </w:pPr>
            <w:r w:rsidRPr="008B5A4D">
              <w:rPr>
                <w:rFonts w:ascii="Bookman Old Style" w:hAnsi="Bookman Old Style" w:cs="Times New Roman"/>
              </w:rPr>
              <w:t xml:space="preserve">Kawasan rawan gerakan tanah, sebagaimana dimaksud dalam Pasal </w:t>
            </w:r>
            <w:r w:rsidR="003230F0" w:rsidRPr="008B5A4D">
              <w:rPr>
                <w:rFonts w:ascii="Bookman Old Style" w:hAnsi="Bookman Old Style" w:cs="Times New Roman"/>
                <w:lang w:val="en-US"/>
              </w:rPr>
              <w:t>39</w:t>
            </w:r>
            <w:r w:rsidRPr="008B5A4D">
              <w:rPr>
                <w:rFonts w:ascii="Bookman Old Style" w:hAnsi="Bookman Old Style" w:cs="Times New Roman"/>
              </w:rPr>
              <w:t xml:space="preserve"> ayat (3) huruf c, </w:t>
            </w:r>
            <w:r w:rsidR="00826A21" w:rsidRPr="008B5A4D">
              <w:rPr>
                <w:rFonts w:ascii="Bookman Old Style" w:hAnsi="Bookman Old Style" w:cs="Times New Roman"/>
              </w:rPr>
              <w:t xml:space="preserve">yang sebarannya dominan </w:t>
            </w:r>
            <w:r w:rsidRPr="008B5A4D">
              <w:rPr>
                <w:rFonts w:ascii="Bookman Old Style" w:hAnsi="Bookman Old Style" w:cs="Times New Roman"/>
              </w:rPr>
              <w:t>di seluruh dinding Kaldera Gunung Batur.</w:t>
            </w:r>
          </w:p>
          <w:p w:rsidR="00FC602A" w:rsidRPr="008B5A4D" w:rsidRDefault="00FC602A" w:rsidP="00D73380">
            <w:pPr>
              <w:pStyle w:val="ListParagraph"/>
              <w:numPr>
                <w:ilvl w:val="0"/>
                <w:numId w:val="163"/>
              </w:numPr>
              <w:tabs>
                <w:tab w:val="left" w:pos="434"/>
                <w:tab w:val="left" w:pos="993"/>
                <w:tab w:val="left" w:pos="1418"/>
                <w:tab w:val="left" w:pos="1800"/>
              </w:tabs>
              <w:spacing w:before="120" w:after="120"/>
              <w:ind w:left="446" w:hanging="547"/>
              <w:jc w:val="both"/>
              <w:rPr>
                <w:rFonts w:ascii="Bookman Old Style" w:hAnsi="Bookman Old Style" w:cs="Times New Roman"/>
              </w:rPr>
            </w:pPr>
            <w:r w:rsidRPr="008B5A4D">
              <w:rPr>
                <w:rFonts w:ascii="Bookman Old Style" w:hAnsi="Bookman Old Style" w:cs="Times New Roman"/>
              </w:rPr>
              <w:t xml:space="preserve">Kawasan rawan bahaya gas beracun, sebagaimana dimaksud dalam Pasal </w:t>
            </w:r>
            <w:r w:rsidR="003230F0" w:rsidRPr="008B5A4D">
              <w:rPr>
                <w:rFonts w:ascii="Bookman Old Style" w:hAnsi="Bookman Old Style" w:cs="Times New Roman"/>
                <w:lang w:val="en-US"/>
              </w:rPr>
              <w:t>39</w:t>
            </w:r>
            <w:r w:rsidRPr="008B5A4D">
              <w:rPr>
                <w:rFonts w:ascii="Bookman Old Style" w:hAnsi="Bookman Old Style" w:cs="Times New Roman"/>
              </w:rPr>
              <w:t xml:space="preserve"> ayat (3) huruf </w:t>
            </w:r>
            <w:r w:rsidR="001E3014" w:rsidRPr="008B5A4D">
              <w:rPr>
                <w:rFonts w:ascii="Bookman Old Style" w:hAnsi="Bookman Old Style" w:cs="Times New Roman"/>
              </w:rPr>
              <w:t>d</w:t>
            </w:r>
            <w:r w:rsidR="002A083A" w:rsidRPr="008B5A4D">
              <w:rPr>
                <w:rFonts w:ascii="Bookman Old Style" w:hAnsi="Bookman Old Style" w:cs="Times New Roman"/>
              </w:rPr>
              <w:t xml:space="preserve">, </w:t>
            </w:r>
            <w:r w:rsidR="00826A21" w:rsidRPr="008B5A4D">
              <w:rPr>
                <w:rFonts w:ascii="Bookman Old Style" w:hAnsi="Bookman Old Style" w:cs="Times New Roman"/>
              </w:rPr>
              <w:t xml:space="preserve">tersebar </w:t>
            </w:r>
            <w:r w:rsidR="002A083A" w:rsidRPr="008B5A4D">
              <w:rPr>
                <w:rFonts w:ascii="Bookman Old Style" w:hAnsi="Bookman Old Style" w:cs="Times New Roman"/>
              </w:rPr>
              <w:t xml:space="preserve"> </w:t>
            </w:r>
            <w:r w:rsidR="00826A21" w:rsidRPr="008B5A4D">
              <w:rPr>
                <w:rFonts w:ascii="Bookman Old Style" w:hAnsi="Bookman Old Style" w:cs="Times New Roman"/>
              </w:rPr>
              <w:t xml:space="preserve">di kawasan sekitar </w:t>
            </w:r>
            <w:r w:rsidR="002A083A" w:rsidRPr="008B5A4D">
              <w:rPr>
                <w:rFonts w:ascii="Bookman Old Style" w:hAnsi="Bookman Old Style" w:cs="Times New Roman"/>
              </w:rPr>
              <w:t>kawah/</w:t>
            </w:r>
            <w:r w:rsidRPr="008B5A4D">
              <w:rPr>
                <w:rFonts w:ascii="Bookman Old Style" w:hAnsi="Bookman Old Style" w:cs="Times New Roman"/>
              </w:rPr>
              <w:t>kaldera gunung berapi Gunung Berapi Batur.</w:t>
            </w:r>
          </w:p>
          <w:p w:rsidR="009F0716" w:rsidRPr="008B5A4D" w:rsidRDefault="009F0716" w:rsidP="00D73380">
            <w:pPr>
              <w:pStyle w:val="ListParagraph"/>
              <w:numPr>
                <w:ilvl w:val="0"/>
                <w:numId w:val="163"/>
              </w:numPr>
              <w:tabs>
                <w:tab w:val="left" w:pos="434"/>
                <w:tab w:val="left" w:pos="993"/>
                <w:tab w:val="left" w:pos="1418"/>
                <w:tab w:val="left" w:pos="1800"/>
              </w:tabs>
              <w:spacing w:before="120" w:after="120"/>
              <w:ind w:left="446" w:hanging="547"/>
              <w:jc w:val="both"/>
              <w:rPr>
                <w:rFonts w:ascii="Bookman Old Style" w:hAnsi="Bookman Old Style" w:cs="Times New Roman"/>
              </w:rPr>
            </w:pPr>
            <w:r w:rsidRPr="008B5A4D">
              <w:rPr>
                <w:rFonts w:ascii="Bookman Old Style" w:hAnsi="Bookman Old Style" w:cs="Times New Roman"/>
              </w:rPr>
              <w:t>Peta kawasan rawan letusan gunung berapi dan kawasan rawan gerakan tanah sebagaimana dimaksud pada ayat (2) dan ayat</w:t>
            </w:r>
            <w:r w:rsidR="00E770DB" w:rsidRPr="008B5A4D">
              <w:rPr>
                <w:rFonts w:ascii="Bookman Old Style" w:hAnsi="Bookman Old Style" w:cs="Times New Roman"/>
              </w:rPr>
              <w:t xml:space="preserve"> </w:t>
            </w:r>
            <w:r w:rsidRPr="008B5A4D">
              <w:rPr>
                <w:rFonts w:ascii="Bookman Old Style" w:hAnsi="Bookman Old Style" w:cs="Times New Roman"/>
              </w:rPr>
              <w:t>(7)</w:t>
            </w:r>
            <w:r w:rsidR="00E770DB" w:rsidRPr="008B5A4D">
              <w:rPr>
                <w:rFonts w:ascii="Bookman Old Style" w:hAnsi="Bookman Old Style" w:cs="Times New Roman"/>
              </w:rPr>
              <w:t>,</w:t>
            </w:r>
            <w:r w:rsidRPr="008B5A4D">
              <w:rPr>
                <w:rFonts w:ascii="Bookman Old Style" w:hAnsi="Bookman Old Style" w:cs="Times New Roman"/>
              </w:rPr>
              <w:t xml:space="preserve"> tercantum dalam Lampiran X</w:t>
            </w:r>
            <w:r w:rsidR="00DE56E8" w:rsidRPr="008B5A4D">
              <w:rPr>
                <w:rFonts w:ascii="Bookman Old Style" w:hAnsi="Bookman Old Style" w:cs="Times New Roman"/>
              </w:rPr>
              <w:t>I</w:t>
            </w:r>
            <w:r w:rsidRPr="008B5A4D">
              <w:rPr>
                <w:rFonts w:ascii="Bookman Old Style" w:hAnsi="Bookman Old Style" w:cs="Times New Roman"/>
              </w:rPr>
              <w:t>I</w:t>
            </w:r>
            <w:r w:rsidR="007213AC" w:rsidRPr="008B5A4D">
              <w:rPr>
                <w:rFonts w:ascii="Bookman Old Style" w:hAnsi="Bookman Old Style" w:cs="Times New Roman"/>
              </w:rPr>
              <w:t>I</w:t>
            </w:r>
            <w:r w:rsidRPr="008B5A4D">
              <w:rPr>
                <w:rFonts w:ascii="Bookman Old Style" w:hAnsi="Bookman Old Style" w:cs="Times New Roman"/>
              </w:rPr>
              <w:t xml:space="preserve"> dan merupakan bagian yang tidak terpisahkan dari Peraturan Daerah ini.</w:t>
            </w:r>
          </w:p>
          <w:p w:rsidR="00031692" w:rsidRPr="008B5A4D" w:rsidRDefault="00FC602A" w:rsidP="00D73380">
            <w:pPr>
              <w:tabs>
                <w:tab w:val="left" w:pos="993"/>
              </w:tabs>
              <w:spacing w:before="240"/>
              <w:ind w:left="-14"/>
              <w:jc w:val="center"/>
              <w:rPr>
                <w:rFonts w:ascii="Bookman Old Style" w:hAnsi="Bookman Old Style" w:cs="Times New Roman"/>
              </w:rPr>
            </w:pPr>
            <w:r w:rsidRPr="008B5A4D">
              <w:rPr>
                <w:rFonts w:ascii="Bookman Old Style" w:hAnsi="Bookman Old Style" w:cs="Times New Roman"/>
              </w:rPr>
              <w:t xml:space="preserve">Kawasan Yang Memberikan Perlindungan </w:t>
            </w:r>
          </w:p>
          <w:p w:rsidR="00FC602A" w:rsidRPr="008B5A4D" w:rsidRDefault="00FC602A" w:rsidP="00D73380">
            <w:pPr>
              <w:tabs>
                <w:tab w:val="left" w:pos="993"/>
              </w:tabs>
              <w:ind w:left="-16" w:right="-4"/>
              <w:jc w:val="center"/>
              <w:rPr>
                <w:rFonts w:ascii="Bookman Old Style" w:hAnsi="Bookman Old Style" w:cs="Times New Roman"/>
              </w:rPr>
            </w:pPr>
            <w:r w:rsidRPr="008B5A4D">
              <w:rPr>
                <w:rFonts w:ascii="Bookman Old Style" w:hAnsi="Bookman Old Style" w:cs="Times New Roman"/>
              </w:rPr>
              <w:t>Terhadap Air Tanah</w:t>
            </w:r>
          </w:p>
          <w:p w:rsidR="00D374C7" w:rsidRPr="008B5A4D" w:rsidRDefault="00D374C7"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Pasal 4</w:t>
            </w:r>
            <w:r w:rsidR="00912C27" w:rsidRPr="008B5A4D">
              <w:rPr>
                <w:rFonts w:ascii="Bookman Old Style" w:hAnsi="Bookman Old Style" w:cs="Times New Roman"/>
                <w:b w:val="0"/>
                <w:bCs w:val="0"/>
                <w:lang w:val="en-US"/>
              </w:rPr>
              <w:t>2</w:t>
            </w:r>
          </w:p>
          <w:p w:rsidR="00D573C3" w:rsidRPr="008B5A4D" w:rsidRDefault="00FC602A" w:rsidP="00D73380">
            <w:pPr>
              <w:pStyle w:val="ListParagraph"/>
              <w:numPr>
                <w:ilvl w:val="0"/>
                <w:numId w:val="160"/>
              </w:numPr>
              <w:tabs>
                <w:tab w:val="clear" w:pos="720"/>
                <w:tab w:val="num" w:pos="524"/>
              </w:tabs>
              <w:ind w:left="524" w:right="-4" w:hanging="540"/>
              <w:jc w:val="both"/>
              <w:rPr>
                <w:rFonts w:ascii="Bookman Old Style" w:hAnsi="Bookman Old Style" w:cs="Times New Roman"/>
              </w:rPr>
            </w:pPr>
            <w:r w:rsidRPr="008B5A4D">
              <w:rPr>
                <w:rFonts w:ascii="Bookman Old Style" w:hAnsi="Bookman Old Style" w:cs="Times New Roman"/>
              </w:rPr>
              <w:t xml:space="preserve">Kawasan imbuhan air tanah sebagaimana dimaksud dalam Pasal </w:t>
            </w:r>
            <w:r w:rsidR="003230F0" w:rsidRPr="008B5A4D">
              <w:rPr>
                <w:rFonts w:ascii="Bookman Old Style" w:hAnsi="Bookman Old Style" w:cs="Times New Roman"/>
                <w:lang w:val="en-US"/>
              </w:rPr>
              <w:t>39</w:t>
            </w:r>
            <w:r w:rsidRPr="008B5A4D">
              <w:rPr>
                <w:rFonts w:ascii="Bookman Old Style" w:hAnsi="Bookman Old Style" w:cs="Times New Roman"/>
              </w:rPr>
              <w:t xml:space="preserve"> ayat (4) huruf </w:t>
            </w:r>
            <w:r w:rsidR="00606362" w:rsidRPr="008B5A4D">
              <w:rPr>
                <w:rFonts w:ascii="Bookman Old Style" w:hAnsi="Bookman Old Style" w:cs="Times New Roman"/>
              </w:rPr>
              <w:t>a</w:t>
            </w:r>
            <w:r w:rsidR="00031692" w:rsidRPr="008B5A4D">
              <w:rPr>
                <w:rFonts w:ascii="Bookman Old Style" w:hAnsi="Bookman Old Style" w:cs="Times New Roman"/>
              </w:rPr>
              <w:t xml:space="preserve">, </w:t>
            </w:r>
            <w:r w:rsidR="00F17711" w:rsidRPr="008B5A4D">
              <w:rPr>
                <w:rFonts w:ascii="Bookman Old Style" w:hAnsi="Bookman Old Style" w:cs="Times New Roman"/>
              </w:rPr>
              <w:t xml:space="preserve">sebarannya </w:t>
            </w:r>
            <w:r w:rsidRPr="008B5A4D">
              <w:rPr>
                <w:rFonts w:ascii="Bookman Old Style" w:hAnsi="Bookman Old Style" w:cs="Times New Roman"/>
              </w:rPr>
              <w:t>berada pada bagian tengah dan utara wilayah Kabupaten yaitu dari Desa Kubu ke arah utara.</w:t>
            </w:r>
          </w:p>
          <w:p w:rsidR="00F17711" w:rsidRPr="008B5A4D" w:rsidRDefault="00FC602A" w:rsidP="00D73380">
            <w:pPr>
              <w:pStyle w:val="ListParagraph"/>
              <w:numPr>
                <w:ilvl w:val="0"/>
                <w:numId w:val="160"/>
              </w:numPr>
              <w:tabs>
                <w:tab w:val="clear" w:pos="720"/>
                <w:tab w:val="num" w:pos="524"/>
              </w:tabs>
              <w:spacing w:before="120"/>
              <w:ind w:left="533" w:hanging="547"/>
              <w:jc w:val="both"/>
              <w:rPr>
                <w:rFonts w:ascii="Bookman Old Style" w:hAnsi="Bookman Old Style" w:cs="Times New Roman"/>
              </w:rPr>
            </w:pPr>
            <w:r w:rsidRPr="008B5A4D">
              <w:rPr>
                <w:rFonts w:ascii="Bookman Old Style" w:hAnsi="Bookman Old Style" w:cs="Times New Roman"/>
              </w:rPr>
              <w:t xml:space="preserve">Kawasan sempadan mata air sebagaimana dimaksud dalam Pasal </w:t>
            </w:r>
            <w:r w:rsidR="003230F0" w:rsidRPr="008B5A4D">
              <w:rPr>
                <w:rFonts w:ascii="Bookman Old Style" w:hAnsi="Bookman Old Style" w:cs="Times New Roman"/>
                <w:lang w:val="en-US"/>
              </w:rPr>
              <w:t>39</w:t>
            </w:r>
            <w:r w:rsidRPr="008B5A4D">
              <w:rPr>
                <w:rFonts w:ascii="Bookman Old Style" w:hAnsi="Bookman Old Style" w:cs="Times New Roman"/>
              </w:rPr>
              <w:t xml:space="preserve"> ayat (4) huruf b, </w:t>
            </w:r>
            <w:r w:rsidR="00F17711" w:rsidRPr="008B5A4D">
              <w:rPr>
                <w:rFonts w:ascii="Bookman Old Style" w:hAnsi="Bookman Old Style" w:cs="Times New Roman"/>
              </w:rPr>
              <w:t>sebarannya me</w:t>
            </w:r>
            <w:r w:rsidR="00632F99" w:rsidRPr="008B5A4D">
              <w:rPr>
                <w:rFonts w:ascii="Bookman Old Style" w:hAnsi="Bookman Old Style" w:cs="Times New Roman"/>
              </w:rPr>
              <w:t>liputi</w:t>
            </w:r>
            <w:r w:rsidR="00F17711" w:rsidRPr="008B5A4D">
              <w:rPr>
                <w:rFonts w:ascii="Bookman Old Style" w:hAnsi="Bookman Old Style" w:cs="Times New Roman"/>
              </w:rPr>
              <w:t xml:space="preserve"> </w:t>
            </w:r>
            <w:r w:rsidRPr="008B5A4D">
              <w:rPr>
                <w:rFonts w:ascii="Bookman Old Style" w:hAnsi="Bookman Old Style" w:cs="Times New Roman"/>
              </w:rPr>
              <w:t xml:space="preserve">164 </w:t>
            </w:r>
            <w:r w:rsidR="00F17711" w:rsidRPr="008B5A4D">
              <w:rPr>
                <w:rFonts w:ascii="Bookman Old Style" w:hAnsi="Bookman Old Style" w:cs="Times New Roman"/>
              </w:rPr>
              <w:t xml:space="preserve"> </w:t>
            </w:r>
            <w:r w:rsidR="00E770DB" w:rsidRPr="008B5A4D">
              <w:rPr>
                <w:rFonts w:ascii="Bookman Old Style" w:hAnsi="Bookman Old Style" w:cs="Times New Roman"/>
              </w:rPr>
              <w:t xml:space="preserve">(seratus enam puluh empat) </w:t>
            </w:r>
            <w:r w:rsidRPr="008B5A4D">
              <w:rPr>
                <w:rFonts w:ascii="Bookman Old Style" w:hAnsi="Bookman Old Style" w:cs="Times New Roman"/>
              </w:rPr>
              <w:t>mata air</w:t>
            </w:r>
            <w:r w:rsidR="00E770DB" w:rsidRPr="008B5A4D">
              <w:rPr>
                <w:rFonts w:ascii="Bookman Old Style" w:hAnsi="Bookman Old Style" w:cs="Times New Roman"/>
              </w:rPr>
              <w:t xml:space="preserve"> </w:t>
            </w:r>
            <w:r w:rsidR="00F17711" w:rsidRPr="008B5A4D">
              <w:rPr>
                <w:rFonts w:ascii="Bookman Old Style" w:hAnsi="Bookman Old Style" w:cs="Times New Roman"/>
              </w:rPr>
              <w:t xml:space="preserve">di seluruh wilayah </w:t>
            </w:r>
            <w:r w:rsidR="001204CF" w:rsidRPr="008B5A4D">
              <w:rPr>
                <w:rFonts w:ascii="Bookman Old Style" w:hAnsi="Bookman Old Style" w:cs="Times New Roman"/>
              </w:rPr>
              <w:t>kabupaten.</w:t>
            </w:r>
          </w:p>
          <w:p w:rsidR="00F17711" w:rsidRPr="008B5A4D" w:rsidRDefault="00F17711" w:rsidP="00D73380">
            <w:pPr>
              <w:pStyle w:val="ListParagraph"/>
              <w:rPr>
                <w:rFonts w:ascii="Bookman Old Style" w:hAnsi="Bookman Old Style" w:cs="Times New Roman"/>
              </w:rPr>
            </w:pPr>
          </w:p>
          <w:p w:rsidR="00FC602A" w:rsidRPr="008B5A4D" w:rsidRDefault="00FC602A" w:rsidP="00D73380">
            <w:pPr>
              <w:tabs>
                <w:tab w:val="left" w:pos="0"/>
              </w:tabs>
              <w:spacing w:after="120"/>
              <w:jc w:val="center"/>
              <w:rPr>
                <w:rFonts w:ascii="Bookman Old Style" w:hAnsi="Bookman Old Style" w:cs="Times New Roman"/>
                <w:lang w:val="en-US"/>
              </w:rPr>
            </w:pPr>
            <w:r w:rsidRPr="008B5A4D">
              <w:rPr>
                <w:rFonts w:ascii="Bookman Old Style" w:hAnsi="Bookman Old Style" w:cs="Times New Roman"/>
              </w:rPr>
              <w:t xml:space="preserve">Paragraf </w:t>
            </w:r>
            <w:r w:rsidR="005376C8" w:rsidRPr="008B5A4D">
              <w:rPr>
                <w:rFonts w:ascii="Bookman Old Style" w:hAnsi="Bookman Old Style" w:cs="Times New Roman"/>
                <w:lang w:val="en-US"/>
              </w:rPr>
              <w:t>7</w:t>
            </w:r>
          </w:p>
          <w:p w:rsidR="00FC602A" w:rsidRPr="008B5A4D" w:rsidRDefault="00FC602A" w:rsidP="00D73380">
            <w:pPr>
              <w:tabs>
                <w:tab w:val="left" w:pos="0"/>
              </w:tabs>
              <w:ind w:right="-6"/>
              <w:jc w:val="center"/>
              <w:rPr>
                <w:rFonts w:ascii="Bookman Old Style" w:hAnsi="Bookman Old Style" w:cs="Times New Roman"/>
              </w:rPr>
            </w:pPr>
            <w:r w:rsidRPr="008B5A4D">
              <w:rPr>
                <w:rFonts w:ascii="Bookman Old Style" w:hAnsi="Bookman Old Style" w:cs="Times New Roman"/>
              </w:rPr>
              <w:t xml:space="preserve">Kawasan Lindung Lainnya </w:t>
            </w:r>
          </w:p>
          <w:p w:rsidR="00D374C7" w:rsidRPr="008B5A4D" w:rsidRDefault="00D374C7"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Pasal 4</w:t>
            </w:r>
            <w:r w:rsidR="00912C27" w:rsidRPr="008B5A4D">
              <w:rPr>
                <w:rFonts w:ascii="Bookman Old Style" w:hAnsi="Bookman Old Style" w:cs="Times New Roman"/>
                <w:b w:val="0"/>
                <w:bCs w:val="0"/>
                <w:lang w:val="en-US"/>
              </w:rPr>
              <w:t>3</w:t>
            </w:r>
          </w:p>
          <w:p w:rsidR="00FC602A" w:rsidRPr="008B5A4D" w:rsidRDefault="00FC602A" w:rsidP="00D73380">
            <w:pPr>
              <w:numPr>
                <w:ilvl w:val="0"/>
                <w:numId w:val="161"/>
              </w:numPr>
              <w:autoSpaceDE w:val="0"/>
              <w:autoSpaceDN w:val="0"/>
              <w:adjustRightInd w:val="0"/>
              <w:spacing w:before="120" w:after="120"/>
              <w:ind w:left="524" w:hanging="524"/>
              <w:jc w:val="both"/>
              <w:rPr>
                <w:rFonts w:ascii="Bookman Old Style" w:hAnsi="Bookman Old Style" w:cs="Times New Roman"/>
                <w:lang w:eastAsia="id-ID"/>
              </w:rPr>
            </w:pPr>
            <w:r w:rsidRPr="008B5A4D">
              <w:rPr>
                <w:rFonts w:ascii="Bookman Old Style" w:hAnsi="Bookman Old Style" w:cs="Times New Roman"/>
              </w:rPr>
              <w:t xml:space="preserve">Kawasan lindung lainnya sebagaimana dimaksud dalam Pasal </w:t>
            </w:r>
            <w:r w:rsidR="00A33170" w:rsidRPr="008B5A4D">
              <w:rPr>
                <w:rFonts w:ascii="Bookman Old Style" w:hAnsi="Bookman Old Style" w:cs="Times New Roman"/>
              </w:rPr>
              <w:t>2</w:t>
            </w:r>
            <w:r w:rsidR="003230F0" w:rsidRPr="008B5A4D">
              <w:rPr>
                <w:rFonts w:ascii="Bookman Old Style" w:hAnsi="Bookman Old Style" w:cs="Times New Roman"/>
                <w:lang w:val="en-US"/>
              </w:rPr>
              <w:t>7</w:t>
            </w:r>
            <w:r w:rsidRPr="008B5A4D">
              <w:rPr>
                <w:rFonts w:ascii="Bookman Old Style" w:hAnsi="Bookman Old Style" w:cs="Times New Roman"/>
              </w:rPr>
              <w:t xml:space="preserve"> ayat (2) huruf </w:t>
            </w:r>
            <w:r w:rsidR="00A33170" w:rsidRPr="008B5A4D">
              <w:rPr>
                <w:rFonts w:ascii="Bookman Old Style" w:hAnsi="Bookman Old Style" w:cs="Times New Roman"/>
              </w:rPr>
              <w:t>g</w:t>
            </w:r>
            <w:r w:rsidRPr="008B5A4D">
              <w:rPr>
                <w:rFonts w:ascii="Bookman Old Style" w:hAnsi="Bookman Old Style" w:cs="Times New Roman"/>
              </w:rPr>
              <w:t xml:space="preserve"> yang terdapat di Kabupaten, adalah </w:t>
            </w:r>
            <w:r w:rsidR="00A71726" w:rsidRPr="008B5A4D">
              <w:rPr>
                <w:rFonts w:ascii="Bookman Old Style" w:hAnsi="Bookman Old Style" w:cs="Times New Roman"/>
              </w:rPr>
              <w:t>k</w:t>
            </w:r>
            <w:r w:rsidRPr="008B5A4D">
              <w:rPr>
                <w:rFonts w:ascii="Bookman Old Style" w:hAnsi="Bookman Old Style" w:cs="Times New Roman"/>
              </w:rPr>
              <w:t>awasan perlindungan plasma nutfah</w:t>
            </w:r>
            <w:r w:rsidRPr="008B5A4D">
              <w:rPr>
                <w:rFonts w:ascii="Bookman Old Style" w:hAnsi="Bookman Old Style" w:cs="Times New Roman"/>
                <w:lang w:eastAsia="id-ID"/>
              </w:rPr>
              <w:t xml:space="preserve">. </w:t>
            </w:r>
          </w:p>
          <w:p w:rsidR="00FC602A" w:rsidRPr="008B5A4D" w:rsidRDefault="00FC602A" w:rsidP="00D73380">
            <w:pPr>
              <w:numPr>
                <w:ilvl w:val="0"/>
                <w:numId w:val="161"/>
              </w:numPr>
              <w:autoSpaceDE w:val="0"/>
              <w:autoSpaceDN w:val="0"/>
              <w:adjustRightInd w:val="0"/>
              <w:spacing w:before="120"/>
              <w:ind w:left="518" w:hanging="518"/>
              <w:jc w:val="both"/>
              <w:rPr>
                <w:rFonts w:ascii="Bookman Old Style" w:hAnsi="Bookman Old Style" w:cs="Times New Roman"/>
                <w:lang w:eastAsia="id-ID"/>
              </w:rPr>
            </w:pPr>
            <w:r w:rsidRPr="008B5A4D">
              <w:rPr>
                <w:rFonts w:ascii="Bookman Old Style" w:hAnsi="Bookman Old Style" w:cs="Times New Roman"/>
                <w:lang w:eastAsia="id-ID"/>
              </w:rPr>
              <w:lastRenderedPageBreak/>
              <w:t xml:space="preserve">Jenis plasma nutfah di Kabupaten merupakan ciri khas berupa tanaman dan satwa unggulan Kabupaten secara regional, nasional maupun internasional </w:t>
            </w:r>
            <w:r w:rsidR="00E770DB" w:rsidRPr="008B5A4D">
              <w:rPr>
                <w:rFonts w:ascii="Bookman Old Style" w:hAnsi="Bookman Old Style" w:cs="Times New Roman"/>
                <w:lang w:eastAsia="id-ID"/>
              </w:rPr>
              <w:t>meliputi</w:t>
            </w:r>
            <w:r w:rsidRPr="008B5A4D">
              <w:rPr>
                <w:rFonts w:ascii="Bookman Old Style" w:hAnsi="Bookman Old Style" w:cs="Times New Roman"/>
                <w:lang w:eastAsia="id-ID"/>
              </w:rPr>
              <w:t>:</w:t>
            </w:r>
          </w:p>
          <w:p w:rsidR="00FC602A" w:rsidRPr="008B5A4D" w:rsidRDefault="00FC602A" w:rsidP="00D73380">
            <w:pPr>
              <w:numPr>
                <w:ilvl w:val="0"/>
                <w:numId w:val="162"/>
              </w:numPr>
              <w:tabs>
                <w:tab w:val="left" w:pos="884"/>
              </w:tabs>
              <w:autoSpaceDE w:val="0"/>
              <w:autoSpaceDN w:val="0"/>
              <w:adjustRightInd w:val="0"/>
              <w:ind w:left="878"/>
              <w:jc w:val="both"/>
              <w:rPr>
                <w:rFonts w:ascii="Bookman Old Style" w:hAnsi="Bookman Old Style" w:cs="Times New Roman"/>
                <w:lang w:eastAsia="id-ID"/>
              </w:rPr>
            </w:pPr>
            <w:r w:rsidRPr="008B5A4D">
              <w:rPr>
                <w:rFonts w:ascii="Bookman Old Style" w:hAnsi="Bookman Old Style" w:cs="Times New Roman"/>
                <w:lang w:eastAsia="id-ID"/>
              </w:rPr>
              <w:t xml:space="preserve">komoditas tanaman perkebunan kopi </w:t>
            </w:r>
            <w:r w:rsidR="00031692" w:rsidRPr="008B5A4D">
              <w:rPr>
                <w:rFonts w:ascii="Bookman Old Style" w:hAnsi="Bookman Old Style" w:cs="Times New Roman"/>
                <w:lang w:eastAsia="id-ID"/>
              </w:rPr>
              <w:t xml:space="preserve"> </w:t>
            </w:r>
            <w:r w:rsidRPr="008B5A4D">
              <w:rPr>
                <w:rFonts w:ascii="Bookman Old Style" w:hAnsi="Bookman Old Style" w:cs="Times New Roman"/>
                <w:lang w:eastAsia="id-ID"/>
              </w:rPr>
              <w:t xml:space="preserve">tersebar di lembah Kintamani meliputi desa-desa </w:t>
            </w:r>
            <w:r w:rsidRPr="008B5A4D">
              <w:rPr>
                <w:rFonts w:ascii="Bookman Old Style" w:hAnsi="Bookman Old Style" w:cs="Times New Roman"/>
                <w:bCs/>
              </w:rPr>
              <w:t>Selulung, Belantih, Catur, Pengejaran, Belanga,</w:t>
            </w:r>
            <w:r w:rsidR="00412404" w:rsidRPr="008B5A4D">
              <w:rPr>
                <w:rFonts w:ascii="Bookman Old Style" w:hAnsi="Bookman Old Style" w:cs="Times New Roman"/>
                <w:bCs/>
              </w:rPr>
              <w:t xml:space="preserve"> Binyan, Batukaang, dan Mengani;</w:t>
            </w:r>
            <w:r w:rsidRPr="008B5A4D">
              <w:rPr>
                <w:rFonts w:ascii="Bookman Old Style" w:hAnsi="Bookman Old Style" w:cs="Times New Roman"/>
                <w:bCs/>
              </w:rPr>
              <w:t xml:space="preserve"> </w:t>
            </w:r>
          </w:p>
          <w:p w:rsidR="00FC602A" w:rsidRPr="008B5A4D" w:rsidRDefault="00FC602A" w:rsidP="00D73380">
            <w:pPr>
              <w:numPr>
                <w:ilvl w:val="0"/>
                <w:numId w:val="162"/>
              </w:numPr>
              <w:tabs>
                <w:tab w:val="left" w:pos="884"/>
              </w:tabs>
              <w:autoSpaceDE w:val="0"/>
              <w:autoSpaceDN w:val="0"/>
              <w:adjustRightInd w:val="0"/>
              <w:ind w:left="878"/>
              <w:jc w:val="both"/>
              <w:rPr>
                <w:rFonts w:ascii="Bookman Old Style" w:hAnsi="Bookman Old Style" w:cs="Times New Roman"/>
                <w:lang w:eastAsia="id-ID"/>
              </w:rPr>
            </w:pPr>
            <w:r w:rsidRPr="008B5A4D">
              <w:rPr>
                <w:rFonts w:ascii="Bookman Old Style" w:hAnsi="Bookman Old Style" w:cs="Times New Roman"/>
                <w:lang w:eastAsia="id-ID"/>
              </w:rPr>
              <w:t xml:space="preserve">komoditas tanaman jeruk kintamani </w:t>
            </w:r>
            <w:r w:rsidR="00412404" w:rsidRPr="008B5A4D">
              <w:rPr>
                <w:rFonts w:ascii="Bookman Old Style" w:hAnsi="Bookman Old Style" w:cs="Times New Roman"/>
                <w:lang w:eastAsia="id-ID"/>
              </w:rPr>
              <w:t>tersebar di lembah Kintamani;</w:t>
            </w:r>
            <w:r w:rsidR="00E770DB" w:rsidRPr="008B5A4D">
              <w:rPr>
                <w:rFonts w:ascii="Bookman Old Style" w:hAnsi="Bookman Old Style" w:cs="Times New Roman"/>
                <w:lang w:eastAsia="id-ID"/>
              </w:rPr>
              <w:t xml:space="preserve"> </w:t>
            </w:r>
            <w:r w:rsidR="00412404" w:rsidRPr="008B5A4D">
              <w:rPr>
                <w:rFonts w:ascii="Bookman Old Style" w:hAnsi="Bookman Old Style" w:cs="Times New Roman"/>
                <w:lang w:eastAsia="id-ID"/>
              </w:rPr>
              <w:t>dan</w:t>
            </w:r>
          </w:p>
          <w:p w:rsidR="00FC602A" w:rsidRPr="008B5A4D" w:rsidRDefault="00FC602A" w:rsidP="00D73380">
            <w:pPr>
              <w:numPr>
                <w:ilvl w:val="0"/>
                <w:numId w:val="162"/>
              </w:numPr>
              <w:tabs>
                <w:tab w:val="left" w:pos="884"/>
              </w:tabs>
              <w:autoSpaceDE w:val="0"/>
              <w:autoSpaceDN w:val="0"/>
              <w:adjustRightInd w:val="0"/>
              <w:ind w:left="878"/>
              <w:jc w:val="both"/>
              <w:rPr>
                <w:rFonts w:ascii="Bookman Old Style" w:hAnsi="Bookman Old Style" w:cs="Times New Roman"/>
                <w:lang w:eastAsia="id-ID"/>
              </w:rPr>
            </w:pPr>
            <w:r w:rsidRPr="008B5A4D">
              <w:rPr>
                <w:rFonts w:ascii="Bookman Old Style" w:hAnsi="Bookman Old Style" w:cs="Times New Roman"/>
                <w:lang w:val="fi-FI" w:eastAsia="id-ID"/>
              </w:rPr>
              <w:t>satwa khas anjing kintamani di Des</w:t>
            </w:r>
            <w:r w:rsidR="00412404" w:rsidRPr="008B5A4D">
              <w:rPr>
                <w:rFonts w:ascii="Bookman Old Style" w:hAnsi="Bookman Old Style" w:cs="Times New Roman"/>
                <w:lang w:val="fi-FI" w:eastAsia="id-ID"/>
              </w:rPr>
              <w:t>a Sukawana, Kecamatan Kintamani.</w:t>
            </w:r>
          </w:p>
          <w:p w:rsidR="00FC602A" w:rsidRPr="008B5A4D" w:rsidRDefault="00FC602A" w:rsidP="00D73380">
            <w:pPr>
              <w:pStyle w:val="ListParagraph"/>
              <w:tabs>
                <w:tab w:val="num" w:pos="2127"/>
              </w:tabs>
              <w:spacing w:before="120" w:after="120"/>
              <w:ind w:left="0"/>
              <w:jc w:val="both"/>
              <w:rPr>
                <w:rFonts w:ascii="Bookman Old Style" w:hAnsi="Bookman Old Style" w:cs="Times New Roman"/>
                <w:lang w:val="fi-FI"/>
              </w:rPr>
            </w:pPr>
          </w:p>
          <w:p w:rsidR="00FC602A" w:rsidRPr="008B5A4D" w:rsidRDefault="00FC602A"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rPr>
              <w:t>Bagian Ketiga</w:t>
            </w:r>
          </w:p>
          <w:p w:rsidR="00FC602A" w:rsidRPr="008B5A4D" w:rsidRDefault="00FC602A"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rPr>
              <w:t>Rencana Pengembangan Kawasan Budidaya</w:t>
            </w:r>
          </w:p>
          <w:p w:rsidR="009F3FE1" w:rsidRPr="008B5A4D" w:rsidRDefault="009F3FE1"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rPr>
              <w:t xml:space="preserve">Kawasan </w:t>
            </w:r>
            <w:r w:rsidRPr="008B5A4D">
              <w:rPr>
                <w:rFonts w:ascii="Bookman Old Style" w:hAnsi="Bookman Old Style" w:cs="Times New Roman"/>
                <w:lang w:val="fi-FI"/>
              </w:rPr>
              <w:t xml:space="preserve">Peruntukan </w:t>
            </w:r>
            <w:r w:rsidRPr="008B5A4D">
              <w:rPr>
                <w:rFonts w:ascii="Bookman Old Style" w:hAnsi="Bookman Old Style" w:cs="Times New Roman"/>
              </w:rPr>
              <w:t xml:space="preserve">Hutan </w:t>
            </w:r>
            <w:r w:rsidRPr="008B5A4D">
              <w:rPr>
                <w:rFonts w:ascii="Bookman Old Style" w:hAnsi="Bookman Old Style" w:cs="Times New Roman"/>
                <w:lang w:val="fi-FI"/>
              </w:rPr>
              <w:t xml:space="preserve">Produksi Terbatas </w:t>
            </w:r>
          </w:p>
          <w:p w:rsidR="00D374C7" w:rsidRPr="008B5A4D" w:rsidRDefault="00D374C7"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4</w:t>
            </w:r>
            <w:r w:rsidR="00912C27" w:rsidRPr="008B5A4D">
              <w:rPr>
                <w:rFonts w:ascii="Bookman Old Style" w:hAnsi="Bookman Old Style" w:cs="Times New Roman"/>
                <w:b w:val="0"/>
                <w:bCs w:val="0"/>
                <w:lang w:val="fi-FI"/>
              </w:rPr>
              <w:t>4</w:t>
            </w:r>
          </w:p>
          <w:p w:rsidR="009F3FE1" w:rsidRPr="008B5A4D" w:rsidRDefault="009F3FE1" w:rsidP="00D73380">
            <w:pPr>
              <w:ind w:right="-4"/>
              <w:jc w:val="both"/>
              <w:rPr>
                <w:rFonts w:ascii="Bookman Old Style" w:eastAsia="Batang" w:hAnsi="Bookman Old Style" w:cs="Times New Roman"/>
                <w:lang w:val="fi-FI"/>
              </w:rPr>
            </w:pPr>
            <w:r w:rsidRPr="008B5A4D">
              <w:rPr>
                <w:rFonts w:ascii="Bookman Old Style" w:hAnsi="Bookman Old Style" w:cs="Times New Roman"/>
              </w:rPr>
              <w:t xml:space="preserve">Kawasan peruntukan hutan </w:t>
            </w:r>
            <w:r w:rsidRPr="008B5A4D">
              <w:rPr>
                <w:rFonts w:ascii="Bookman Old Style" w:hAnsi="Bookman Old Style" w:cs="Times New Roman"/>
                <w:lang w:val="fi-FI"/>
              </w:rPr>
              <w:t xml:space="preserve">produksi terbatas </w:t>
            </w:r>
            <w:r w:rsidRPr="008B5A4D">
              <w:rPr>
                <w:rFonts w:ascii="Bookman Old Style" w:hAnsi="Bookman Old Style" w:cs="Times New Roman"/>
              </w:rPr>
              <w:t>sebagaimana dimaksud dalam Pasal 2</w:t>
            </w:r>
            <w:r w:rsidR="003230F0" w:rsidRPr="008B5A4D">
              <w:rPr>
                <w:rFonts w:ascii="Bookman Old Style" w:hAnsi="Bookman Old Style" w:cs="Times New Roman"/>
                <w:lang w:val="fi-FI"/>
              </w:rPr>
              <w:t>7</w:t>
            </w:r>
            <w:r w:rsidRPr="008B5A4D">
              <w:rPr>
                <w:rFonts w:ascii="Bookman Old Style" w:hAnsi="Bookman Old Style" w:cs="Times New Roman"/>
              </w:rPr>
              <w:t xml:space="preserve"> ayat (4) huruf a, seluas kurang lebih </w:t>
            </w:r>
            <w:r w:rsidRPr="008B5A4D">
              <w:rPr>
                <w:rFonts w:ascii="Bookman Old Style" w:eastAsia="Batang" w:hAnsi="Bookman Old Style" w:cs="Times New Roman"/>
              </w:rPr>
              <w:t>4</w:t>
            </w:r>
            <w:r w:rsidRPr="008B5A4D">
              <w:rPr>
                <w:rFonts w:ascii="Bookman Old Style" w:eastAsia="Batang" w:hAnsi="Bookman Old Style" w:cs="Times New Roman"/>
                <w:lang w:val="fi-FI"/>
              </w:rPr>
              <w:t xml:space="preserve">53 </w:t>
            </w:r>
            <w:r w:rsidRPr="008B5A4D">
              <w:rPr>
                <w:rFonts w:ascii="Bookman Old Style" w:eastAsia="Batang" w:hAnsi="Bookman Old Style" w:cs="Times New Roman"/>
              </w:rPr>
              <w:t xml:space="preserve">(empat </w:t>
            </w:r>
            <w:r w:rsidRPr="008B5A4D">
              <w:rPr>
                <w:rFonts w:ascii="Bookman Old Style" w:eastAsia="Batang" w:hAnsi="Bookman Old Style" w:cs="Times New Roman"/>
                <w:lang w:val="fi-FI"/>
              </w:rPr>
              <w:t>ratus lima puluh tiga</w:t>
            </w:r>
            <w:r w:rsidRPr="008B5A4D">
              <w:rPr>
                <w:rFonts w:ascii="Bookman Old Style" w:eastAsia="Batang" w:hAnsi="Bookman Old Style" w:cs="Times New Roman"/>
              </w:rPr>
              <w:t xml:space="preserve">) </w:t>
            </w:r>
            <w:r w:rsidR="009B0F51" w:rsidRPr="008B5A4D">
              <w:rPr>
                <w:rFonts w:ascii="Bookman Old Style" w:eastAsia="Batang" w:hAnsi="Bookman Old Style" w:cs="Times New Roman"/>
                <w:lang w:val="fi-FI"/>
              </w:rPr>
              <w:t>ha</w:t>
            </w:r>
            <w:r w:rsidR="008A46F0" w:rsidRPr="008B5A4D">
              <w:rPr>
                <w:rFonts w:ascii="Bookman Old Style" w:eastAsia="Batang" w:hAnsi="Bookman Old Style" w:cs="Times New Roman"/>
              </w:rPr>
              <w:t xml:space="preserve"> atau </w:t>
            </w:r>
            <w:r w:rsidR="00C84D93" w:rsidRPr="008B5A4D">
              <w:rPr>
                <w:rFonts w:ascii="Bookman Old Style" w:eastAsia="Batang" w:hAnsi="Bookman Old Style" w:cs="Times New Roman"/>
                <w:lang w:val="fi-FI"/>
              </w:rPr>
              <w:t>0</w:t>
            </w:r>
            <w:r w:rsidR="008A46F0" w:rsidRPr="008B5A4D">
              <w:rPr>
                <w:rFonts w:ascii="Bookman Old Style" w:eastAsia="Batang" w:hAnsi="Bookman Old Style" w:cs="Times New Roman"/>
                <w:lang w:val="fi-FI"/>
              </w:rPr>
              <w:t>,</w:t>
            </w:r>
            <w:r w:rsidR="00C84D93" w:rsidRPr="008B5A4D">
              <w:rPr>
                <w:rFonts w:ascii="Bookman Old Style" w:eastAsia="Batang" w:hAnsi="Bookman Old Style" w:cs="Times New Roman"/>
                <w:lang w:val="fi-FI"/>
              </w:rPr>
              <w:t>8</w:t>
            </w:r>
            <w:r w:rsidR="008A46F0" w:rsidRPr="008B5A4D">
              <w:rPr>
                <w:rFonts w:ascii="Bookman Old Style" w:eastAsia="Batang" w:hAnsi="Bookman Old Style" w:cs="Times New Roman"/>
                <w:lang w:val="fi-FI"/>
              </w:rPr>
              <w:t>7</w:t>
            </w:r>
            <w:r w:rsidR="008A46F0" w:rsidRPr="008B5A4D">
              <w:rPr>
                <w:rFonts w:ascii="Bookman Old Style" w:eastAsia="Batang" w:hAnsi="Bookman Old Style" w:cs="Times New Roman"/>
              </w:rPr>
              <w:t>% (</w:t>
            </w:r>
            <w:r w:rsidR="00C84D93" w:rsidRPr="008B5A4D">
              <w:rPr>
                <w:rFonts w:ascii="Bookman Old Style" w:eastAsia="Batang" w:hAnsi="Bookman Old Style" w:cs="Times New Roman"/>
                <w:lang w:val="fi-FI"/>
              </w:rPr>
              <w:t>nol</w:t>
            </w:r>
            <w:r w:rsidR="008A46F0" w:rsidRPr="008B5A4D">
              <w:rPr>
                <w:rFonts w:ascii="Bookman Old Style" w:eastAsia="Batang" w:hAnsi="Bookman Old Style" w:cs="Times New Roman"/>
                <w:lang w:val="fi-FI"/>
              </w:rPr>
              <w:t xml:space="preserve"> koma </w:t>
            </w:r>
            <w:r w:rsidR="00C84D93" w:rsidRPr="008B5A4D">
              <w:rPr>
                <w:rFonts w:ascii="Bookman Old Style" w:eastAsia="Batang" w:hAnsi="Bookman Old Style" w:cs="Times New Roman"/>
                <w:lang w:val="fi-FI"/>
              </w:rPr>
              <w:t>delapan</w:t>
            </w:r>
            <w:r w:rsidR="008A46F0" w:rsidRPr="008B5A4D">
              <w:rPr>
                <w:rFonts w:ascii="Bookman Old Style" w:eastAsia="Batang" w:hAnsi="Bookman Old Style" w:cs="Times New Roman"/>
                <w:lang w:val="fi-FI"/>
              </w:rPr>
              <w:t xml:space="preserve"> tujuh </w:t>
            </w:r>
            <w:r w:rsidR="008A46F0" w:rsidRPr="008B5A4D">
              <w:rPr>
                <w:rFonts w:ascii="Bookman Old Style" w:eastAsia="Batang" w:hAnsi="Bookman Old Style" w:cs="Times New Roman"/>
              </w:rPr>
              <w:t>persen)</w:t>
            </w:r>
            <w:r w:rsidR="008A46F0" w:rsidRPr="008B5A4D">
              <w:rPr>
                <w:rFonts w:ascii="Bookman Old Style" w:eastAsia="Batang" w:hAnsi="Bookman Old Style" w:cs="Times New Roman"/>
                <w:lang w:val="fi-FI"/>
              </w:rPr>
              <w:t xml:space="preserve"> dari luas wilayah</w:t>
            </w:r>
            <w:r w:rsidR="00C84D93" w:rsidRPr="008B5A4D">
              <w:rPr>
                <w:rFonts w:ascii="Bookman Old Style" w:eastAsia="Batang" w:hAnsi="Bookman Old Style" w:cs="Times New Roman"/>
                <w:lang w:val="fi-FI"/>
              </w:rPr>
              <w:t>,</w:t>
            </w:r>
            <w:r w:rsidR="009B0F51" w:rsidRPr="008B5A4D">
              <w:rPr>
                <w:rFonts w:ascii="Bookman Old Style" w:eastAsia="Batang" w:hAnsi="Bookman Old Style" w:cs="Times New Roman"/>
                <w:lang w:val="fi-FI"/>
              </w:rPr>
              <w:t xml:space="preserve"> </w:t>
            </w:r>
            <w:r w:rsidRPr="008B5A4D">
              <w:rPr>
                <w:rFonts w:ascii="Bookman Old Style" w:eastAsia="Batang" w:hAnsi="Bookman Old Style" w:cs="Times New Roman"/>
                <w:lang w:val="fi-FI"/>
              </w:rPr>
              <w:t>terdapat kawasan hutan produksi terbatas Batur Bukit Payang di sekitar lereng Gunung Batur pada sisi utara timur laut, Kecamatan Kintamani.</w:t>
            </w:r>
          </w:p>
          <w:p w:rsidR="009F3FE1" w:rsidRPr="008B5A4D" w:rsidRDefault="009F3FE1" w:rsidP="00D73380">
            <w:pPr>
              <w:tabs>
                <w:tab w:val="left" w:pos="0"/>
              </w:tabs>
              <w:spacing w:before="120" w:after="120"/>
              <w:ind w:right="-6"/>
              <w:jc w:val="center"/>
              <w:rPr>
                <w:rFonts w:ascii="Bookman Old Style" w:hAnsi="Bookman Old Style" w:cs="Times New Roman"/>
                <w:lang w:val="fi-FI"/>
              </w:rPr>
            </w:pPr>
          </w:p>
          <w:p w:rsidR="00FC602A" w:rsidRPr="008B5A4D" w:rsidRDefault="00FC602A"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rPr>
              <w:t xml:space="preserve">Kawasan </w:t>
            </w:r>
            <w:r w:rsidR="001B0E48" w:rsidRPr="008B5A4D">
              <w:rPr>
                <w:rFonts w:ascii="Bookman Old Style" w:hAnsi="Bookman Old Style" w:cs="Times New Roman"/>
                <w:lang w:val="fi-FI"/>
              </w:rPr>
              <w:t xml:space="preserve">Peruntukan </w:t>
            </w:r>
            <w:r w:rsidRPr="008B5A4D">
              <w:rPr>
                <w:rFonts w:ascii="Bookman Old Style" w:hAnsi="Bookman Old Style" w:cs="Times New Roman"/>
              </w:rPr>
              <w:t xml:space="preserve">Hutan </w:t>
            </w:r>
            <w:r w:rsidR="001B0E48" w:rsidRPr="008B5A4D">
              <w:rPr>
                <w:rFonts w:ascii="Bookman Old Style" w:hAnsi="Bookman Old Style" w:cs="Times New Roman"/>
                <w:lang w:val="fi-FI"/>
              </w:rPr>
              <w:t xml:space="preserve">Rakyat </w:t>
            </w:r>
          </w:p>
          <w:p w:rsidR="00D374C7" w:rsidRPr="008B5A4D" w:rsidRDefault="00D374C7"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Pasal 4</w:t>
            </w:r>
            <w:r w:rsidR="00912C27" w:rsidRPr="008B5A4D">
              <w:rPr>
                <w:rFonts w:ascii="Bookman Old Style" w:hAnsi="Bookman Old Style" w:cs="Times New Roman"/>
                <w:b w:val="0"/>
                <w:bCs w:val="0"/>
                <w:lang w:val="en-US"/>
              </w:rPr>
              <w:t>5</w:t>
            </w:r>
          </w:p>
          <w:p w:rsidR="001B0E48" w:rsidRPr="008B5A4D" w:rsidRDefault="00FC602A" w:rsidP="00D73380">
            <w:pPr>
              <w:ind w:right="-4"/>
              <w:jc w:val="both"/>
              <w:rPr>
                <w:rFonts w:ascii="Bookman Old Style" w:hAnsi="Bookman Old Style" w:cs="Times New Roman"/>
              </w:rPr>
            </w:pPr>
            <w:r w:rsidRPr="008B5A4D">
              <w:rPr>
                <w:rFonts w:ascii="Bookman Old Style" w:hAnsi="Bookman Old Style" w:cs="Times New Roman"/>
              </w:rPr>
              <w:t xml:space="preserve">Kawasan peruntukan hutan </w:t>
            </w:r>
            <w:r w:rsidR="001B0E48" w:rsidRPr="008B5A4D">
              <w:rPr>
                <w:rFonts w:ascii="Bookman Old Style" w:hAnsi="Bookman Old Style" w:cs="Times New Roman"/>
              </w:rPr>
              <w:t xml:space="preserve">rakyat </w:t>
            </w:r>
            <w:r w:rsidRPr="008B5A4D">
              <w:rPr>
                <w:rFonts w:ascii="Bookman Old Style" w:hAnsi="Bookman Old Style" w:cs="Times New Roman"/>
              </w:rPr>
              <w:t xml:space="preserve">sebagaimana dimaksud dalam Pasal </w:t>
            </w:r>
            <w:r w:rsidR="00A33170" w:rsidRPr="008B5A4D">
              <w:rPr>
                <w:rFonts w:ascii="Bookman Old Style" w:hAnsi="Bookman Old Style" w:cs="Times New Roman"/>
              </w:rPr>
              <w:t>2</w:t>
            </w:r>
            <w:r w:rsidR="003230F0" w:rsidRPr="008B5A4D">
              <w:rPr>
                <w:rFonts w:ascii="Bookman Old Style" w:hAnsi="Bookman Old Style" w:cs="Times New Roman"/>
                <w:lang w:val="en-US"/>
              </w:rPr>
              <w:t>7</w:t>
            </w:r>
            <w:r w:rsidRPr="008B5A4D">
              <w:rPr>
                <w:rFonts w:ascii="Bookman Old Style" w:hAnsi="Bookman Old Style" w:cs="Times New Roman"/>
              </w:rPr>
              <w:t xml:space="preserve"> ayat (4) huruf </w:t>
            </w:r>
            <w:r w:rsidR="00D374C7" w:rsidRPr="008B5A4D">
              <w:rPr>
                <w:rFonts w:ascii="Bookman Old Style" w:hAnsi="Bookman Old Style" w:cs="Times New Roman"/>
              </w:rPr>
              <w:t>b</w:t>
            </w:r>
            <w:r w:rsidRPr="008B5A4D">
              <w:rPr>
                <w:rFonts w:ascii="Bookman Old Style" w:hAnsi="Bookman Old Style" w:cs="Times New Roman"/>
              </w:rPr>
              <w:t xml:space="preserve">, </w:t>
            </w:r>
            <w:r w:rsidR="002A0328" w:rsidRPr="008B5A4D">
              <w:rPr>
                <w:rFonts w:ascii="Bookman Old Style" w:hAnsi="Bookman Old Style" w:cs="Times New Roman"/>
              </w:rPr>
              <w:t xml:space="preserve">seluas </w:t>
            </w:r>
            <w:r w:rsidR="001B0E48" w:rsidRPr="008B5A4D">
              <w:rPr>
                <w:rFonts w:ascii="Bookman Old Style" w:hAnsi="Bookman Old Style" w:cs="Times New Roman"/>
              </w:rPr>
              <w:t xml:space="preserve">kurang lebih </w:t>
            </w:r>
            <w:r w:rsidR="001B0E48" w:rsidRPr="008B5A4D">
              <w:rPr>
                <w:rFonts w:ascii="Bookman Old Style" w:eastAsia="Batang" w:hAnsi="Bookman Old Style" w:cs="Times New Roman"/>
              </w:rPr>
              <w:t xml:space="preserve">4.046 </w:t>
            </w:r>
            <w:r w:rsidR="00E770DB" w:rsidRPr="008B5A4D">
              <w:rPr>
                <w:rFonts w:ascii="Bookman Old Style" w:eastAsia="Batang" w:hAnsi="Bookman Old Style" w:cs="Times New Roman"/>
              </w:rPr>
              <w:t xml:space="preserve">(empat ribu empat puluh enam) </w:t>
            </w:r>
            <w:r w:rsidR="009B0F51" w:rsidRPr="008B5A4D">
              <w:rPr>
                <w:rFonts w:ascii="Bookman Old Style" w:eastAsia="Batang" w:hAnsi="Bookman Old Style" w:cs="Times New Roman"/>
              </w:rPr>
              <w:t xml:space="preserve">ha </w:t>
            </w:r>
            <w:r w:rsidR="00E770DB" w:rsidRPr="008B5A4D">
              <w:rPr>
                <w:rFonts w:ascii="Bookman Old Style" w:eastAsia="Batang" w:hAnsi="Bookman Old Style" w:cs="Times New Roman"/>
              </w:rPr>
              <w:t xml:space="preserve">atau </w:t>
            </w:r>
            <w:r w:rsidR="0041224F" w:rsidRPr="008B5A4D">
              <w:rPr>
                <w:rFonts w:ascii="Bookman Old Style" w:eastAsia="Batang" w:hAnsi="Bookman Old Style" w:cs="Times New Roman"/>
              </w:rPr>
              <w:t>7</w:t>
            </w:r>
            <w:r w:rsidR="00F119A1" w:rsidRPr="008B5A4D">
              <w:rPr>
                <w:rFonts w:ascii="Bookman Old Style" w:eastAsia="Batang" w:hAnsi="Bookman Old Style" w:cs="Times New Roman"/>
              </w:rPr>
              <w:t>,7</w:t>
            </w:r>
            <w:r w:rsidR="0041224F" w:rsidRPr="008B5A4D">
              <w:rPr>
                <w:rFonts w:ascii="Bookman Old Style" w:eastAsia="Batang" w:hAnsi="Bookman Old Style" w:cs="Times New Roman"/>
              </w:rPr>
              <w:t>7</w:t>
            </w:r>
            <w:r w:rsidR="00E770DB" w:rsidRPr="008B5A4D">
              <w:rPr>
                <w:rFonts w:ascii="Bookman Old Style" w:eastAsia="Batang" w:hAnsi="Bookman Old Style" w:cs="Times New Roman"/>
              </w:rPr>
              <w:t>% (</w:t>
            </w:r>
            <w:r w:rsidR="0041224F" w:rsidRPr="008B5A4D">
              <w:rPr>
                <w:rFonts w:ascii="Bookman Old Style" w:eastAsia="Batang" w:hAnsi="Bookman Old Style" w:cs="Times New Roman"/>
              </w:rPr>
              <w:t>tujuh koma tujuh tujuh</w:t>
            </w:r>
            <w:r w:rsidR="00F119A1" w:rsidRPr="008B5A4D">
              <w:rPr>
                <w:rFonts w:ascii="Bookman Old Style" w:eastAsia="Batang" w:hAnsi="Bookman Old Style" w:cs="Times New Roman"/>
              </w:rPr>
              <w:t xml:space="preserve"> </w:t>
            </w:r>
            <w:r w:rsidR="00E770DB" w:rsidRPr="008B5A4D">
              <w:rPr>
                <w:rFonts w:ascii="Bookman Old Style" w:eastAsia="Batang" w:hAnsi="Bookman Old Style" w:cs="Times New Roman"/>
              </w:rPr>
              <w:t>persen)</w:t>
            </w:r>
            <w:r w:rsidR="00364F69" w:rsidRPr="008B5A4D">
              <w:rPr>
                <w:rFonts w:ascii="Bookman Old Style" w:eastAsia="Batang" w:hAnsi="Bookman Old Style" w:cs="Times New Roman"/>
              </w:rPr>
              <w:t xml:space="preserve"> dari luas wilayah</w:t>
            </w:r>
            <w:r w:rsidR="00E770DB" w:rsidRPr="008B5A4D">
              <w:rPr>
                <w:rFonts w:ascii="Bookman Old Style" w:eastAsia="Batang" w:hAnsi="Bookman Old Style" w:cs="Times New Roman"/>
              </w:rPr>
              <w:t xml:space="preserve">, </w:t>
            </w:r>
            <w:r w:rsidR="001B0E48" w:rsidRPr="008B5A4D">
              <w:rPr>
                <w:rFonts w:ascii="Bookman Old Style" w:eastAsia="Batang" w:hAnsi="Bookman Old Style" w:cs="Times New Roman"/>
              </w:rPr>
              <w:t xml:space="preserve"> dengan jenis komoditas tanaman albesia, ampupu, mahoni, nangka, jempinis, cemara, dan bambu yang sebarannya</w:t>
            </w:r>
            <w:r w:rsidR="009B0F51" w:rsidRPr="008B5A4D">
              <w:rPr>
                <w:rFonts w:ascii="Bookman Old Style" w:eastAsia="Batang" w:hAnsi="Bookman Old Style" w:cs="Times New Roman"/>
              </w:rPr>
              <w:t xml:space="preserve">, meliputi: </w:t>
            </w:r>
          </w:p>
          <w:p w:rsidR="00826A21" w:rsidRPr="008B5A4D" w:rsidRDefault="00826A21" w:rsidP="00D73380">
            <w:pPr>
              <w:numPr>
                <w:ilvl w:val="1"/>
                <w:numId w:val="185"/>
              </w:numPr>
              <w:tabs>
                <w:tab w:val="clear" w:pos="699"/>
                <w:tab w:val="num" w:pos="434"/>
              </w:tabs>
              <w:ind w:left="434" w:right="28" w:hanging="434"/>
              <w:jc w:val="both"/>
              <w:rPr>
                <w:rFonts w:ascii="Bookman Old Style" w:hAnsi="Bookman Old Style" w:cs="Times New Roman"/>
              </w:rPr>
            </w:pPr>
            <w:r w:rsidRPr="008B5A4D">
              <w:rPr>
                <w:rFonts w:ascii="Bookman Old Style" w:hAnsi="Bookman Old Style" w:cs="Times New Roman"/>
              </w:rPr>
              <w:t xml:space="preserve">kawasan </w:t>
            </w:r>
            <w:r w:rsidRPr="008B5A4D">
              <w:rPr>
                <w:rFonts w:ascii="Bookman Old Style" w:hAnsi="Bookman Old Style" w:cs="Times New Roman"/>
                <w:lang w:val="en-US"/>
              </w:rPr>
              <w:t xml:space="preserve">hutan di sekitar </w:t>
            </w:r>
            <w:r w:rsidRPr="008B5A4D">
              <w:rPr>
                <w:rFonts w:ascii="Bookman Old Style" w:hAnsi="Bookman Old Style" w:cs="Times New Roman"/>
              </w:rPr>
              <w:t>hutan lindung;</w:t>
            </w:r>
          </w:p>
          <w:p w:rsidR="00826A21" w:rsidRPr="008B5A4D" w:rsidRDefault="00826A21" w:rsidP="00D73380">
            <w:pPr>
              <w:numPr>
                <w:ilvl w:val="1"/>
                <w:numId w:val="185"/>
              </w:numPr>
              <w:tabs>
                <w:tab w:val="clear" w:pos="699"/>
                <w:tab w:val="num" w:pos="434"/>
              </w:tabs>
              <w:ind w:left="434" w:right="28" w:hanging="434"/>
              <w:jc w:val="both"/>
              <w:rPr>
                <w:rFonts w:ascii="Bookman Old Style" w:hAnsi="Bookman Old Style" w:cs="Times New Roman"/>
              </w:rPr>
            </w:pPr>
            <w:r w:rsidRPr="008B5A4D">
              <w:rPr>
                <w:rFonts w:ascii="Bookman Old Style" w:hAnsi="Bookman Old Style" w:cs="Times New Roman"/>
              </w:rPr>
              <w:t>kawasan hutan pada kawasan sempadan sungai dengan skala kecil tersebar di seluruh wilayah kabupaten;</w:t>
            </w:r>
          </w:p>
          <w:p w:rsidR="00826A21" w:rsidRPr="008B5A4D" w:rsidRDefault="00826A21" w:rsidP="00D73380">
            <w:pPr>
              <w:numPr>
                <w:ilvl w:val="1"/>
                <w:numId w:val="185"/>
              </w:numPr>
              <w:tabs>
                <w:tab w:val="clear" w:pos="699"/>
                <w:tab w:val="num" w:pos="434"/>
              </w:tabs>
              <w:ind w:left="434" w:right="28" w:hanging="434"/>
              <w:jc w:val="both"/>
              <w:rPr>
                <w:rFonts w:ascii="Bookman Old Style" w:hAnsi="Bookman Old Style" w:cs="Times New Roman"/>
              </w:rPr>
            </w:pPr>
            <w:r w:rsidRPr="008B5A4D">
              <w:rPr>
                <w:rFonts w:ascii="Bookman Old Style" w:hAnsi="Bookman Old Style" w:cs="Times New Roman"/>
              </w:rPr>
              <w:t xml:space="preserve">kawasan hutan pada sempadan jurang tersebar terutama  di Kecamatan </w:t>
            </w:r>
            <w:r w:rsidRPr="008B5A4D">
              <w:rPr>
                <w:rFonts w:ascii="Bookman Old Style" w:hAnsi="Bookman Old Style" w:cs="Times New Roman"/>
                <w:lang w:val="fi-FI"/>
              </w:rPr>
              <w:t xml:space="preserve">Kintamani; </w:t>
            </w:r>
          </w:p>
          <w:p w:rsidR="00826A21" w:rsidRPr="008B5A4D" w:rsidRDefault="00826A21" w:rsidP="00D73380">
            <w:pPr>
              <w:numPr>
                <w:ilvl w:val="1"/>
                <w:numId w:val="185"/>
              </w:numPr>
              <w:tabs>
                <w:tab w:val="clear" w:pos="699"/>
                <w:tab w:val="num" w:pos="434"/>
              </w:tabs>
              <w:ind w:left="434" w:right="28" w:hanging="434"/>
              <w:jc w:val="both"/>
              <w:rPr>
                <w:rFonts w:ascii="Bookman Old Style" w:hAnsi="Bookman Old Style" w:cs="Times New Roman"/>
              </w:rPr>
            </w:pPr>
            <w:r w:rsidRPr="008B5A4D">
              <w:rPr>
                <w:rFonts w:ascii="Bookman Old Style" w:hAnsi="Bookman Old Style" w:cs="Times New Roman"/>
              </w:rPr>
              <w:t>kawasan hutan rakyat lainnya tersebar terutama pada kawasan-kawasan dengan kemiringan di atas 40%, pada radius kawasan tempat suci, serta kawasan sekitar peruntukan pertanian dengan luasan kecil di seluruh wilayah</w:t>
            </w:r>
            <w:r w:rsidR="002A0328" w:rsidRPr="008B5A4D">
              <w:rPr>
                <w:rFonts w:ascii="Bookman Old Style" w:hAnsi="Bookman Old Style" w:cs="Times New Roman"/>
              </w:rPr>
              <w:t>; dan</w:t>
            </w:r>
          </w:p>
          <w:p w:rsidR="00826A21" w:rsidRPr="008B5A4D" w:rsidRDefault="00826A21" w:rsidP="00D73380">
            <w:pPr>
              <w:numPr>
                <w:ilvl w:val="1"/>
                <w:numId w:val="185"/>
              </w:numPr>
              <w:tabs>
                <w:tab w:val="clear" w:pos="699"/>
                <w:tab w:val="num" w:pos="434"/>
              </w:tabs>
              <w:ind w:left="434" w:right="28" w:hanging="434"/>
              <w:jc w:val="both"/>
              <w:rPr>
                <w:rFonts w:ascii="Bookman Old Style" w:hAnsi="Bookman Old Style" w:cs="Times New Roman"/>
              </w:rPr>
            </w:pPr>
            <w:r w:rsidRPr="008B5A4D">
              <w:rPr>
                <w:rFonts w:ascii="Bookman Old Style" w:hAnsi="Bookman Old Style" w:cs="Times New Roman"/>
              </w:rPr>
              <w:t xml:space="preserve">kawasan hutan bambu, tersebar di seluruh wilayah. </w:t>
            </w:r>
          </w:p>
          <w:p w:rsidR="00D374C7" w:rsidRPr="008B5A4D" w:rsidRDefault="00D374C7" w:rsidP="00D73380">
            <w:pPr>
              <w:tabs>
                <w:tab w:val="left" w:pos="0"/>
              </w:tabs>
              <w:spacing w:before="120" w:after="120"/>
              <w:ind w:right="-6"/>
              <w:jc w:val="center"/>
              <w:rPr>
                <w:rFonts w:ascii="Bookman Old Style" w:hAnsi="Bookman Old Style" w:cs="Times New Roman"/>
              </w:rPr>
            </w:pPr>
          </w:p>
          <w:p w:rsidR="00FC602A" w:rsidRPr="008B5A4D" w:rsidRDefault="00FC602A" w:rsidP="00D73380">
            <w:pPr>
              <w:tabs>
                <w:tab w:val="left" w:pos="0"/>
              </w:tabs>
              <w:spacing w:before="120" w:after="120"/>
              <w:ind w:right="-6"/>
              <w:jc w:val="center"/>
              <w:rPr>
                <w:rFonts w:ascii="Bookman Old Style" w:hAnsi="Bookman Old Style" w:cs="Times New Roman"/>
              </w:rPr>
            </w:pPr>
            <w:r w:rsidRPr="008B5A4D">
              <w:rPr>
                <w:rFonts w:ascii="Bookman Old Style" w:hAnsi="Bookman Old Style" w:cs="Times New Roman"/>
              </w:rPr>
              <w:t xml:space="preserve">Kawasan Peruntukan Pertanian </w:t>
            </w:r>
          </w:p>
          <w:p w:rsidR="00D374C7" w:rsidRPr="008B5A4D" w:rsidRDefault="00D374C7" w:rsidP="00D73380">
            <w:pPr>
              <w:pStyle w:val="BodyText"/>
              <w:spacing w:before="120" w:after="120"/>
              <w:jc w:val="center"/>
              <w:rPr>
                <w:rFonts w:ascii="Bookman Old Style" w:hAnsi="Bookman Old Style" w:cs="Times New Roman"/>
                <w:b w:val="0"/>
                <w:bCs w:val="0"/>
                <w:lang w:val="fi-FI"/>
              </w:rPr>
            </w:pPr>
            <w:r w:rsidRPr="008B5A4D">
              <w:rPr>
                <w:rFonts w:ascii="Bookman Old Style" w:hAnsi="Bookman Old Style" w:cs="Times New Roman"/>
                <w:b w:val="0"/>
                <w:bCs w:val="0"/>
                <w:lang w:val="fi-FI"/>
              </w:rPr>
              <w:t>Pasal 4</w:t>
            </w:r>
            <w:r w:rsidR="00912C27" w:rsidRPr="008B5A4D">
              <w:rPr>
                <w:rFonts w:ascii="Bookman Old Style" w:hAnsi="Bookman Old Style" w:cs="Times New Roman"/>
                <w:b w:val="0"/>
                <w:bCs w:val="0"/>
                <w:lang w:val="fi-FI"/>
              </w:rPr>
              <w:t>6</w:t>
            </w:r>
          </w:p>
          <w:p w:rsidR="00FC602A" w:rsidRPr="008B5A4D" w:rsidRDefault="00FC602A" w:rsidP="00D73380">
            <w:pPr>
              <w:numPr>
                <w:ilvl w:val="0"/>
                <w:numId w:val="186"/>
              </w:numPr>
              <w:ind w:left="434" w:right="-6" w:hanging="434"/>
              <w:jc w:val="both"/>
              <w:rPr>
                <w:rFonts w:ascii="Bookman Old Style" w:hAnsi="Bookman Old Style" w:cs="Times New Roman"/>
                <w:b/>
                <w:bCs/>
              </w:rPr>
            </w:pPr>
            <w:r w:rsidRPr="008B5A4D">
              <w:rPr>
                <w:rFonts w:ascii="Bookman Old Style" w:hAnsi="Bookman Old Style" w:cs="Times New Roman"/>
              </w:rPr>
              <w:t xml:space="preserve">Kawasan peruntukan pertanian sebagaimana dimaksud dalam Pasal </w:t>
            </w:r>
            <w:r w:rsidR="00A33170" w:rsidRPr="008B5A4D">
              <w:rPr>
                <w:rFonts w:ascii="Bookman Old Style" w:hAnsi="Bookman Old Style" w:cs="Times New Roman"/>
              </w:rPr>
              <w:t>2</w:t>
            </w:r>
            <w:r w:rsidR="003230F0" w:rsidRPr="008B5A4D">
              <w:rPr>
                <w:rFonts w:ascii="Bookman Old Style" w:hAnsi="Bookman Old Style" w:cs="Times New Roman"/>
                <w:lang w:val="fi-FI"/>
              </w:rPr>
              <w:t>7</w:t>
            </w:r>
            <w:r w:rsidRPr="008B5A4D">
              <w:rPr>
                <w:rFonts w:ascii="Bookman Old Style" w:hAnsi="Bookman Old Style" w:cs="Times New Roman"/>
              </w:rPr>
              <w:t xml:space="preserve"> ayat (4) huruf </w:t>
            </w:r>
            <w:r w:rsidR="00D374C7" w:rsidRPr="008B5A4D">
              <w:rPr>
                <w:rFonts w:ascii="Bookman Old Style" w:hAnsi="Bookman Old Style" w:cs="Times New Roman"/>
                <w:lang w:val="fi-FI"/>
              </w:rPr>
              <w:t>c</w:t>
            </w:r>
            <w:r w:rsidRPr="008B5A4D">
              <w:rPr>
                <w:rFonts w:ascii="Bookman Old Style" w:hAnsi="Bookman Old Style" w:cs="Times New Roman"/>
              </w:rPr>
              <w:t>, me</w:t>
            </w:r>
            <w:r w:rsidR="00E770DB" w:rsidRPr="008B5A4D">
              <w:rPr>
                <w:rFonts w:ascii="Bookman Old Style" w:hAnsi="Bookman Old Style" w:cs="Times New Roman"/>
                <w:lang w:val="fi-FI"/>
              </w:rPr>
              <w:t>liputi</w:t>
            </w:r>
            <w:r w:rsidRPr="008B5A4D">
              <w:rPr>
                <w:rFonts w:ascii="Bookman Old Style" w:hAnsi="Bookman Old Style" w:cs="Times New Roman"/>
              </w:rPr>
              <w:t>:</w:t>
            </w:r>
          </w:p>
          <w:p w:rsidR="00FC602A" w:rsidRPr="008B5A4D" w:rsidRDefault="00FC602A" w:rsidP="00D73380">
            <w:pPr>
              <w:numPr>
                <w:ilvl w:val="1"/>
                <w:numId w:val="127"/>
              </w:numPr>
              <w:tabs>
                <w:tab w:val="left" w:pos="882"/>
              </w:tabs>
              <w:ind w:left="882" w:right="-4" w:hanging="448"/>
              <w:jc w:val="both"/>
              <w:rPr>
                <w:rFonts w:ascii="Bookman Old Style" w:hAnsi="Bookman Old Style" w:cs="Times New Roman"/>
                <w:lang w:val="fi-FI"/>
              </w:rPr>
            </w:pPr>
            <w:r w:rsidRPr="008B5A4D">
              <w:rPr>
                <w:rFonts w:ascii="Bookman Old Style" w:hAnsi="Bookman Old Style" w:cs="Times New Roman"/>
                <w:lang w:val="fi-FI"/>
              </w:rPr>
              <w:t xml:space="preserve">kawasan peruntukan </w:t>
            </w:r>
            <w:r w:rsidR="00636BDC" w:rsidRPr="008B5A4D">
              <w:rPr>
                <w:rFonts w:ascii="Bookman Old Style" w:hAnsi="Bookman Old Style" w:cs="Times New Roman"/>
                <w:lang w:val="fi-FI"/>
              </w:rPr>
              <w:t>pertanian lahan basah</w:t>
            </w:r>
            <w:r w:rsidRPr="008B5A4D">
              <w:rPr>
                <w:rFonts w:ascii="Bookman Old Style" w:hAnsi="Bookman Old Style" w:cs="Times New Roman"/>
                <w:lang w:val="fi-FI"/>
              </w:rPr>
              <w:t xml:space="preserve">; </w:t>
            </w:r>
          </w:p>
          <w:p w:rsidR="00FC602A" w:rsidRPr="008B5A4D" w:rsidRDefault="00FC602A" w:rsidP="00D73380">
            <w:pPr>
              <w:numPr>
                <w:ilvl w:val="1"/>
                <w:numId w:val="127"/>
              </w:numPr>
              <w:tabs>
                <w:tab w:val="left" w:pos="882"/>
              </w:tabs>
              <w:ind w:left="882" w:right="-4" w:hanging="448"/>
              <w:jc w:val="both"/>
              <w:rPr>
                <w:rFonts w:ascii="Bookman Old Style" w:hAnsi="Bookman Old Style" w:cs="Times New Roman"/>
                <w:lang w:val="fi-FI"/>
              </w:rPr>
            </w:pPr>
            <w:r w:rsidRPr="008B5A4D">
              <w:rPr>
                <w:rFonts w:ascii="Bookman Old Style" w:hAnsi="Bookman Old Style" w:cs="Times New Roman"/>
                <w:lang w:val="fi-FI"/>
              </w:rPr>
              <w:lastRenderedPageBreak/>
              <w:t xml:space="preserve">kawasan peruntukan </w:t>
            </w:r>
            <w:r w:rsidR="00636BDC" w:rsidRPr="008B5A4D">
              <w:rPr>
                <w:rFonts w:ascii="Bookman Old Style" w:hAnsi="Bookman Old Style" w:cs="Times New Roman"/>
                <w:lang w:val="fi-FI"/>
              </w:rPr>
              <w:t xml:space="preserve">pertanian lahan kering dan </w:t>
            </w:r>
            <w:r w:rsidRPr="008B5A4D">
              <w:rPr>
                <w:rFonts w:ascii="Bookman Old Style" w:hAnsi="Bookman Old Style" w:cs="Times New Roman"/>
              </w:rPr>
              <w:t>hortikultura</w:t>
            </w:r>
            <w:r w:rsidRPr="008B5A4D">
              <w:rPr>
                <w:rFonts w:ascii="Bookman Old Style" w:hAnsi="Bookman Old Style" w:cs="Times New Roman"/>
                <w:lang w:val="fi-FI"/>
              </w:rPr>
              <w:t xml:space="preserve">; </w:t>
            </w:r>
          </w:p>
          <w:p w:rsidR="00A50282" w:rsidRPr="008B5A4D" w:rsidRDefault="00FC602A" w:rsidP="00D73380">
            <w:pPr>
              <w:numPr>
                <w:ilvl w:val="1"/>
                <w:numId w:val="127"/>
              </w:numPr>
              <w:tabs>
                <w:tab w:val="left" w:pos="882"/>
              </w:tabs>
              <w:ind w:left="882" w:right="-4" w:hanging="448"/>
              <w:jc w:val="both"/>
              <w:rPr>
                <w:rFonts w:ascii="Bookman Old Style" w:hAnsi="Bookman Old Style" w:cs="Times New Roman"/>
                <w:lang w:val="fi-FI"/>
              </w:rPr>
            </w:pPr>
            <w:r w:rsidRPr="008B5A4D">
              <w:rPr>
                <w:rFonts w:ascii="Bookman Old Style" w:hAnsi="Bookman Old Style" w:cs="Times New Roman"/>
                <w:lang w:val="fi-FI"/>
              </w:rPr>
              <w:t xml:space="preserve">kawasan peruntukan </w:t>
            </w:r>
            <w:r w:rsidR="00A50282" w:rsidRPr="008B5A4D">
              <w:rPr>
                <w:rFonts w:ascii="Bookman Old Style" w:hAnsi="Bookman Old Style" w:cs="Times New Roman"/>
                <w:lang w:val="fi-FI"/>
              </w:rPr>
              <w:t>peternakan</w:t>
            </w:r>
            <w:r w:rsidR="00A50282" w:rsidRPr="008B5A4D">
              <w:rPr>
                <w:rFonts w:ascii="Bookman Old Style" w:hAnsi="Bookman Old Style" w:cs="Times New Roman"/>
              </w:rPr>
              <w:t>;</w:t>
            </w:r>
            <w:r w:rsidR="00A50282" w:rsidRPr="008B5A4D">
              <w:rPr>
                <w:rFonts w:ascii="Bookman Old Style" w:hAnsi="Bookman Old Style" w:cs="Times New Roman"/>
                <w:lang w:val="fi-FI"/>
              </w:rPr>
              <w:t xml:space="preserve"> dan</w:t>
            </w:r>
          </w:p>
          <w:p w:rsidR="00A50282" w:rsidRPr="008B5A4D" w:rsidRDefault="009D1C22" w:rsidP="00D73380">
            <w:pPr>
              <w:numPr>
                <w:ilvl w:val="1"/>
                <w:numId w:val="127"/>
              </w:numPr>
              <w:tabs>
                <w:tab w:val="left" w:pos="882"/>
              </w:tabs>
              <w:ind w:left="882" w:right="-4" w:hanging="448"/>
              <w:jc w:val="both"/>
              <w:rPr>
                <w:rFonts w:ascii="Bookman Old Style" w:hAnsi="Bookman Old Style" w:cs="Times New Roman"/>
                <w:lang w:val="fi-FI"/>
              </w:rPr>
            </w:pPr>
            <w:r w:rsidRPr="008B5A4D">
              <w:rPr>
                <w:rFonts w:ascii="Bookman Old Style" w:hAnsi="Bookman Old Style" w:cs="Times New Roman"/>
                <w:lang w:val="fi-FI"/>
              </w:rPr>
              <w:t>k</w:t>
            </w:r>
            <w:r w:rsidR="00A50282" w:rsidRPr="008B5A4D">
              <w:rPr>
                <w:rFonts w:ascii="Bookman Old Style" w:hAnsi="Bookman Old Style" w:cs="Times New Roman"/>
                <w:lang w:val="fi-FI"/>
              </w:rPr>
              <w:t>awasan peruntukan perkebunan.</w:t>
            </w:r>
          </w:p>
          <w:p w:rsidR="00826A21" w:rsidRPr="008B5A4D" w:rsidRDefault="00826A21" w:rsidP="00D73380">
            <w:pPr>
              <w:numPr>
                <w:ilvl w:val="0"/>
                <w:numId w:val="186"/>
              </w:numPr>
              <w:spacing w:before="120"/>
              <w:ind w:left="432" w:hanging="432"/>
              <w:jc w:val="both"/>
              <w:rPr>
                <w:rFonts w:ascii="Bookman Old Style" w:hAnsi="Bookman Old Style" w:cs="Tahoma"/>
                <w:lang w:val="fi-FI"/>
              </w:rPr>
            </w:pPr>
            <w:r w:rsidRPr="008B5A4D">
              <w:rPr>
                <w:rFonts w:ascii="Bookman Old Style" w:hAnsi="Bookman Old Style" w:cs="Times New Roman"/>
              </w:rPr>
              <w:t xml:space="preserve">Kawasan peruntukan pertanian sebagaimana dimaksud </w:t>
            </w:r>
            <w:r w:rsidRPr="008B5A4D">
              <w:rPr>
                <w:rFonts w:ascii="Bookman Old Style" w:hAnsi="Bookman Old Style" w:cs="Times New Roman"/>
                <w:lang w:val="fi-FI"/>
              </w:rPr>
              <w:t>pada ayat (1)</w:t>
            </w:r>
            <w:r w:rsidRPr="008B5A4D">
              <w:rPr>
                <w:rFonts w:ascii="Bookman Old Style" w:hAnsi="Bookman Old Style" w:cs="Times New Roman"/>
              </w:rPr>
              <w:t xml:space="preserve">, </w:t>
            </w:r>
            <w:r w:rsidRPr="008B5A4D">
              <w:rPr>
                <w:rFonts w:ascii="Bookman Old Style" w:hAnsi="Bookman Old Style" w:cs="Times New Roman"/>
                <w:lang w:val="fi-FI"/>
              </w:rPr>
              <w:t xml:space="preserve">diarahkan </w:t>
            </w:r>
            <w:r w:rsidR="0092179B" w:rsidRPr="008B5A4D">
              <w:rPr>
                <w:rFonts w:ascii="Bookman Old Style" w:hAnsi="Bookman Old Style" w:cs="Times New Roman"/>
              </w:rPr>
              <w:t xml:space="preserve">seluas </w:t>
            </w:r>
            <w:r w:rsidR="00A33170" w:rsidRPr="008B5A4D">
              <w:rPr>
                <w:rFonts w:ascii="Bookman Old Style" w:hAnsi="Bookman Old Style" w:cs="Times New Roman"/>
              </w:rPr>
              <w:t xml:space="preserve">kurang lebih </w:t>
            </w:r>
            <w:r w:rsidR="00D374C7" w:rsidRPr="008B5A4D">
              <w:rPr>
                <w:rFonts w:ascii="Bookman Old Style" w:hAnsi="Bookman Old Style" w:cs="Times New Roman"/>
                <w:lang w:val="fi-FI"/>
              </w:rPr>
              <w:t>4.25</w:t>
            </w:r>
            <w:r w:rsidR="001309DF" w:rsidRPr="008B5A4D">
              <w:rPr>
                <w:rFonts w:ascii="Bookman Old Style" w:hAnsi="Bookman Old Style" w:cs="Times New Roman"/>
              </w:rPr>
              <w:t>8</w:t>
            </w:r>
            <w:r w:rsidR="00031692" w:rsidRPr="008B5A4D">
              <w:rPr>
                <w:rFonts w:ascii="Bookman Old Style" w:hAnsi="Bookman Old Style" w:cs="Times New Roman"/>
                <w:lang w:val="fi-FI"/>
              </w:rPr>
              <w:t xml:space="preserve"> </w:t>
            </w:r>
            <w:r w:rsidR="00E27F24" w:rsidRPr="008B5A4D">
              <w:rPr>
                <w:rFonts w:ascii="Bookman Old Style" w:hAnsi="Bookman Old Style" w:cs="Times New Roman"/>
                <w:lang w:val="fi-FI"/>
              </w:rPr>
              <w:t xml:space="preserve"> </w:t>
            </w:r>
            <w:r w:rsidR="00E770DB" w:rsidRPr="008B5A4D">
              <w:rPr>
                <w:rFonts w:ascii="Bookman Old Style" w:hAnsi="Bookman Old Style" w:cs="Times New Roman"/>
                <w:lang w:val="fi-FI"/>
              </w:rPr>
              <w:t>(</w:t>
            </w:r>
            <w:r w:rsidR="00D374C7" w:rsidRPr="008B5A4D">
              <w:rPr>
                <w:rFonts w:ascii="Bookman Old Style" w:hAnsi="Bookman Old Style" w:cs="Times New Roman"/>
                <w:lang w:val="fi-FI"/>
              </w:rPr>
              <w:t xml:space="preserve">empat ribu </w:t>
            </w:r>
            <w:r w:rsidR="00E770DB" w:rsidRPr="008B5A4D">
              <w:rPr>
                <w:rFonts w:ascii="Bookman Old Style" w:hAnsi="Bookman Old Style" w:cs="Times New Roman"/>
                <w:lang w:val="fi-FI"/>
              </w:rPr>
              <w:t xml:space="preserve">dua </w:t>
            </w:r>
            <w:r w:rsidR="00D374C7" w:rsidRPr="008B5A4D">
              <w:rPr>
                <w:rFonts w:ascii="Bookman Old Style" w:hAnsi="Bookman Old Style" w:cs="Times New Roman"/>
                <w:lang w:val="fi-FI"/>
              </w:rPr>
              <w:t xml:space="preserve">ratus lima puluh </w:t>
            </w:r>
            <w:r w:rsidR="001309DF" w:rsidRPr="008B5A4D">
              <w:rPr>
                <w:rFonts w:ascii="Bookman Old Style" w:hAnsi="Bookman Old Style" w:cs="Times New Roman"/>
              </w:rPr>
              <w:t>delapan</w:t>
            </w:r>
            <w:r w:rsidR="00E770DB" w:rsidRPr="008B5A4D">
              <w:rPr>
                <w:rFonts w:ascii="Bookman Old Style" w:hAnsi="Bookman Old Style" w:cs="Times New Roman"/>
                <w:lang w:val="fi-FI"/>
              </w:rPr>
              <w:t xml:space="preserve">) </w:t>
            </w:r>
            <w:r w:rsidR="009B0F51" w:rsidRPr="008B5A4D">
              <w:rPr>
                <w:rFonts w:ascii="Bookman Old Style" w:hAnsi="Bookman Old Style" w:cs="Times New Roman"/>
                <w:lang w:val="fi-FI"/>
              </w:rPr>
              <w:t>ha</w:t>
            </w:r>
            <w:r w:rsidR="00E770DB" w:rsidRPr="008B5A4D">
              <w:rPr>
                <w:rFonts w:ascii="Bookman Old Style" w:hAnsi="Bookman Old Style" w:cs="Times New Roman"/>
                <w:lang w:val="fi-FI"/>
              </w:rPr>
              <w:t xml:space="preserve"> atau </w:t>
            </w:r>
            <w:r w:rsidR="00D374C7" w:rsidRPr="008B5A4D">
              <w:rPr>
                <w:rFonts w:ascii="Bookman Old Style" w:hAnsi="Bookman Old Style" w:cs="Times New Roman"/>
                <w:lang w:val="fi-FI"/>
              </w:rPr>
              <w:t>8,17</w:t>
            </w:r>
            <w:r w:rsidR="00E770DB" w:rsidRPr="008B5A4D">
              <w:rPr>
                <w:rFonts w:ascii="Bookman Old Style" w:hAnsi="Bookman Old Style" w:cs="Times New Roman"/>
                <w:lang w:val="fi-FI"/>
              </w:rPr>
              <w:t>% (</w:t>
            </w:r>
            <w:r w:rsidR="00D374C7" w:rsidRPr="008B5A4D">
              <w:rPr>
                <w:rFonts w:ascii="Bookman Old Style" w:hAnsi="Bookman Old Style" w:cs="Times New Roman"/>
                <w:lang w:val="fi-FI"/>
              </w:rPr>
              <w:t xml:space="preserve">delapan </w:t>
            </w:r>
            <w:r w:rsidR="00E770DB" w:rsidRPr="008B5A4D">
              <w:rPr>
                <w:rFonts w:ascii="Bookman Old Style" w:hAnsi="Bookman Old Style" w:cs="Times New Roman"/>
                <w:lang w:val="fi-FI"/>
              </w:rPr>
              <w:t xml:space="preserve">koma tujuh </w:t>
            </w:r>
            <w:r w:rsidR="00D374C7" w:rsidRPr="008B5A4D">
              <w:rPr>
                <w:rFonts w:ascii="Bookman Old Style" w:hAnsi="Bookman Old Style" w:cs="Times New Roman"/>
                <w:lang w:val="fi-FI"/>
              </w:rPr>
              <w:t xml:space="preserve">belas </w:t>
            </w:r>
            <w:r w:rsidR="00E770DB" w:rsidRPr="008B5A4D">
              <w:rPr>
                <w:rFonts w:ascii="Bookman Old Style" w:hAnsi="Bookman Old Style" w:cs="Times New Roman"/>
                <w:lang w:val="fi-FI"/>
              </w:rPr>
              <w:t xml:space="preserve">persen) </w:t>
            </w:r>
            <w:r w:rsidR="00E27F24" w:rsidRPr="008B5A4D">
              <w:rPr>
                <w:rFonts w:ascii="Bookman Old Style" w:hAnsi="Bookman Old Style" w:cs="Times New Roman"/>
                <w:lang w:val="fi-FI"/>
              </w:rPr>
              <w:t>dari luas wilayah</w:t>
            </w:r>
            <w:r w:rsidR="00E770DB" w:rsidRPr="008B5A4D">
              <w:rPr>
                <w:rFonts w:ascii="Bookman Old Style" w:hAnsi="Bookman Old Style" w:cs="Times New Roman"/>
                <w:lang w:val="fi-FI"/>
              </w:rPr>
              <w:t>.</w:t>
            </w:r>
            <w:r w:rsidR="00E27F24" w:rsidRPr="008B5A4D">
              <w:rPr>
                <w:rFonts w:ascii="Bookman Old Style" w:hAnsi="Bookman Old Style" w:cs="Times New Roman"/>
                <w:lang w:val="fi-FI"/>
              </w:rPr>
              <w:t xml:space="preserve"> </w:t>
            </w:r>
          </w:p>
          <w:p w:rsidR="00E27F24" w:rsidRPr="008B5A4D" w:rsidRDefault="00E27F24" w:rsidP="00D73380">
            <w:pPr>
              <w:ind w:right="-6"/>
              <w:jc w:val="both"/>
              <w:rPr>
                <w:rFonts w:ascii="Bookman Old Style" w:hAnsi="Bookman Old Style" w:cs="Tahoma"/>
                <w:lang w:val="fi-FI"/>
              </w:rPr>
            </w:pPr>
          </w:p>
          <w:p w:rsidR="00E770DB" w:rsidRPr="008B5A4D" w:rsidRDefault="00E770DB" w:rsidP="00D73380">
            <w:pPr>
              <w:ind w:right="-6"/>
              <w:jc w:val="both"/>
              <w:rPr>
                <w:rFonts w:ascii="Bookman Old Style" w:hAnsi="Bookman Old Style" w:cs="Tahoma"/>
                <w:lang w:val="fi-FI"/>
              </w:rPr>
            </w:pPr>
          </w:p>
          <w:p w:rsidR="00D374C7" w:rsidRPr="008B5A4D" w:rsidRDefault="00FC602A" w:rsidP="00D73380">
            <w:pPr>
              <w:ind w:right="-6"/>
              <w:jc w:val="center"/>
              <w:rPr>
                <w:rFonts w:ascii="Bookman Old Style" w:hAnsi="Bookman Old Style" w:cs="Times New Roman"/>
                <w:lang w:val="fi-FI"/>
              </w:rPr>
            </w:pPr>
            <w:r w:rsidRPr="008B5A4D">
              <w:rPr>
                <w:rFonts w:ascii="Bookman Old Style" w:hAnsi="Bookman Old Style" w:cs="Times New Roman"/>
                <w:lang w:val="fi-FI"/>
              </w:rPr>
              <w:t xml:space="preserve">Kawasan Peruntukan Budidaya </w:t>
            </w:r>
          </w:p>
          <w:p w:rsidR="00FC602A" w:rsidRPr="008B5A4D" w:rsidRDefault="0092179B" w:rsidP="00D73380">
            <w:pPr>
              <w:ind w:right="-6"/>
              <w:jc w:val="center"/>
              <w:rPr>
                <w:rFonts w:ascii="Bookman Old Style" w:hAnsi="Bookman Old Style" w:cs="Times New Roman"/>
                <w:lang w:val="fi-FI"/>
              </w:rPr>
            </w:pPr>
            <w:r w:rsidRPr="008B5A4D">
              <w:rPr>
                <w:rFonts w:ascii="Bookman Old Style" w:hAnsi="Bookman Old Style" w:cs="Times New Roman"/>
              </w:rPr>
              <w:t xml:space="preserve">Pertanian </w:t>
            </w:r>
            <w:r w:rsidR="00636BDC" w:rsidRPr="008B5A4D">
              <w:rPr>
                <w:rFonts w:ascii="Bookman Old Style" w:hAnsi="Bookman Old Style" w:cs="Times New Roman"/>
                <w:lang w:val="en-US"/>
              </w:rPr>
              <w:t xml:space="preserve">Lahan Basah </w:t>
            </w:r>
          </w:p>
          <w:p w:rsidR="00FC602A" w:rsidRPr="008B5A4D" w:rsidRDefault="00D374C7" w:rsidP="00D73380">
            <w:pPr>
              <w:pStyle w:val="BodyText"/>
              <w:spacing w:before="120" w:after="120"/>
              <w:jc w:val="center"/>
              <w:rPr>
                <w:rFonts w:ascii="Bookman Old Style" w:hAnsi="Bookman Old Style" w:cs="Tahoma"/>
                <w:lang w:val="fi-FI"/>
              </w:rPr>
            </w:pPr>
            <w:r w:rsidRPr="008B5A4D">
              <w:rPr>
                <w:rFonts w:ascii="Bookman Old Style" w:hAnsi="Bookman Old Style" w:cs="Times New Roman"/>
                <w:b w:val="0"/>
                <w:bCs w:val="0"/>
                <w:lang w:val="fi-FI"/>
              </w:rPr>
              <w:t>Pasal 4</w:t>
            </w:r>
            <w:r w:rsidR="00912C27" w:rsidRPr="008B5A4D">
              <w:rPr>
                <w:rFonts w:ascii="Bookman Old Style" w:hAnsi="Bookman Old Style" w:cs="Times New Roman"/>
                <w:b w:val="0"/>
                <w:bCs w:val="0"/>
                <w:lang w:val="fi-FI"/>
              </w:rPr>
              <w:t>7</w:t>
            </w:r>
          </w:p>
          <w:p w:rsidR="00FC602A" w:rsidRPr="008B5A4D" w:rsidRDefault="00FC602A" w:rsidP="00D73380">
            <w:pPr>
              <w:pStyle w:val="BodyTextIndent"/>
              <w:numPr>
                <w:ilvl w:val="0"/>
                <w:numId w:val="294"/>
              </w:numPr>
              <w:spacing w:before="120"/>
              <w:ind w:left="432" w:hanging="432"/>
              <w:jc w:val="both"/>
              <w:rPr>
                <w:rFonts w:ascii="Bookman Old Style" w:hAnsi="Bookman Old Style" w:cs="Times New Roman"/>
                <w:sz w:val="24"/>
                <w:szCs w:val="24"/>
                <w:lang w:val="fi-FI"/>
              </w:rPr>
            </w:pPr>
            <w:r w:rsidRPr="008B5A4D">
              <w:rPr>
                <w:rFonts w:ascii="Bookman Old Style" w:hAnsi="Bookman Old Style" w:cs="Times New Roman"/>
                <w:sz w:val="24"/>
                <w:szCs w:val="24"/>
                <w:lang w:val="fi-FI"/>
              </w:rPr>
              <w:t xml:space="preserve">Kawasan </w:t>
            </w:r>
            <w:r w:rsidR="00063A82" w:rsidRPr="008B5A4D">
              <w:rPr>
                <w:rFonts w:ascii="Bookman Old Style" w:hAnsi="Bookman Old Style" w:cs="Times New Roman"/>
                <w:sz w:val="24"/>
                <w:szCs w:val="24"/>
                <w:lang w:val="fi-FI"/>
              </w:rPr>
              <w:t>p</w:t>
            </w:r>
            <w:r w:rsidRPr="008B5A4D">
              <w:rPr>
                <w:rFonts w:ascii="Bookman Old Style" w:hAnsi="Bookman Old Style" w:cs="Times New Roman"/>
                <w:sz w:val="24"/>
                <w:szCs w:val="24"/>
                <w:lang w:val="fi-FI"/>
              </w:rPr>
              <w:t xml:space="preserve">eruntukan </w:t>
            </w:r>
            <w:r w:rsidR="00063A82" w:rsidRPr="008B5A4D">
              <w:rPr>
                <w:rFonts w:ascii="Bookman Old Style" w:hAnsi="Bookman Old Style" w:cs="Times New Roman"/>
                <w:sz w:val="24"/>
                <w:szCs w:val="24"/>
                <w:lang w:val="fi-FI"/>
              </w:rPr>
              <w:t xml:space="preserve">pertanian lahan basah </w:t>
            </w:r>
            <w:r w:rsidRPr="008B5A4D">
              <w:rPr>
                <w:rFonts w:ascii="Bookman Old Style" w:hAnsi="Bookman Old Style" w:cs="Times New Roman"/>
                <w:sz w:val="24"/>
                <w:szCs w:val="24"/>
                <w:lang w:val="fi-FI"/>
              </w:rPr>
              <w:t xml:space="preserve">sebagaimana dimaksud dalam Pasal </w:t>
            </w:r>
            <w:r w:rsidR="0092179B" w:rsidRPr="008B5A4D">
              <w:rPr>
                <w:rFonts w:ascii="Bookman Old Style" w:hAnsi="Bookman Old Style" w:cs="Times New Roman"/>
                <w:sz w:val="24"/>
                <w:szCs w:val="24"/>
              </w:rPr>
              <w:t>4</w:t>
            </w:r>
            <w:r w:rsidR="00F03C50" w:rsidRPr="008B5A4D">
              <w:rPr>
                <w:rFonts w:ascii="Bookman Old Style" w:hAnsi="Bookman Old Style" w:cs="Times New Roman"/>
                <w:sz w:val="24"/>
                <w:szCs w:val="24"/>
                <w:lang w:val="fi-FI"/>
              </w:rPr>
              <w:t>6</w:t>
            </w:r>
            <w:r w:rsidRPr="008B5A4D">
              <w:rPr>
                <w:rFonts w:ascii="Bookman Old Style" w:hAnsi="Bookman Old Style" w:cs="Times New Roman"/>
                <w:sz w:val="24"/>
                <w:szCs w:val="24"/>
                <w:lang w:val="fi-FI"/>
              </w:rPr>
              <w:t xml:space="preserve"> ayat (1) huruf a</w:t>
            </w:r>
            <w:r w:rsidR="00031692" w:rsidRPr="008B5A4D">
              <w:rPr>
                <w:rFonts w:ascii="Bookman Old Style" w:hAnsi="Bookman Old Style" w:cs="Times New Roman"/>
                <w:sz w:val="24"/>
                <w:szCs w:val="24"/>
                <w:lang w:val="fi-FI"/>
              </w:rPr>
              <w:t xml:space="preserve">, sebarannya </w:t>
            </w:r>
            <w:r w:rsidR="0092179B" w:rsidRPr="008B5A4D">
              <w:rPr>
                <w:rFonts w:ascii="Bookman Old Style" w:hAnsi="Bookman Old Style" w:cs="Times New Roman"/>
                <w:sz w:val="24"/>
                <w:szCs w:val="24"/>
              </w:rPr>
              <w:t xml:space="preserve">seluas </w:t>
            </w:r>
            <w:r w:rsidR="00031692" w:rsidRPr="008B5A4D">
              <w:rPr>
                <w:rFonts w:ascii="Bookman Old Style" w:hAnsi="Bookman Old Style" w:cs="Times New Roman"/>
                <w:sz w:val="24"/>
                <w:szCs w:val="24"/>
                <w:lang w:val="fi-FI"/>
              </w:rPr>
              <w:t xml:space="preserve">kurang lebih </w:t>
            </w:r>
            <w:r w:rsidRPr="008B5A4D">
              <w:rPr>
                <w:rFonts w:ascii="Bookman Old Style" w:hAnsi="Bookman Old Style" w:cs="Times New Roman"/>
                <w:sz w:val="24"/>
                <w:szCs w:val="24"/>
                <w:lang w:val="fi-FI"/>
              </w:rPr>
              <w:t>2.73</w:t>
            </w:r>
            <w:r w:rsidR="002A0328" w:rsidRPr="008B5A4D">
              <w:rPr>
                <w:rFonts w:ascii="Bookman Old Style" w:hAnsi="Bookman Old Style" w:cs="Times New Roman"/>
                <w:sz w:val="24"/>
                <w:szCs w:val="24"/>
                <w:lang w:val="fi-FI"/>
              </w:rPr>
              <w:t>5</w:t>
            </w:r>
            <w:r w:rsidRPr="008B5A4D">
              <w:rPr>
                <w:rFonts w:ascii="Bookman Old Style" w:hAnsi="Bookman Old Style" w:cs="Times New Roman"/>
                <w:sz w:val="24"/>
                <w:szCs w:val="24"/>
                <w:lang w:val="fi-FI"/>
              </w:rPr>
              <w:t xml:space="preserve"> </w:t>
            </w:r>
            <w:r w:rsidR="00E770DB" w:rsidRPr="008B5A4D">
              <w:rPr>
                <w:rFonts w:ascii="Bookman Old Style" w:hAnsi="Bookman Old Style" w:cs="Times New Roman"/>
                <w:sz w:val="24"/>
                <w:szCs w:val="24"/>
                <w:lang w:val="fi-FI"/>
              </w:rPr>
              <w:t xml:space="preserve">(dua ribu tujuh ratus tiga puluh </w:t>
            </w:r>
            <w:r w:rsidR="009B0F51" w:rsidRPr="008B5A4D">
              <w:rPr>
                <w:rFonts w:ascii="Bookman Old Style" w:hAnsi="Bookman Old Style" w:cs="Times New Roman"/>
                <w:sz w:val="24"/>
                <w:szCs w:val="24"/>
                <w:lang w:val="fi-FI"/>
              </w:rPr>
              <w:t>lima</w:t>
            </w:r>
            <w:r w:rsidR="00E770DB" w:rsidRPr="008B5A4D">
              <w:rPr>
                <w:rFonts w:ascii="Bookman Old Style" w:hAnsi="Bookman Old Style" w:cs="Times New Roman"/>
                <w:sz w:val="24"/>
                <w:szCs w:val="24"/>
                <w:lang w:val="fi-FI"/>
              </w:rPr>
              <w:t>)</w:t>
            </w:r>
            <w:r w:rsidR="009B0F51" w:rsidRPr="008B5A4D">
              <w:rPr>
                <w:rFonts w:ascii="Bookman Old Style" w:hAnsi="Bookman Old Style" w:cs="Times New Roman"/>
                <w:sz w:val="24"/>
                <w:szCs w:val="24"/>
                <w:lang w:val="fi-FI"/>
              </w:rPr>
              <w:t xml:space="preserve"> ha</w:t>
            </w:r>
            <w:r w:rsidR="00E770DB" w:rsidRPr="008B5A4D">
              <w:rPr>
                <w:rFonts w:ascii="Bookman Old Style" w:hAnsi="Bookman Old Style" w:cs="Times New Roman"/>
                <w:sz w:val="24"/>
                <w:szCs w:val="24"/>
                <w:lang w:val="fi-FI"/>
              </w:rPr>
              <w:t xml:space="preserve"> atau 5.3% (lima koma tiga persen) </w:t>
            </w:r>
            <w:r w:rsidRPr="008B5A4D">
              <w:rPr>
                <w:rFonts w:ascii="Bookman Old Style" w:hAnsi="Bookman Old Style" w:cs="Times New Roman"/>
                <w:sz w:val="24"/>
                <w:szCs w:val="24"/>
                <w:lang w:val="fi-FI"/>
              </w:rPr>
              <w:t xml:space="preserve">dari luas wilayah tetap diarahkan pada lokasi yang telah ada </w:t>
            </w:r>
            <w:r w:rsidR="00E770DB" w:rsidRPr="008B5A4D">
              <w:rPr>
                <w:rFonts w:ascii="Bookman Old Style" w:hAnsi="Bookman Old Style" w:cs="Times New Roman"/>
                <w:sz w:val="24"/>
                <w:szCs w:val="24"/>
                <w:lang w:val="fi-FI"/>
              </w:rPr>
              <w:t xml:space="preserve">meliputi </w:t>
            </w:r>
            <w:r w:rsidRPr="008B5A4D">
              <w:rPr>
                <w:rFonts w:ascii="Bookman Old Style" w:hAnsi="Bookman Old Style" w:cs="Times New Roman"/>
                <w:sz w:val="24"/>
                <w:szCs w:val="24"/>
                <w:lang w:val="fi-FI"/>
              </w:rPr>
              <w:t>sebagian besar di Kecamatan Susut, Bangli dan Tembuku</w:t>
            </w:r>
            <w:r w:rsidR="000D18A7" w:rsidRPr="008B5A4D">
              <w:rPr>
                <w:rFonts w:ascii="Bookman Old Style" w:hAnsi="Bookman Old Style" w:cs="Times New Roman"/>
                <w:sz w:val="24"/>
                <w:szCs w:val="24"/>
                <w:lang w:val="fi-FI"/>
              </w:rPr>
              <w:t xml:space="preserve"> dan sebagian kecil Kecamatan Kintamani</w:t>
            </w:r>
            <w:r w:rsidR="001B13B0" w:rsidRPr="008B5A4D">
              <w:rPr>
                <w:rFonts w:ascii="Bookman Old Style" w:hAnsi="Bookman Old Style" w:cs="Times New Roman"/>
                <w:sz w:val="24"/>
                <w:szCs w:val="24"/>
                <w:lang w:val="fi-FI"/>
              </w:rPr>
              <w:t>.</w:t>
            </w:r>
          </w:p>
          <w:p w:rsidR="000D18A7" w:rsidRPr="008B5A4D" w:rsidRDefault="000D18A7" w:rsidP="00D73380">
            <w:pPr>
              <w:pStyle w:val="BodyTextIndent"/>
              <w:numPr>
                <w:ilvl w:val="0"/>
                <w:numId w:val="294"/>
              </w:numPr>
              <w:spacing w:before="120"/>
              <w:ind w:left="432" w:hanging="432"/>
              <w:jc w:val="both"/>
              <w:rPr>
                <w:rFonts w:ascii="Bookman Old Style" w:hAnsi="Bookman Old Style" w:cs="Times New Roman"/>
                <w:sz w:val="24"/>
                <w:szCs w:val="24"/>
                <w:lang w:val="fi-FI"/>
              </w:rPr>
            </w:pPr>
            <w:r w:rsidRPr="008B5A4D">
              <w:rPr>
                <w:rFonts w:ascii="Bookman Old Style" w:hAnsi="Bookman Old Style" w:cs="Times New Roman"/>
                <w:sz w:val="24"/>
                <w:szCs w:val="24"/>
                <w:lang w:val="fi-FI"/>
              </w:rPr>
              <w:t xml:space="preserve">Penetapan kawasan </w:t>
            </w:r>
            <w:r w:rsidR="00063A82" w:rsidRPr="008B5A4D">
              <w:rPr>
                <w:rFonts w:ascii="Bookman Old Style" w:hAnsi="Bookman Old Style" w:cs="Times New Roman"/>
                <w:sz w:val="24"/>
                <w:szCs w:val="24"/>
                <w:lang w:val="fi-FI"/>
              </w:rPr>
              <w:t xml:space="preserve">peruntukan </w:t>
            </w:r>
            <w:r w:rsidRPr="008B5A4D">
              <w:rPr>
                <w:rFonts w:ascii="Bookman Old Style" w:hAnsi="Bookman Old Style" w:cs="Times New Roman"/>
                <w:sz w:val="24"/>
                <w:szCs w:val="24"/>
                <w:lang w:val="fi-FI"/>
              </w:rPr>
              <w:t xml:space="preserve">pertanian tanaman </w:t>
            </w:r>
            <w:r w:rsidR="00636BDC" w:rsidRPr="008B5A4D">
              <w:rPr>
                <w:rFonts w:ascii="Bookman Old Style" w:hAnsi="Bookman Old Style" w:cs="Times New Roman"/>
                <w:sz w:val="24"/>
                <w:szCs w:val="24"/>
                <w:lang w:val="fi-FI"/>
              </w:rPr>
              <w:t xml:space="preserve">lahan basah sebagai lahan </w:t>
            </w:r>
            <w:r w:rsidRPr="008B5A4D">
              <w:rPr>
                <w:rFonts w:ascii="Bookman Old Style" w:hAnsi="Bookman Old Style" w:cs="Times New Roman"/>
                <w:sz w:val="24"/>
                <w:szCs w:val="24"/>
                <w:lang w:val="fi-FI"/>
              </w:rPr>
              <w:t>pangan berkelanjutan minimal 90%</w:t>
            </w:r>
            <w:r w:rsidR="00B96117" w:rsidRPr="008B5A4D">
              <w:rPr>
                <w:rFonts w:ascii="Bookman Old Style" w:hAnsi="Bookman Old Style" w:cs="Times New Roman"/>
                <w:sz w:val="24"/>
                <w:szCs w:val="24"/>
                <w:lang w:val="fi-FI"/>
              </w:rPr>
              <w:t xml:space="preserve"> (sembilan puluh persen)</w:t>
            </w:r>
            <w:r w:rsidRPr="008B5A4D">
              <w:rPr>
                <w:rFonts w:ascii="Bookman Old Style" w:hAnsi="Bookman Old Style" w:cs="Times New Roman"/>
                <w:sz w:val="24"/>
                <w:szCs w:val="24"/>
                <w:lang w:val="fi-FI"/>
              </w:rPr>
              <w:t xml:space="preserve"> dari arahan kawasan peruntukan </w:t>
            </w:r>
            <w:r w:rsidR="00636BDC" w:rsidRPr="008B5A4D">
              <w:rPr>
                <w:rFonts w:ascii="Bookman Old Style" w:hAnsi="Bookman Old Style" w:cs="Times New Roman"/>
                <w:sz w:val="24"/>
                <w:szCs w:val="24"/>
                <w:lang w:val="fi-FI"/>
              </w:rPr>
              <w:t xml:space="preserve">pertanian lahan basah </w:t>
            </w:r>
            <w:r w:rsidRPr="008B5A4D">
              <w:rPr>
                <w:rFonts w:ascii="Bookman Old Style" w:hAnsi="Bookman Old Style" w:cs="Times New Roman"/>
                <w:sz w:val="24"/>
                <w:szCs w:val="24"/>
                <w:lang w:val="fi-FI"/>
              </w:rPr>
              <w:t>yang tersebar  sebagian besar di Kecamatan Susut, Bangli dan Tembuku dan sebagian kecil Kecamatan Kintamani.</w:t>
            </w:r>
          </w:p>
          <w:p w:rsidR="000D6EEF" w:rsidRPr="008B5A4D" w:rsidRDefault="000D6EEF" w:rsidP="00D73380">
            <w:pPr>
              <w:tabs>
                <w:tab w:val="left" w:pos="0"/>
                <w:tab w:val="left" w:pos="462"/>
              </w:tabs>
              <w:spacing w:before="120" w:after="120"/>
              <w:ind w:right="-6"/>
              <w:jc w:val="center"/>
              <w:rPr>
                <w:rFonts w:ascii="Bookman Old Style" w:hAnsi="Bookman Old Style" w:cs="Times New Roman"/>
              </w:rPr>
            </w:pPr>
          </w:p>
          <w:p w:rsidR="00636BDC" w:rsidRPr="008B5A4D" w:rsidRDefault="00FC602A" w:rsidP="00D73380">
            <w:pPr>
              <w:tabs>
                <w:tab w:val="left" w:pos="0"/>
                <w:tab w:val="left" w:pos="462"/>
              </w:tabs>
              <w:spacing w:before="120" w:after="120"/>
              <w:ind w:right="-6"/>
              <w:jc w:val="center"/>
              <w:rPr>
                <w:rFonts w:ascii="Bookman Old Style" w:hAnsi="Bookman Old Style" w:cs="Times New Roman"/>
                <w:lang w:val="fi-FI"/>
              </w:rPr>
            </w:pPr>
            <w:r w:rsidRPr="008B5A4D">
              <w:rPr>
                <w:rFonts w:ascii="Bookman Old Style" w:hAnsi="Bookman Old Style" w:cs="Times New Roman"/>
                <w:lang w:val="fi-FI"/>
              </w:rPr>
              <w:t xml:space="preserve">Kawasan Peruntukan </w:t>
            </w:r>
            <w:r w:rsidR="00636BDC" w:rsidRPr="008B5A4D">
              <w:rPr>
                <w:rFonts w:ascii="Bookman Old Style" w:hAnsi="Bookman Old Style" w:cs="Times New Roman"/>
                <w:lang w:val="fi-FI"/>
              </w:rPr>
              <w:t>Pertanian Lahan Kering</w:t>
            </w:r>
          </w:p>
          <w:p w:rsidR="00FC602A" w:rsidRPr="008B5A4D" w:rsidRDefault="00636BDC" w:rsidP="00D73380">
            <w:pPr>
              <w:tabs>
                <w:tab w:val="left" w:pos="0"/>
                <w:tab w:val="left" w:pos="462"/>
              </w:tabs>
              <w:spacing w:before="120" w:after="120"/>
              <w:ind w:right="-6"/>
              <w:jc w:val="center"/>
              <w:rPr>
                <w:rFonts w:ascii="Bookman Old Style" w:hAnsi="Bookman Old Style" w:cs="Times New Roman"/>
                <w:lang w:val="fi-FI"/>
              </w:rPr>
            </w:pPr>
            <w:r w:rsidRPr="008B5A4D">
              <w:rPr>
                <w:rFonts w:ascii="Bookman Old Style" w:hAnsi="Bookman Old Style" w:cs="Times New Roman"/>
                <w:lang w:val="fi-FI"/>
              </w:rPr>
              <w:t xml:space="preserve">dan </w:t>
            </w:r>
            <w:r w:rsidR="00FC602A" w:rsidRPr="008B5A4D">
              <w:rPr>
                <w:rFonts w:ascii="Bookman Old Style" w:hAnsi="Bookman Old Style" w:cs="Times New Roman"/>
                <w:lang w:val="fi-FI"/>
              </w:rPr>
              <w:t xml:space="preserve">Hortikultura </w:t>
            </w:r>
          </w:p>
          <w:p w:rsidR="00FC602A" w:rsidRPr="008B5A4D" w:rsidRDefault="00D374C7" w:rsidP="00D73380">
            <w:pPr>
              <w:pStyle w:val="BodyText"/>
              <w:spacing w:before="120" w:after="120"/>
              <w:jc w:val="center"/>
              <w:rPr>
                <w:rFonts w:ascii="Bookman Old Style" w:hAnsi="Bookman Old Style" w:cs="Times New Roman"/>
              </w:rPr>
            </w:pPr>
            <w:r w:rsidRPr="008B5A4D">
              <w:rPr>
                <w:rFonts w:ascii="Bookman Old Style" w:hAnsi="Bookman Old Style" w:cs="Times New Roman"/>
                <w:b w:val="0"/>
                <w:bCs w:val="0"/>
                <w:lang w:val="fi-FI"/>
              </w:rPr>
              <w:t>Pasal 4</w:t>
            </w:r>
            <w:r w:rsidR="00912C27" w:rsidRPr="008B5A4D">
              <w:rPr>
                <w:rFonts w:ascii="Bookman Old Style" w:hAnsi="Bookman Old Style" w:cs="Times New Roman"/>
                <w:b w:val="0"/>
                <w:bCs w:val="0"/>
                <w:lang w:val="fi-FI"/>
              </w:rPr>
              <w:t>8</w:t>
            </w:r>
          </w:p>
          <w:p w:rsidR="00FC602A" w:rsidRPr="008B5A4D" w:rsidRDefault="00FC602A" w:rsidP="00D73380">
            <w:pPr>
              <w:pStyle w:val="BodyTextIndent"/>
              <w:spacing w:before="120"/>
              <w:ind w:left="0"/>
              <w:jc w:val="both"/>
              <w:rPr>
                <w:rFonts w:ascii="Bookman Old Style" w:hAnsi="Bookman Old Style" w:cs="Times New Roman"/>
                <w:sz w:val="24"/>
                <w:szCs w:val="24"/>
              </w:rPr>
            </w:pPr>
            <w:r w:rsidRPr="008B5A4D">
              <w:rPr>
                <w:rFonts w:ascii="Bookman Old Style" w:hAnsi="Bookman Old Style" w:cs="Times New Roman"/>
                <w:sz w:val="24"/>
                <w:szCs w:val="24"/>
              </w:rPr>
              <w:t xml:space="preserve">Kawasan peruntukan </w:t>
            </w:r>
            <w:r w:rsidR="00636BDC" w:rsidRPr="008B5A4D">
              <w:rPr>
                <w:rFonts w:ascii="Bookman Old Style" w:hAnsi="Bookman Old Style" w:cs="Times New Roman"/>
                <w:sz w:val="24"/>
                <w:szCs w:val="24"/>
                <w:lang w:val="en-US"/>
              </w:rPr>
              <w:t xml:space="preserve">pertanian lahan kering dan hortikultura </w:t>
            </w:r>
            <w:r w:rsidRPr="008B5A4D">
              <w:rPr>
                <w:rFonts w:ascii="Bookman Old Style" w:hAnsi="Bookman Old Style" w:cs="Times New Roman"/>
                <w:sz w:val="24"/>
                <w:szCs w:val="24"/>
              </w:rPr>
              <w:t xml:space="preserve">sebagaimana dimaksud dalam dalam Pasal </w:t>
            </w:r>
            <w:r w:rsidR="002A0328" w:rsidRPr="008B5A4D">
              <w:rPr>
                <w:rFonts w:ascii="Bookman Old Style" w:hAnsi="Bookman Old Style" w:cs="Times New Roman"/>
                <w:sz w:val="24"/>
                <w:szCs w:val="24"/>
              </w:rPr>
              <w:t>4</w:t>
            </w:r>
            <w:r w:rsidR="00F03C50" w:rsidRPr="008B5A4D">
              <w:rPr>
                <w:rFonts w:ascii="Bookman Old Style" w:hAnsi="Bookman Old Style" w:cs="Times New Roman"/>
                <w:sz w:val="24"/>
                <w:szCs w:val="24"/>
                <w:lang w:val="en-US"/>
              </w:rPr>
              <w:t>6</w:t>
            </w:r>
            <w:r w:rsidRPr="008B5A4D">
              <w:rPr>
                <w:rFonts w:ascii="Bookman Old Style" w:hAnsi="Bookman Old Style" w:cs="Times New Roman"/>
                <w:sz w:val="24"/>
                <w:szCs w:val="24"/>
              </w:rPr>
              <w:t xml:space="preserve"> ayat (1) huruf</w:t>
            </w:r>
            <w:r w:rsidR="0088151D" w:rsidRPr="008B5A4D">
              <w:rPr>
                <w:rFonts w:ascii="Bookman Old Style" w:hAnsi="Bookman Old Style" w:cs="Times New Roman"/>
                <w:sz w:val="24"/>
                <w:szCs w:val="24"/>
              </w:rPr>
              <w:t xml:space="preserve"> b, sebarannya </w:t>
            </w:r>
            <w:r w:rsidRPr="008B5A4D">
              <w:rPr>
                <w:rFonts w:ascii="Bookman Old Style" w:hAnsi="Bookman Old Style" w:cs="Times New Roman"/>
                <w:sz w:val="24"/>
                <w:szCs w:val="24"/>
              </w:rPr>
              <w:t xml:space="preserve">diarahkan </w:t>
            </w:r>
            <w:r w:rsidR="0092179B" w:rsidRPr="008B5A4D">
              <w:rPr>
                <w:rFonts w:ascii="Bookman Old Style" w:hAnsi="Bookman Old Style" w:cs="Times New Roman"/>
                <w:sz w:val="24"/>
                <w:szCs w:val="24"/>
              </w:rPr>
              <w:t xml:space="preserve">seluas </w:t>
            </w:r>
            <w:r w:rsidR="0088151D" w:rsidRPr="008B5A4D">
              <w:rPr>
                <w:rFonts w:ascii="Bookman Old Style" w:hAnsi="Bookman Old Style" w:cs="Times New Roman"/>
                <w:sz w:val="24"/>
                <w:szCs w:val="24"/>
              </w:rPr>
              <w:t xml:space="preserve">kurang lebih </w:t>
            </w:r>
            <w:r w:rsidRPr="008B5A4D">
              <w:rPr>
                <w:rFonts w:ascii="Bookman Old Style" w:hAnsi="Bookman Old Style" w:cs="Times New Roman"/>
                <w:sz w:val="24"/>
                <w:szCs w:val="24"/>
              </w:rPr>
              <w:t>1.52</w:t>
            </w:r>
            <w:r w:rsidR="002A0328" w:rsidRPr="008B5A4D">
              <w:rPr>
                <w:rFonts w:ascii="Bookman Old Style" w:hAnsi="Bookman Old Style" w:cs="Times New Roman"/>
                <w:sz w:val="24"/>
                <w:szCs w:val="24"/>
              </w:rPr>
              <w:t xml:space="preserve">3 </w:t>
            </w:r>
            <w:r w:rsidRPr="008B5A4D">
              <w:rPr>
                <w:rFonts w:ascii="Bookman Old Style" w:hAnsi="Bookman Old Style" w:cs="Times New Roman"/>
                <w:sz w:val="24"/>
                <w:szCs w:val="24"/>
              </w:rPr>
              <w:t xml:space="preserve"> </w:t>
            </w:r>
            <w:r w:rsidR="00E770DB" w:rsidRPr="008B5A4D">
              <w:rPr>
                <w:rFonts w:ascii="Bookman Old Style" w:hAnsi="Bookman Old Style" w:cs="Times New Roman"/>
                <w:sz w:val="24"/>
                <w:szCs w:val="24"/>
              </w:rPr>
              <w:t xml:space="preserve">(seribu lima ratus dua puluh tiga) </w:t>
            </w:r>
            <w:r w:rsidR="009B0F51" w:rsidRPr="008B5A4D">
              <w:rPr>
                <w:rFonts w:ascii="Bookman Old Style" w:hAnsi="Bookman Old Style" w:cs="Times New Roman"/>
                <w:sz w:val="24"/>
                <w:szCs w:val="24"/>
              </w:rPr>
              <w:t xml:space="preserve"> ha </w:t>
            </w:r>
            <w:r w:rsidR="00E770DB" w:rsidRPr="008B5A4D">
              <w:rPr>
                <w:rFonts w:ascii="Bookman Old Style" w:hAnsi="Bookman Old Style" w:cs="Times New Roman"/>
                <w:sz w:val="24"/>
                <w:szCs w:val="24"/>
              </w:rPr>
              <w:t xml:space="preserve">atau 2,9% (dua koma sembilan persen) </w:t>
            </w:r>
            <w:r w:rsidRPr="008B5A4D">
              <w:rPr>
                <w:rFonts w:ascii="Bookman Old Style" w:hAnsi="Bookman Old Style" w:cs="Times New Roman"/>
                <w:sz w:val="24"/>
                <w:szCs w:val="24"/>
              </w:rPr>
              <w:t>dari luas wilayah diarahkan di seluruh kecamatan, dengan komoditas unggulan sayur m</w:t>
            </w:r>
            <w:r w:rsidR="001B13B0" w:rsidRPr="008B5A4D">
              <w:rPr>
                <w:rFonts w:ascii="Bookman Old Style" w:hAnsi="Bookman Old Style" w:cs="Times New Roman"/>
                <w:sz w:val="24"/>
                <w:szCs w:val="24"/>
              </w:rPr>
              <w:t>ayur terutama di sekitar Danau B</w:t>
            </w:r>
            <w:r w:rsidRPr="008B5A4D">
              <w:rPr>
                <w:rFonts w:ascii="Bookman Old Style" w:hAnsi="Bookman Old Style" w:cs="Times New Roman"/>
                <w:sz w:val="24"/>
                <w:szCs w:val="24"/>
              </w:rPr>
              <w:t>atur dan komoditas unggulan jeruk Kintam</w:t>
            </w:r>
            <w:r w:rsidR="001B13B0" w:rsidRPr="008B5A4D">
              <w:rPr>
                <w:rFonts w:ascii="Bookman Old Style" w:hAnsi="Bookman Old Style" w:cs="Times New Roman"/>
                <w:sz w:val="24"/>
                <w:szCs w:val="24"/>
              </w:rPr>
              <w:t>ani di kawasan lembah Kintamani.</w:t>
            </w:r>
          </w:p>
          <w:p w:rsidR="0088151D" w:rsidRPr="008B5A4D" w:rsidRDefault="0088151D" w:rsidP="00D73380">
            <w:pPr>
              <w:tabs>
                <w:tab w:val="left" w:pos="0"/>
              </w:tabs>
              <w:spacing w:before="120" w:after="120"/>
              <w:ind w:right="-6"/>
              <w:jc w:val="center"/>
              <w:rPr>
                <w:rFonts w:ascii="Bookman Old Style" w:hAnsi="Bookman Old Style" w:cs="Times New Roman"/>
              </w:rPr>
            </w:pPr>
          </w:p>
          <w:p w:rsidR="00D374C7" w:rsidRPr="008B5A4D" w:rsidRDefault="00D374C7" w:rsidP="00D73380">
            <w:pPr>
              <w:tabs>
                <w:tab w:val="left" w:pos="0"/>
              </w:tabs>
              <w:ind w:right="-6"/>
              <w:jc w:val="center"/>
              <w:rPr>
                <w:rFonts w:ascii="Bookman Old Style" w:hAnsi="Bookman Old Style" w:cs="Times New Roman"/>
              </w:rPr>
            </w:pPr>
            <w:r w:rsidRPr="008B5A4D">
              <w:rPr>
                <w:rFonts w:ascii="Bookman Old Style" w:hAnsi="Bookman Old Style" w:cs="Times New Roman"/>
              </w:rPr>
              <w:t xml:space="preserve">Kawasan </w:t>
            </w:r>
            <w:r w:rsidRPr="008B5A4D">
              <w:rPr>
                <w:rFonts w:ascii="Bookman Old Style" w:hAnsi="Bookman Old Style" w:cs="Times New Roman"/>
                <w:lang w:val="fi-FI"/>
              </w:rPr>
              <w:t xml:space="preserve">Peruntukan </w:t>
            </w:r>
            <w:r w:rsidRPr="008B5A4D">
              <w:rPr>
                <w:rFonts w:ascii="Bookman Old Style" w:hAnsi="Bookman Old Style" w:cs="Times New Roman"/>
              </w:rPr>
              <w:t>Peternakan</w:t>
            </w:r>
          </w:p>
          <w:p w:rsidR="00D374C7" w:rsidRPr="008B5A4D" w:rsidRDefault="00D374C7" w:rsidP="00D73380">
            <w:pPr>
              <w:pStyle w:val="BodyText"/>
              <w:spacing w:before="120" w:after="120"/>
              <w:jc w:val="center"/>
              <w:rPr>
                <w:rFonts w:ascii="Bookman Old Style" w:hAnsi="Bookman Old Style" w:cs="Times New Roman"/>
                <w:b w:val="0"/>
                <w:bCs w:val="0"/>
                <w:lang w:val="en-US"/>
              </w:rPr>
            </w:pPr>
            <w:r w:rsidRPr="008B5A4D">
              <w:rPr>
                <w:rFonts w:ascii="Bookman Old Style" w:hAnsi="Bookman Old Style" w:cs="Times New Roman"/>
                <w:b w:val="0"/>
                <w:bCs w:val="0"/>
              </w:rPr>
              <w:t xml:space="preserve">Pasal </w:t>
            </w:r>
            <w:r w:rsidR="00912C27" w:rsidRPr="008B5A4D">
              <w:rPr>
                <w:rFonts w:ascii="Bookman Old Style" w:hAnsi="Bookman Old Style" w:cs="Times New Roman"/>
                <w:b w:val="0"/>
                <w:bCs w:val="0"/>
                <w:lang w:val="en-US"/>
              </w:rPr>
              <w:t>49</w:t>
            </w:r>
          </w:p>
          <w:p w:rsidR="00D374C7" w:rsidRPr="008B5A4D" w:rsidRDefault="00D374C7" w:rsidP="00D73380">
            <w:pPr>
              <w:spacing w:before="120"/>
              <w:ind w:right="-43"/>
              <w:jc w:val="both"/>
              <w:rPr>
                <w:rFonts w:ascii="Bookman Old Style" w:hAnsi="Bookman Old Style" w:cs="Times New Roman"/>
              </w:rPr>
            </w:pPr>
            <w:r w:rsidRPr="008B5A4D">
              <w:rPr>
                <w:rFonts w:ascii="Bookman Old Style" w:hAnsi="Bookman Old Style" w:cs="Times New Roman"/>
              </w:rPr>
              <w:t>Kawasan peruntukan peternakan sebagaimana dimaksud dalam Pasal 4</w:t>
            </w:r>
            <w:r w:rsidR="00F03C50" w:rsidRPr="008B5A4D">
              <w:rPr>
                <w:rFonts w:ascii="Bookman Old Style" w:hAnsi="Bookman Old Style" w:cs="Times New Roman"/>
                <w:lang w:val="en-US"/>
              </w:rPr>
              <w:t>6</w:t>
            </w:r>
            <w:r w:rsidRPr="008B5A4D">
              <w:rPr>
                <w:rFonts w:ascii="Bookman Old Style" w:hAnsi="Bookman Old Style" w:cs="Times New Roman"/>
              </w:rPr>
              <w:t xml:space="preserve"> ayat (1) huruf </w:t>
            </w:r>
            <w:r w:rsidR="001309DF" w:rsidRPr="008B5A4D">
              <w:rPr>
                <w:rFonts w:ascii="Bookman Old Style" w:hAnsi="Bookman Old Style" w:cs="Times New Roman"/>
              </w:rPr>
              <w:t>c</w:t>
            </w:r>
            <w:r w:rsidRPr="008B5A4D">
              <w:rPr>
                <w:rFonts w:ascii="Bookman Old Style" w:hAnsi="Bookman Old Style" w:cs="Times New Roman"/>
              </w:rPr>
              <w:t xml:space="preserve">, sebarannya meliputi: </w:t>
            </w:r>
          </w:p>
          <w:p w:rsidR="00D374C7" w:rsidRPr="008B5A4D" w:rsidRDefault="00D374C7" w:rsidP="00D73380">
            <w:pPr>
              <w:numPr>
                <w:ilvl w:val="7"/>
                <w:numId w:val="165"/>
              </w:numPr>
              <w:tabs>
                <w:tab w:val="left" w:pos="434"/>
              </w:tabs>
              <w:ind w:left="434" w:hanging="434"/>
              <w:jc w:val="both"/>
              <w:rPr>
                <w:rFonts w:ascii="Bookman Old Style" w:hAnsi="Bookman Old Style" w:cs="Times New Roman"/>
              </w:rPr>
            </w:pPr>
            <w:r w:rsidRPr="008B5A4D">
              <w:rPr>
                <w:rFonts w:ascii="Bookman Old Style" w:hAnsi="Bookman Old Style" w:cs="Times New Roman"/>
              </w:rPr>
              <w:t xml:space="preserve">pemanfaatan ruang bercampur dengan kegiatan peruntukan lainnya, terutama kawasan peruntukan pertanian dan permukiman secara terbatas; </w:t>
            </w:r>
          </w:p>
          <w:p w:rsidR="00D374C7" w:rsidRPr="008B5A4D" w:rsidRDefault="00D374C7" w:rsidP="00D73380">
            <w:pPr>
              <w:numPr>
                <w:ilvl w:val="7"/>
                <w:numId w:val="165"/>
              </w:numPr>
              <w:tabs>
                <w:tab w:val="left" w:pos="434"/>
              </w:tabs>
              <w:ind w:left="434" w:hanging="434"/>
              <w:jc w:val="both"/>
              <w:rPr>
                <w:rFonts w:ascii="Bookman Old Style" w:hAnsi="Bookman Old Style" w:cs="Times New Roman"/>
              </w:rPr>
            </w:pPr>
            <w:r w:rsidRPr="008B5A4D">
              <w:rPr>
                <w:rFonts w:ascii="Bookman Old Style" w:hAnsi="Bookman Old Style" w:cs="Times New Roman"/>
              </w:rPr>
              <w:t>pemanfaatan lahan pekarangan permukiman perdesaan, untuk kegiatan peternakan skala rumah tangga;</w:t>
            </w:r>
          </w:p>
          <w:p w:rsidR="00D374C7" w:rsidRPr="008B5A4D" w:rsidRDefault="00D374C7" w:rsidP="00D73380">
            <w:pPr>
              <w:numPr>
                <w:ilvl w:val="7"/>
                <w:numId w:val="165"/>
              </w:numPr>
              <w:tabs>
                <w:tab w:val="left" w:pos="434"/>
              </w:tabs>
              <w:ind w:left="434" w:hanging="434"/>
              <w:jc w:val="both"/>
              <w:rPr>
                <w:rFonts w:ascii="Bookman Old Style" w:hAnsi="Bookman Old Style" w:cs="Times New Roman"/>
              </w:rPr>
            </w:pPr>
            <w:r w:rsidRPr="008B5A4D">
              <w:rPr>
                <w:rFonts w:ascii="Bookman Old Style" w:hAnsi="Bookman Old Style" w:cs="Times New Roman"/>
              </w:rPr>
              <w:t xml:space="preserve">pemantapan pelayanan Pasar Hewan di Kelurahan Cempaga Bangli (untuk Kawasan Perkotaan Bangli dan </w:t>
            </w:r>
            <w:r w:rsidRPr="008B5A4D">
              <w:rPr>
                <w:rFonts w:ascii="Bookman Old Style" w:hAnsi="Bookman Old Style" w:cs="Times New Roman"/>
              </w:rPr>
              <w:lastRenderedPageBreak/>
              <w:t>sekitarnya) serta Pasar hewan Kayuamba untuk pelayanan regional; dan</w:t>
            </w:r>
          </w:p>
          <w:p w:rsidR="00D374C7" w:rsidRPr="008B5A4D" w:rsidRDefault="00D374C7" w:rsidP="00D73380">
            <w:pPr>
              <w:numPr>
                <w:ilvl w:val="7"/>
                <w:numId w:val="165"/>
              </w:numPr>
              <w:tabs>
                <w:tab w:val="left" w:pos="434"/>
              </w:tabs>
              <w:ind w:left="434" w:hanging="434"/>
              <w:jc w:val="both"/>
              <w:rPr>
                <w:rFonts w:ascii="Bookman Old Style" w:hAnsi="Bookman Old Style" w:cs="Times New Roman"/>
              </w:rPr>
            </w:pPr>
            <w:r w:rsidRPr="008B5A4D">
              <w:rPr>
                <w:rFonts w:ascii="Bookman Old Style" w:hAnsi="Bookman Old Style" w:cs="Times New Roman"/>
              </w:rPr>
              <w:t>pengembangan kawasan agropolitan Tiga-Pengelumbaran untuk komoditas unggulan peternakan sapi masyarakat.</w:t>
            </w:r>
          </w:p>
          <w:p w:rsidR="001309DF" w:rsidRPr="008B5A4D" w:rsidRDefault="001309DF" w:rsidP="00D73380">
            <w:pPr>
              <w:tabs>
                <w:tab w:val="left" w:pos="434"/>
              </w:tabs>
              <w:ind w:left="434"/>
              <w:jc w:val="both"/>
              <w:rPr>
                <w:rFonts w:ascii="Bookman Old Style" w:hAnsi="Bookman Old Style" w:cs="Times New Roman"/>
              </w:rPr>
            </w:pPr>
          </w:p>
          <w:p w:rsidR="00FC602A" w:rsidRPr="008B5A4D" w:rsidRDefault="00FC602A" w:rsidP="00D73380">
            <w:pPr>
              <w:tabs>
                <w:tab w:val="left" w:pos="0"/>
              </w:tabs>
              <w:spacing w:before="120" w:after="120"/>
              <w:ind w:right="-6"/>
              <w:jc w:val="center"/>
              <w:rPr>
                <w:rFonts w:ascii="Bookman Old Style" w:hAnsi="Bookman Old Style" w:cs="Times New Roman"/>
                <w:lang w:val="fi-FI"/>
              </w:rPr>
            </w:pPr>
            <w:r w:rsidRPr="008B5A4D">
              <w:rPr>
                <w:rFonts w:ascii="Bookman Old Style" w:hAnsi="Bookman Old Style" w:cs="Times New Roman"/>
                <w:lang w:val="fi-FI"/>
              </w:rPr>
              <w:t xml:space="preserve">Kawasan Peruntukan Perkebunan </w:t>
            </w:r>
          </w:p>
          <w:p w:rsidR="00FC602A" w:rsidRPr="008B5A4D" w:rsidRDefault="00D374C7" w:rsidP="00D73380">
            <w:pPr>
              <w:pStyle w:val="BodyText"/>
              <w:spacing w:before="120" w:after="120"/>
              <w:jc w:val="center"/>
              <w:rPr>
                <w:rFonts w:ascii="Bookman Old Style" w:hAnsi="Bookman Old Style" w:cs="Times New Roman"/>
              </w:rPr>
            </w:pPr>
            <w:r w:rsidRPr="008B5A4D">
              <w:rPr>
                <w:rFonts w:ascii="Bookman Old Style" w:hAnsi="Bookman Old Style" w:cs="Times New Roman"/>
                <w:b w:val="0"/>
                <w:bCs w:val="0"/>
                <w:lang w:val="fi-FI"/>
              </w:rPr>
              <w:t xml:space="preserve">Pasal </w:t>
            </w:r>
            <w:r w:rsidR="007213AC" w:rsidRPr="008B5A4D">
              <w:rPr>
                <w:rFonts w:ascii="Bookman Old Style" w:hAnsi="Bookman Old Style" w:cs="Times New Roman"/>
                <w:b w:val="0"/>
                <w:bCs w:val="0"/>
                <w:lang w:val="fi-FI"/>
              </w:rPr>
              <w:t>5</w:t>
            </w:r>
            <w:r w:rsidR="00912C27" w:rsidRPr="008B5A4D">
              <w:rPr>
                <w:rFonts w:ascii="Bookman Old Style" w:hAnsi="Bookman Old Style" w:cs="Times New Roman"/>
                <w:b w:val="0"/>
                <w:bCs w:val="0"/>
                <w:lang w:val="fi-FI"/>
              </w:rPr>
              <w:t>0</w:t>
            </w:r>
          </w:p>
          <w:p w:rsidR="00FC602A" w:rsidRPr="008B5A4D" w:rsidRDefault="00FC602A" w:rsidP="00D73380">
            <w:pPr>
              <w:pStyle w:val="BodyTextIndent"/>
              <w:numPr>
                <w:ilvl w:val="0"/>
                <w:numId w:val="166"/>
              </w:numPr>
              <w:spacing w:before="120"/>
              <w:ind w:left="434" w:hanging="540"/>
              <w:jc w:val="both"/>
              <w:rPr>
                <w:rFonts w:ascii="Bookman Old Style" w:hAnsi="Bookman Old Style" w:cs="Times New Roman"/>
                <w:sz w:val="24"/>
                <w:szCs w:val="24"/>
              </w:rPr>
            </w:pPr>
            <w:r w:rsidRPr="008B5A4D">
              <w:rPr>
                <w:rFonts w:ascii="Bookman Old Style" w:hAnsi="Bookman Old Style" w:cs="Times New Roman"/>
                <w:sz w:val="24"/>
                <w:szCs w:val="24"/>
              </w:rPr>
              <w:t xml:space="preserve">Kawasan peruntukan perkebunan sebagaimana dimaksud dalam Pasal </w:t>
            </w:r>
            <w:r w:rsidR="00A50282" w:rsidRPr="008B5A4D">
              <w:rPr>
                <w:rFonts w:ascii="Bookman Old Style" w:hAnsi="Bookman Old Style" w:cs="Times New Roman"/>
                <w:sz w:val="24"/>
                <w:szCs w:val="24"/>
              </w:rPr>
              <w:t>46</w:t>
            </w:r>
            <w:r w:rsidRPr="008B5A4D">
              <w:rPr>
                <w:rFonts w:ascii="Bookman Old Style" w:hAnsi="Bookman Old Style" w:cs="Times New Roman"/>
                <w:sz w:val="24"/>
                <w:szCs w:val="24"/>
              </w:rPr>
              <w:t xml:space="preserve"> ayat (</w:t>
            </w:r>
            <w:r w:rsidR="00A50282" w:rsidRPr="008B5A4D">
              <w:rPr>
                <w:rFonts w:ascii="Bookman Old Style" w:hAnsi="Bookman Old Style" w:cs="Times New Roman"/>
                <w:sz w:val="24"/>
                <w:szCs w:val="24"/>
              </w:rPr>
              <w:t>1</w:t>
            </w:r>
            <w:r w:rsidRPr="008B5A4D">
              <w:rPr>
                <w:rFonts w:ascii="Bookman Old Style" w:hAnsi="Bookman Old Style" w:cs="Times New Roman"/>
                <w:sz w:val="24"/>
                <w:szCs w:val="24"/>
              </w:rPr>
              <w:t xml:space="preserve">) huruf </w:t>
            </w:r>
            <w:r w:rsidR="00D374C7" w:rsidRPr="008B5A4D">
              <w:rPr>
                <w:rFonts w:ascii="Bookman Old Style" w:hAnsi="Bookman Old Style" w:cs="Times New Roman"/>
                <w:sz w:val="24"/>
                <w:szCs w:val="24"/>
              </w:rPr>
              <w:t>d</w:t>
            </w:r>
            <w:r w:rsidRPr="008B5A4D">
              <w:rPr>
                <w:rFonts w:ascii="Bookman Old Style" w:hAnsi="Bookman Old Style" w:cs="Times New Roman"/>
                <w:sz w:val="24"/>
                <w:szCs w:val="24"/>
              </w:rPr>
              <w:t xml:space="preserve"> diperuntukkan bagi </w:t>
            </w:r>
            <w:r w:rsidR="00CB2029" w:rsidRPr="008B5A4D">
              <w:rPr>
                <w:rFonts w:ascii="Bookman Old Style" w:hAnsi="Bookman Old Style" w:cs="Times New Roman"/>
                <w:sz w:val="24"/>
                <w:szCs w:val="24"/>
              </w:rPr>
              <w:t>tanaman perkebunan yang menghasilkan bahan baku industri</w:t>
            </w:r>
            <w:r w:rsidR="00A02A08" w:rsidRPr="008B5A4D">
              <w:rPr>
                <w:rFonts w:ascii="Bookman Old Style" w:hAnsi="Bookman Old Style" w:cs="Times New Roman"/>
                <w:sz w:val="24"/>
                <w:szCs w:val="24"/>
              </w:rPr>
              <w:t>,</w:t>
            </w:r>
            <w:r w:rsidR="00CB2029" w:rsidRPr="008B5A4D">
              <w:rPr>
                <w:rFonts w:ascii="Bookman Old Style" w:hAnsi="Bookman Old Style" w:cs="Times New Roman"/>
                <w:sz w:val="24"/>
                <w:szCs w:val="24"/>
              </w:rPr>
              <w:t xml:space="preserve"> </w:t>
            </w:r>
            <w:r w:rsidR="006B42A6" w:rsidRPr="008B5A4D">
              <w:rPr>
                <w:rFonts w:ascii="Bookman Old Style" w:hAnsi="Bookman Old Style" w:cs="Times New Roman"/>
                <w:sz w:val="24"/>
                <w:szCs w:val="24"/>
              </w:rPr>
              <w:t>diarahkan se</w:t>
            </w:r>
            <w:r w:rsidRPr="008B5A4D">
              <w:rPr>
                <w:rFonts w:ascii="Bookman Old Style" w:hAnsi="Bookman Old Style" w:cs="Times New Roman"/>
                <w:sz w:val="24"/>
                <w:szCs w:val="24"/>
              </w:rPr>
              <w:t xml:space="preserve">luas </w:t>
            </w:r>
            <w:r w:rsidR="002A0328" w:rsidRPr="008B5A4D">
              <w:rPr>
                <w:rFonts w:ascii="Bookman Old Style" w:hAnsi="Bookman Old Style" w:cs="Times New Roman"/>
                <w:sz w:val="24"/>
                <w:szCs w:val="24"/>
              </w:rPr>
              <w:t>kuran</w:t>
            </w:r>
            <w:r w:rsidR="002A0328" w:rsidRPr="008B5A4D">
              <w:rPr>
                <w:rFonts w:ascii="Bookman Old Style" w:hAnsi="Bookman Old Style" w:cs="Arial"/>
                <w:sz w:val="24"/>
                <w:szCs w:val="24"/>
              </w:rPr>
              <w:t xml:space="preserve">g lebih </w:t>
            </w:r>
            <w:r w:rsidRPr="008B5A4D">
              <w:rPr>
                <w:rFonts w:ascii="Bookman Old Style" w:hAnsi="Bookman Old Style" w:cs="Arial"/>
                <w:sz w:val="24"/>
                <w:szCs w:val="24"/>
              </w:rPr>
              <w:t>25.29</w:t>
            </w:r>
            <w:r w:rsidR="002A0328" w:rsidRPr="008B5A4D">
              <w:rPr>
                <w:rFonts w:ascii="Bookman Old Style" w:hAnsi="Bookman Old Style" w:cs="Arial"/>
                <w:sz w:val="24"/>
                <w:szCs w:val="24"/>
              </w:rPr>
              <w:t>2</w:t>
            </w:r>
            <w:r w:rsidRPr="008B5A4D">
              <w:rPr>
                <w:rFonts w:ascii="Bookman Old Style" w:hAnsi="Bookman Old Style" w:cs="Arial"/>
                <w:sz w:val="24"/>
                <w:szCs w:val="24"/>
              </w:rPr>
              <w:t xml:space="preserve"> </w:t>
            </w:r>
            <w:r w:rsidR="00E770DB" w:rsidRPr="008B5A4D">
              <w:rPr>
                <w:rFonts w:ascii="Bookman Old Style" w:hAnsi="Bookman Old Style" w:cs="Arial"/>
                <w:sz w:val="24"/>
                <w:szCs w:val="24"/>
              </w:rPr>
              <w:t xml:space="preserve">(dua puluh lima ribu dua ratus sembilan puluh dua) </w:t>
            </w:r>
            <w:r w:rsidR="009B0F51" w:rsidRPr="008B5A4D">
              <w:rPr>
                <w:rFonts w:ascii="Bookman Old Style" w:hAnsi="Bookman Old Style" w:cs="Arial"/>
                <w:sz w:val="24"/>
                <w:szCs w:val="24"/>
              </w:rPr>
              <w:t xml:space="preserve">ha </w:t>
            </w:r>
            <w:r w:rsidR="00E770DB" w:rsidRPr="008B5A4D">
              <w:rPr>
                <w:rFonts w:ascii="Bookman Old Style" w:hAnsi="Bookman Old Style" w:cs="Arial"/>
                <w:sz w:val="24"/>
                <w:szCs w:val="24"/>
              </w:rPr>
              <w:t xml:space="preserve">atau 48,6% ( empat puluh delapan koma enam persen) </w:t>
            </w:r>
            <w:r w:rsidRPr="008B5A4D">
              <w:rPr>
                <w:rFonts w:ascii="Bookman Old Style" w:hAnsi="Bookman Old Style" w:cs="Times New Roman"/>
                <w:sz w:val="24"/>
                <w:szCs w:val="24"/>
              </w:rPr>
              <w:t>dari luas wilayah.</w:t>
            </w:r>
          </w:p>
          <w:p w:rsidR="006B42A6" w:rsidRPr="008B5A4D" w:rsidRDefault="00CB2029" w:rsidP="00D73380">
            <w:pPr>
              <w:pStyle w:val="BodyTextIndent"/>
              <w:numPr>
                <w:ilvl w:val="0"/>
                <w:numId w:val="166"/>
              </w:numPr>
              <w:spacing w:before="120"/>
              <w:ind w:left="434" w:hanging="540"/>
              <w:jc w:val="both"/>
              <w:rPr>
                <w:rFonts w:ascii="Bookman Old Style" w:hAnsi="Bookman Old Style" w:cs="Times New Roman"/>
                <w:sz w:val="24"/>
                <w:szCs w:val="24"/>
              </w:rPr>
            </w:pPr>
            <w:r w:rsidRPr="008B5A4D">
              <w:rPr>
                <w:rFonts w:ascii="Bookman Old Style" w:hAnsi="Bookman Old Style" w:cs="Times New Roman"/>
                <w:sz w:val="24"/>
                <w:szCs w:val="24"/>
              </w:rPr>
              <w:t xml:space="preserve">Pemantapan dan perluasan </w:t>
            </w:r>
            <w:r w:rsidR="006B42A6" w:rsidRPr="008B5A4D">
              <w:rPr>
                <w:rFonts w:ascii="Bookman Old Style" w:hAnsi="Bookman Old Style" w:cs="Times New Roman"/>
                <w:sz w:val="24"/>
                <w:szCs w:val="24"/>
              </w:rPr>
              <w:t xml:space="preserve">perkebunan rakyat dengan komoditas unggulan yang berdaya saing nasional atau internasional, </w:t>
            </w:r>
            <w:r w:rsidR="00E770DB" w:rsidRPr="008B5A4D">
              <w:rPr>
                <w:rFonts w:ascii="Bookman Old Style" w:hAnsi="Bookman Old Style" w:cs="Times New Roman"/>
                <w:sz w:val="24"/>
                <w:szCs w:val="24"/>
              </w:rPr>
              <w:t>meliputi</w:t>
            </w:r>
            <w:r w:rsidR="00F13F37" w:rsidRPr="008B5A4D">
              <w:rPr>
                <w:rFonts w:ascii="Bookman Old Style" w:hAnsi="Bookman Old Style" w:cs="Times New Roman"/>
                <w:sz w:val="24"/>
                <w:szCs w:val="24"/>
              </w:rPr>
              <w:t xml:space="preserve"> k</w:t>
            </w:r>
            <w:r w:rsidR="006B42A6" w:rsidRPr="008B5A4D">
              <w:rPr>
                <w:rFonts w:ascii="Bookman Old Style" w:hAnsi="Bookman Old Style" w:cs="Times New Roman"/>
                <w:sz w:val="24"/>
                <w:szCs w:val="24"/>
              </w:rPr>
              <w:t>omoditas kopi arabika di Kawasan Kintamani dan sebagian Kecamatan Bangli</w:t>
            </w:r>
            <w:r w:rsidRPr="008B5A4D">
              <w:rPr>
                <w:rFonts w:ascii="Bookman Old Style" w:hAnsi="Bookman Old Style" w:cs="Times New Roman"/>
                <w:sz w:val="24"/>
                <w:szCs w:val="24"/>
              </w:rPr>
              <w:t>; dan</w:t>
            </w:r>
            <w:r w:rsidR="006B42A6" w:rsidRPr="008B5A4D">
              <w:rPr>
                <w:rFonts w:ascii="Bookman Old Style" w:hAnsi="Bookman Old Style" w:cs="Times New Roman"/>
                <w:sz w:val="24"/>
                <w:szCs w:val="24"/>
              </w:rPr>
              <w:t xml:space="preserve"> </w:t>
            </w:r>
            <w:r w:rsidR="009379FB" w:rsidRPr="008B5A4D">
              <w:rPr>
                <w:rFonts w:ascii="Bookman Old Style" w:hAnsi="Bookman Old Style" w:cs="Times New Roman"/>
                <w:sz w:val="24"/>
                <w:szCs w:val="24"/>
              </w:rPr>
              <w:t>komoditas jeruk di Kawasan Kintamani.</w:t>
            </w:r>
          </w:p>
          <w:p w:rsidR="00C572A3" w:rsidRPr="008B5A4D" w:rsidRDefault="00C572A3" w:rsidP="00D73380">
            <w:pPr>
              <w:tabs>
                <w:tab w:val="left" w:pos="0"/>
              </w:tabs>
              <w:spacing w:before="120" w:after="120"/>
              <w:jc w:val="center"/>
              <w:rPr>
                <w:rFonts w:ascii="Bookman Old Style" w:hAnsi="Bookman Old Style" w:cs="Times New Roman"/>
              </w:rPr>
            </w:pPr>
          </w:p>
          <w:p w:rsidR="00FC602A" w:rsidRPr="008B5A4D" w:rsidRDefault="00FC602A" w:rsidP="00D73380">
            <w:pPr>
              <w:tabs>
                <w:tab w:val="left" w:pos="0"/>
              </w:tabs>
              <w:spacing w:before="120" w:after="120"/>
              <w:jc w:val="center"/>
              <w:rPr>
                <w:rFonts w:ascii="Bookman Old Style" w:hAnsi="Bookman Old Style" w:cs="Tahoma"/>
              </w:rPr>
            </w:pPr>
            <w:r w:rsidRPr="008B5A4D">
              <w:rPr>
                <w:rFonts w:ascii="Bookman Old Style" w:hAnsi="Bookman Old Style" w:cs="Times New Roman"/>
                <w:lang w:val="fi-FI"/>
              </w:rPr>
              <w:t>Kawasan P</w:t>
            </w:r>
            <w:r w:rsidRPr="008B5A4D">
              <w:rPr>
                <w:rFonts w:ascii="Bookman Old Style" w:hAnsi="Bookman Old Style" w:cs="Times New Roman"/>
              </w:rPr>
              <w:t>eruntukan Perikanan</w:t>
            </w:r>
          </w:p>
          <w:p w:rsidR="00D374C7" w:rsidRPr="008B5A4D" w:rsidRDefault="00D374C7"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 xml:space="preserve">Paragraf </w:t>
            </w:r>
            <w:r w:rsidR="007213AC" w:rsidRPr="008B5A4D">
              <w:rPr>
                <w:rFonts w:ascii="Bookman Old Style" w:hAnsi="Bookman Old Style" w:cs="Times New Roman"/>
                <w:lang w:val="en-US"/>
              </w:rPr>
              <w:t>5</w:t>
            </w:r>
            <w:r w:rsidR="00912C27" w:rsidRPr="008B5A4D">
              <w:rPr>
                <w:rFonts w:ascii="Bookman Old Style" w:hAnsi="Bookman Old Style" w:cs="Times New Roman"/>
                <w:lang w:val="en-US"/>
              </w:rPr>
              <w:t>1</w:t>
            </w:r>
          </w:p>
          <w:p w:rsidR="00FC602A" w:rsidRPr="008B5A4D" w:rsidRDefault="00FC602A" w:rsidP="00D73380">
            <w:pPr>
              <w:numPr>
                <w:ilvl w:val="0"/>
                <w:numId w:val="138"/>
              </w:numPr>
              <w:ind w:left="567" w:hanging="567"/>
              <w:jc w:val="both"/>
              <w:rPr>
                <w:rFonts w:ascii="Bookman Old Style" w:hAnsi="Bookman Old Style" w:cs="Times New Roman"/>
              </w:rPr>
            </w:pPr>
            <w:r w:rsidRPr="008B5A4D">
              <w:rPr>
                <w:rFonts w:ascii="Bookman Old Style" w:hAnsi="Bookman Old Style" w:cs="Times New Roman"/>
              </w:rPr>
              <w:t xml:space="preserve">Kawasan peruntukan perikanan sebagaimana dimaksud dalam Pasal </w:t>
            </w:r>
            <w:r w:rsidR="0092179B" w:rsidRPr="008B5A4D">
              <w:rPr>
                <w:rFonts w:ascii="Bookman Old Style" w:hAnsi="Bookman Old Style" w:cs="Times New Roman"/>
              </w:rPr>
              <w:t>2</w:t>
            </w:r>
            <w:r w:rsidR="000D3DC9" w:rsidRPr="008B5A4D">
              <w:rPr>
                <w:rFonts w:ascii="Bookman Old Style" w:hAnsi="Bookman Old Style" w:cs="Times New Roman"/>
                <w:lang w:val="en-US"/>
              </w:rPr>
              <w:t>7</w:t>
            </w:r>
            <w:r w:rsidRPr="008B5A4D">
              <w:rPr>
                <w:rFonts w:ascii="Bookman Old Style" w:hAnsi="Bookman Old Style" w:cs="Times New Roman"/>
              </w:rPr>
              <w:t xml:space="preserve"> ayat (4) huruf </w:t>
            </w:r>
            <w:r w:rsidR="00497C4B" w:rsidRPr="008B5A4D">
              <w:rPr>
                <w:rFonts w:ascii="Bookman Old Style" w:hAnsi="Bookman Old Style" w:cs="Times New Roman"/>
              </w:rPr>
              <w:t>d</w:t>
            </w:r>
            <w:r w:rsidRPr="008B5A4D">
              <w:rPr>
                <w:rFonts w:ascii="Bookman Old Style" w:hAnsi="Bookman Old Style" w:cs="Times New Roman"/>
              </w:rPr>
              <w:t>, me</w:t>
            </w:r>
            <w:r w:rsidR="00E770DB" w:rsidRPr="008B5A4D">
              <w:rPr>
                <w:rFonts w:ascii="Bookman Old Style" w:hAnsi="Bookman Old Style" w:cs="Times New Roman"/>
                <w:lang w:val="en-US"/>
              </w:rPr>
              <w:t>liputi</w:t>
            </w:r>
            <w:r w:rsidRPr="008B5A4D">
              <w:rPr>
                <w:rFonts w:ascii="Bookman Old Style" w:hAnsi="Bookman Old Style" w:cs="Times New Roman"/>
              </w:rPr>
              <w:t>:</w:t>
            </w:r>
          </w:p>
          <w:p w:rsidR="00FC602A" w:rsidRPr="008B5A4D" w:rsidRDefault="00B26B3C" w:rsidP="00D73380">
            <w:pPr>
              <w:numPr>
                <w:ilvl w:val="0"/>
                <w:numId w:val="137"/>
              </w:numPr>
              <w:ind w:left="993" w:right="-4" w:hanging="426"/>
              <w:jc w:val="both"/>
              <w:rPr>
                <w:rFonts w:ascii="Bookman Old Style" w:hAnsi="Bookman Old Style" w:cs="Times New Roman"/>
              </w:rPr>
            </w:pPr>
            <w:r w:rsidRPr="008B5A4D">
              <w:rPr>
                <w:rFonts w:ascii="Bookman Old Style" w:hAnsi="Bookman Old Style" w:cs="Times New Roman"/>
                <w:lang w:val="en-US"/>
              </w:rPr>
              <w:t xml:space="preserve">kawasan </w:t>
            </w:r>
            <w:r w:rsidR="006A4293" w:rsidRPr="008B5A4D">
              <w:rPr>
                <w:rFonts w:ascii="Bookman Old Style" w:hAnsi="Bookman Old Style" w:cs="Times New Roman"/>
                <w:lang w:val="en-US"/>
              </w:rPr>
              <w:t xml:space="preserve">peruntukan </w:t>
            </w:r>
            <w:r w:rsidR="00FC602A" w:rsidRPr="008B5A4D">
              <w:rPr>
                <w:rFonts w:ascii="Bookman Old Style" w:hAnsi="Bookman Old Style" w:cs="Times New Roman"/>
              </w:rPr>
              <w:t xml:space="preserve">perikanan tangkap; </w:t>
            </w:r>
          </w:p>
          <w:p w:rsidR="00CB2029" w:rsidRPr="008B5A4D" w:rsidRDefault="00B26B3C" w:rsidP="00D73380">
            <w:pPr>
              <w:numPr>
                <w:ilvl w:val="0"/>
                <w:numId w:val="137"/>
              </w:numPr>
              <w:ind w:left="993" w:right="-4" w:hanging="426"/>
              <w:jc w:val="both"/>
              <w:rPr>
                <w:rFonts w:ascii="Bookman Old Style" w:hAnsi="Bookman Old Style" w:cs="Times New Roman"/>
              </w:rPr>
            </w:pPr>
            <w:r w:rsidRPr="008B5A4D">
              <w:rPr>
                <w:rFonts w:ascii="Bookman Old Style" w:hAnsi="Bookman Old Style" w:cs="Times New Roman"/>
                <w:lang w:val="en-US"/>
              </w:rPr>
              <w:t xml:space="preserve">kawasan </w:t>
            </w:r>
            <w:r w:rsidR="006A4293" w:rsidRPr="008B5A4D">
              <w:rPr>
                <w:rFonts w:ascii="Bookman Old Style" w:hAnsi="Bookman Old Style" w:cs="Times New Roman"/>
                <w:lang w:val="en-US"/>
              </w:rPr>
              <w:t xml:space="preserve">peruntukan </w:t>
            </w:r>
            <w:r w:rsidR="00FC602A" w:rsidRPr="008B5A4D">
              <w:rPr>
                <w:rFonts w:ascii="Bookman Old Style" w:hAnsi="Bookman Old Style" w:cs="Times New Roman"/>
              </w:rPr>
              <w:t>budidaya perikanan</w:t>
            </w:r>
            <w:r w:rsidR="00CB2029" w:rsidRPr="008B5A4D">
              <w:rPr>
                <w:rFonts w:ascii="Bookman Old Style" w:hAnsi="Bookman Old Style" w:cs="Times New Roman"/>
                <w:lang w:val="en-US"/>
              </w:rPr>
              <w:t xml:space="preserve">; dan </w:t>
            </w:r>
          </w:p>
          <w:p w:rsidR="00FC602A" w:rsidRPr="008B5A4D" w:rsidRDefault="00B26B3C" w:rsidP="00D73380">
            <w:pPr>
              <w:numPr>
                <w:ilvl w:val="0"/>
                <w:numId w:val="137"/>
              </w:numPr>
              <w:ind w:left="993" w:right="-4" w:hanging="426"/>
              <w:jc w:val="both"/>
              <w:rPr>
                <w:rFonts w:ascii="Bookman Old Style" w:hAnsi="Bookman Old Style" w:cs="Times New Roman"/>
              </w:rPr>
            </w:pPr>
            <w:r w:rsidRPr="008B5A4D">
              <w:rPr>
                <w:rFonts w:ascii="Bookman Old Style" w:hAnsi="Bookman Old Style" w:cs="Times New Roman"/>
                <w:lang w:val="fi-FI"/>
              </w:rPr>
              <w:t xml:space="preserve">kawasan peruntukan </w:t>
            </w:r>
            <w:r w:rsidR="00CB2029" w:rsidRPr="008B5A4D">
              <w:rPr>
                <w:rFonts w:ascii="Bookman Old Style" w:hAnsi="Bookman Old Style" w:cs="Times New Roman"/>
                <w:lang w:val="fi-FI"/>
              </w:rPr>
              <w:t xml:space="preserve">pengolahan </w:t>
            </w:r>
            <w:r w:rsidRPr="008B5A4D">
              <w:rPr>
                <w:rFonts w:ascii="Bookman Old Style" w:hAnsi="Bookman Old Style" w:cs="Times New Roman"/>
                <w:lang w:val="fi-FI"/>
              </w:rPr>
              <w:t>dan pemasaran ikan</w:t>
            </w:r>
            <w:r w:rsidR="00FC602A" w:rsidRPr="008B5A4D">
              <w:rPr>
                <w:rFonts w:ascii="Bookman Old Style" w:hAnsi="Bookman Old Style" w:cs="Times New Roman"/>
              </w:rPr>
              <w:t xml:space="preserve">. </w:t>
            </w:r>
          </w:p>
          <w:p w:rsidR="006A4293" w:rsidRPr="008B5A4D" w:rsidRDefault="006A4293" w:rsidP="00D73380">
            <w:pPr>
              <w:numPr>
                <w:ilvl w:val="0"/>
                <w:numId w:val="138"/>
              </w:numPr>
              <w:tabs>
                <w:tab w:val="num" w:pos="612"/>
              </w:tabs>
              <w:spacing w:before="120"/>
              <w:ind w:left="612" w:hanging="612"/>
              <w:jc w:val="both"/>
              <w:rPr>
                <w:rFonts w:ascii="Bookman Old Style" w:hAnsi="Bookman Old Style" w:cs="Times New Roman"/>
              </w:rPr>
            </w:pPr>
            <w:r w:rsidRPr="008B5A4D">
              <w:rPr>
                <w:rFonts w:ascii="Bookman Old Style" w:hAnsi="Bookman Old Style" w:cs="Times New Roman"/>
              </w:rPr>
              <w:t xml:space="preserve">Kawasan peruntukan perikanan tangkap sebagaimana dimaksud pada ayat (1) huruf a, </w:t>
            </w:r>
            <w:r w:rsidR="00B26B3C" w:rsidRPr="008B5A4D">
              <w:rPr>
                <w:rFonts w:ascii="Bookman Old Style" w:hAnsi="Bookman Old Style" w:cs="Times New Roman"/>
              </w:rPr>
              <w:t>meliputi</w:t>
            </w:r>
            <w:r w:rsidRPr="008B5A4D">
              <w:rPr>
                <w:rFonts w:ascii="Bookman Old Style" w:hAnsi="Bookman Old Style" w:cs="Times New Roman"/>
              </w:rPr>
              <w:t xml:space="preserve">: </w:t>
            </w:r>
          </w:p>
          <w:p w:rsidR="006A4293" w:rsidRPr="008B5A4D" w:rsidRDefault="006A4293" w:rsidP="00D73380">
            <w:pPr>
              <w:numPr>
                <w:ilvl w:val="0"/>
                <w:numId w:val="305"/>
              </w:numPr>
              <w:tabs>
                <w:tab w:val="num" w:pos="972"/>
              </w:tabs>
              <w:ind w:left="972" w:right="-4"/>
              <w:jc w:val="both"/>
              <w:rPr>
                <w:rFonts w:ascii="Bookman Old Style" w:hAnsi="Bookman Old Style" w:cs="Tahoma"/>
              </w:rPr>
            </w:pPr>
            <w:r w:rsidRPr="008B5A4D">
              <w:rPr>
                <w:rFonts w:ascii="Bookman Old Style" w:hAnsi="Bookman Old Style" w:cs="Tahoma"/>
              </w:rPr>
              <w:t xml:space="preserve">perikanan tangkap </w:t>
            </w:r>
            <w:r w:rsidRPr="008B5A4D">
              <w:rPr>
                <w:rFonts w:ascii="Bookman Old Style" w:hAnsi="Bookman Old Style" w:cs="Times New Roman"/>
              </w:rPr>
              <w:t xml:space="preserve">di perairan Danau Batur seluas kurang lebih 1.640 (seribu enam ratus empat puluh) ha atau 3,15% ( tiga koma lima </w:t>
            </w:r>
            <w:r w:rsidR="00B96117" w:rsidRPr="008B5A4D">
              <w:rPr>
                <w:rFonts w:ascii="Bookman Old Style" w:hAnsi="Bookman Old Style" w:cs="Times New Roman"/>
              </w:rPr>
              <w:t>belas persen) dari luas wilayah;</w:t>
            </w:r>
            <w:r w:rsidRPr="008B5A4D">
              <w:rPr>
                <w:rFonts w:ascii="Bookman Old Style" w:hAnsi="Bookman Old Style" w:cs="Times New Roman"/>
              </w:rPr>
              <w:t xml:space="preserve"> </w:t>
            </w:r>
          </w:p>
          <w:p w:rsidR="006A4293" w:rsidRPr="008B5A4D" w:rsidRDefault="006A4293" w:rsidP="00D73380">
            <w:pPr>
              <w:numPr>
                <w:ilvl w:val="0"/>
                <w:numId w:val="305"/>
              </w:numPr>
              <w:tabs>
                <w:tab w:val="num" w:pos="972"/>
              </w:tabs>
              <w:ind w:left="972" w:right="-4"/>
              <w:jc w:val="both"/>
              <w:rPr>
                <w:rFonts w:ascii="Bookman Old Style" w:hAnsi="Bookman Old Style" w:cs="Tahoma"/>
              </w:rPr>
            </w:pPr>
            <w:r w:rsidRPr="008B5A4D">
              <w:rPr>
                <w:rFonts w:ascii="Bookman Old Style" w:hAnsi="Bookman Old Style" w:cs="Tahoma"/>
                <w:lang w:val="en-US"/>
              </w:rPr>
              <w:t xml:space="preserve">Perikanan tangkap di </w:t>
            </w:r>
            <w:r w:rsidRPr="008B5A4D">
              <w:rPr>
                <w:rFonts w:ascii="Bookman Old Style" w:hAnsi="Bookman Old Style" w:cs="Tahoma"/>
              </w:rPr>
              <w:t>sungai</w:t>
            </w:r>
            <w:r w:rsidR="00B96117" w:rsidRPr="008B5A4D">
              <w:rPr>
                <w:rFonts w:ascii="Bookman Old Style" w:hAnsi="Bookman Old Style" w:cs="Tahoma"/>
              </w:rPr>
              <w:t>; dan</w:t>
            </w:r>
          </w:p>
          <w:p w:rsidR="006A4293" w:rsidRPr="008B5A4D" w:rsidRDefault="006A4293" w:rsidP="00D73380">
            <w:pPr>
              <w:numPr>
                <w:ilvl w:val="0"/>
                <w:numId w:val="305"/>
              </w:numPr>
              <w:tabs>
                <w:tab w:val="num" w:pos="972"/>
              </w:tabs>
              <w:ind w:left="972" w:right="-4"/>
              <w:jc w:val="both"/>
              <w:rPr>
                <w:rFonts w:ascii="Bookman Old Style" w:hAnsi="Bookman Old Style" w:cs="Tahoma"/>
              </w:rPr>
            </w:pPr>
            <w:r w:rsidRPr="008B5A4D">
              <w:rPr>
                <w:rFonts w:ascii="Bookman Old Style" w:hAnsi="Bookman Old Style" w:cs="Tahoma"/>
              </w:rPr>
              <w:t xml:space="preserve">pemantapan prasarana pendukung kegiatan perikanan tangkap berupa pangkalan perahu/jukung petani ikan </w:t>
            </w:r>
            <w:r w:rsidRPr="008B5A4D">
              <w:rPr>
                <w:rFonts w:ascii="Bookman Old Style" w:hAnsi="Bookman Old Style" w:cs="Tahoma"/>
                <w:i/>
              </w:rPr>
              <w:t>(bendega)</w:t>
            </w:r>
            <w:r w:rsidRPr="008B5A4D">
              <w:rPr>
                <w:rFonts w:ascii="Bookman Old Style" w:hAnsi="Bookman Old Style" w:cs="Tahoma"/>
              </w:rPr>
              <w:t xml:space="preserve"> tersebar beberapa tempat di pesisir Danau Batur.</w:t>
            </w:r>
          </w:p>
          <w:p w:rsidR="009B194F" w:rsidRPr="008B5A4D" w:rsidRDefault="00B26B3C" w:rsidP="00D73380">
            <w:pPr>
              <w:numPr>
                <w:ilvl w:val="0"/>
                <w:numId w:val="138"/>
              </w:numPr>
              <w:spacing w:before="120"/>
              <w:ind w:left="562" w:hanging="562"/>
              <w:jc w:val="both"/>
              <w:rPr>
                <w:rFonts w:ascii="Bookman Old Style" w:hAnsi="Bookman Old Style" w:cs="Times New Roman"/>
              </w:rPr>
            </w:pPr>
            <w:r w:rsidRPr="008B5A4D">
              <w:rPr>
                <w:rFonts w:ascii="Bookman Old Style" w:hAnsi="Bookman Old Style" w:cs="Times New Roman"/>
              </w:rPr>
              <w:t>Kawasan p</w:t>
            </w:r>
            <w:r w:rsidR="00FC602A" w:rsidRPr="008B5A4D">
              <w:rPr>
                <w:rFonts w:ascii="Bookman Old Style" w:hAnsi="Bookman Old Style" w:cs="Times New Roman"/>
              </w:rPr>
              <w:t xml:space="preserve">eruntukan budidaya perikanan sebagaimana dimaksud pada ayat (1) huruf b, </w:t>
            </w:r>
            <w:r w:rsidR="009B194F" w:rsidRPr="008B5A4D">
              <w:rPr>
                <w:rFonts w:ascii="Bookman Old Style" w:hAnsi="Bookman Old Style" w:cs="Times New Roman"/>
              </w:rPr>
              <w:t>me</w:t>
            </w:r>
            <w:r w:rsidRPr="008B5A4D">
              <w:rPr>
                <w:rFonts w:ascii="Bookman Old Style" w:hAnsi="Bookman Old Style" w:cs="Times New Roman"/>
              </w:rPr>
              <w:t>liputi</w:t>
            </w:r>
            <w:r w:rsidR="009B194F" w:rsidRPr="008B5A4D">
              <w:rPr>
                <w:rFonts w:ascii="Bookman Old Style" w:hAnsi="Bookman Old Style" w:cs="Times New Roman"/>
              </w:rPr>
              <w:t>:</w:t>
            </w:r>
          </w:p>
          <w:p w:rsidR="009B194F" w:rsidRPr="008B5A4D" w:rsidRDefault="00FC602A" w:rsidP="00D73380">
            <w:pPr>
              <w:numPr>
                <w:ilvl w:val="0"/>
                <w:numId w:val="251"/>
              </w:numPr>
              <w:ind w:left="974" w:right="-4"/>
              <w:jc w:val="both"/>
              <w:rPr>
                <w:rFonts w:ascii="Bookman Old Style" w:hAnsi="Bookman Old Style" w:cs="Times New Roman"/>
              </w:rPr>
            </w:pPr>
            <w:r w:rsidRPr="008B5A4D">
              <w:rPr>
                <w:rFonts w:ascii="Bookman Old Style" w:hAnsi="Bookman Old Style" w:cs="Times New Roman"/>
              </w:rPr>
              <w:t xml:space="preserve">perikanan budidaya keramba jaring apung (KJA) di Danau Batur dengan potensi pengembangan seluas </w:t>
            </w:r>
            <w:r w:rsidR="002A0328" w:rsidRPr="008B5A4D">
              <w:rPr>
                <w:rFonts w:ascii="Bookman Old Style" w:hAnsi="Bookman Old Style" w:cs="Times New Roman"/>
              </w:rPr>
              <w:t xml:space="preserve">kurang lebih </w:t>
            </w:r>
            <w:r w:rsidR="009B194F" w:rsidRPr="008B5A4D">
              <w:rPr>
                <w:rFonts w:ascii="Bookman Old Style" w:hAnsi="Bookman Old Style" w:cs="Times New Roman"/>
              </w:rPr>
              <w:t>8</w:t>
            </w:r>
            <w:r w:rsidR="002A0328" w:rsidRPr="008B5A4D">
              <w:rPr>
                <w:rFonts w:ascii="Bookman Old Style" w:hAnsi="Bookman Old Style" w:cs="Times New Roman"/>
              </w:rPr>
              <w:t>2</w:t>
            </w:r>
            <w:r w:rsidRPr="008B5A4D">
              <w:rPr>
                <w:rFonts w:ascii="Bookman Old Style" w:hAnsi="Bookman Old Style" w:cs="Times New Roman"/>
              </w:rPr>
              <w:t xml:space="preserve"> </w:t>
            </w:r>
            <w:r w:rsidR="00B35B7D" w:rsidRPr="008B5A4D">
              <w:rPr>
                <w:rFonts w:ascii="Bookman Old Style" w:hAnsi="Bookman Old Style" w:cs="Times New Roman"/>
              </w:rPr>
              <w:t>(delapan puluh dua)</w:t>
            </w:r>
            <w:r w:rsidR="00CF0702" w:rsidRPr="008B5A4D">
              <w:rPr>
                <w:rFonts w:ascii="Bookman Old Style" w:hAnsi="Bookman Old Style" w:cs="Times New Roman"/>
              </w:rPr>
              <w:t xml:space="preserve"> ha</w:t>
            </w:r>
            <w:r w:rsidR="00B35B7D" w:rsidRPr="008B5A4D">
              <w:rPr>
                <w:rFonts w:ascii="Bookman Old Style" w:hAnsi="Bookman Old Style" w:cs="Times New Roman"/>
              </w:rPr>
              <w:t xml:space="preserve"> atau 5% (lima persen) </w:t>
            </w:r>
            <w:r w:rsidRPr="008B5A4D">
              <w:rPr>
                <w:rFonts w:ascii="Bookman Old Style" w:hAnsi="Bookman Old Style" w:cs="Times New Roman"/>
              </w:rPr>
              <w:t>dari  luas Danau</w:t>
            </w:r>
            <w:r w:rsidR="00B96117" w:rsidRPr="008B5A4D">
              <w:rPr>
                <w:rFonts w:ascii="Bookman Old Style" w:hAnsi="Bookman Old Style" w:cs="Times New Roman"/>
              </w:rPr>
              <w:t xml:space="preserve"> Batur; </w:t>
            </w:r>
          </w:p>
          <w:p w:rsidR="00FC602A" w:rsidRPr="008B5A4D" w:rsidRDefault="009B194F" w:rsidP="00D73380">
            <w:pPr>
              <w:numPr>
                <w:ilvl w:val="0"/>
                <w:numId w:val="251"/>
              </w:numPr>
              <w:ind w:left="974" w:right="-4"/>
              <w:jc w:val="both"/>
              <w:rPr>
                <w:rFonts w:ascii="Bookman Old Style" w:hAnsi="Bookman Old Style" w:cs="Times New Roman"/>
              </w:rPr>
            </w:pPr>
            <w:r w:rsidRPr="008B5A4D">
              <w:rPr>
                <w:rFonts w:ascii="Bookman Old Style" w:hAnsi="Bookman Old Style" w:cs="Times New Roman"/>
              </w:rPr>
              <w:t xml:space="preserve">perikanan budidaya di </w:t>
            </w:r>
            <w:r w:rsidR="00FC602A" w:rsidRPr="008B5A4D">
              <w:rPr>
                <w:rFonts w:ascii="Bookman Old Style" w:hAnsi="Bookman Old Style" w:cs="Times New Roman"/>
              </w:rPr>
              <w:t>sawah</w:t>
            </w:r>
            <w:r w:rsidR="006A4293" w:rsidRPr="008B5A4D">
              <w:rPr>
                <w:rFonts w:ascii="Bookman Old Style" w:hAnsi="Bookman Old Style" w:cs="Times New Roman"/>
              </w:rPr>
              <w:t xml:space="preserve">, </w:t>
            </w:r>
            <w:r w:rsidR="00651112" w:rsidRPr="008B5A4D">
              <w:rPr>
                <w:rFonts w:ascii="Bookman Old Style" w:hAnsi="Bookman Old Style" w:cs="Times New Roman"/>
              </w:rPr>
              <w:t xml:space="preserve">di </w:t>
            </w:r>
            <w:r w:rsidR="00FC602A" w:rsidRPr="008B5A4D">
              <w:rPr>
                <w:rFonts w:ascii="Bookman Old Style" w:hAnsi="Bookman Old Style" w:cs="Times New Roman"/>
              </w:rPr>
              <w:t>kolam</w:t>
            </w:r>
            <w:r w:rsidR="006A4293" w:rsidRPr="008B5A4D">
              <w:rPr>
                <w:rFonts w:ascii="Bookman Old Style" w:hAnsi="Bookman Old Style" w:cs="Times New Roman"/>
              </w:rPr>
              <w:t xml:space="preserve"> dan di saluran irigasi dengan prioritas pengembangan di Kecamatan Susut, Kecamatan Bangli dan Kecamatan Tembuku; dan</w:t>
            </w:r>
          </w:p>
          <w:p w:rsidR="006A4293" w:rsidRPr="008B5A4D" w:rsidRDefault="006A4293" w:rsidP="00D73380">
            <w:pPr>
              <w:numPr>
                <w:ilvl w:val="0"/>
                <w:numId w:val="251"/>
              </w:numPr>
              <w:ind w:left="974" w:right="-4"/>
              <w:jc w:val="both"/>
              <w:rPr>
                <w:rFonts w:ascii="Bookman Old Style" w:hAnsi="Bookman Old Style" w:cs="Times New Roman"/>
              </w:rPr>
            </w:pPr>
            <w:r w:rsidRPr="008B5A4D">
              <w:rPr>
                <w:rFonts w:ascii="Bookman Old Style" w:hAnsi="Bookman Old Style" w:cs="Times New Roman"/>
              </w:rPr>
              <w:t xml:space="preserve">pemantapan prasarana pendukung penyediaan benih kegiatan budidaya perikanan, berupa UPT Balai </w:t>
            </w:r>
            <w:r w:rsidRPr="008B5A4D">
              <w:rPr>
                <w:rFonts w:ascii="Bookman Old Style" w:hAnsi="Bookman Old Style" w:cs="Times New Roman"/>
              </w:rPr>
              <w:lastRenderedPageBreak/>
              <w:t xml:space="preserve">Benih Ikan (BBI) di Kelurahan Cempaga, Kecamatan Bangli. </w:t>
            </w:r>
          </w:p>
          <w:p w:rsidR="00B26B3C" w:rsidRPr="008B5A4D" w:rsidRDefault="00CB2029" w:rsidP="00D73380">
            <w:pPr>
              <w:numPr>
                <w:ilvl w:val="0"/>
                <w:numId w:val="138"/>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w:t>
            </w:r>
            <w:r w:rsidR="00B26B3C" w:rsidRPr="008B5A4D">
              <w:rPr>
                <w:rFonts w:ascii="Bookman Old Style" w:hAnsi="Bookman Old Style" w:cs="Times New Roman"/>
              </w:rPr>
              <w:t xml:space="preserve">peruntukan </w:t>
            </w:r>
            <w:r w:rsidRPr="008B5A4D">
              <w:rPr>
                <w:rFonts w:ascii="Bookman Old Style" w:hAnsi="Bookman Old Style" w:cs="Times New Roman"/>
              </w:rPr>
              <w:t xml:space="preserve">pengolahan </w:t>
            </w:r>
            <w:r w:rsidR="00B26B3C" w:rsidRPr="008B5A4D">
              <w:rPr>
                <w:rFonts w:ascii="Bookman Old Style" w:hAnsi="Bookman Old Style" w:cs="Times New Roman"/>
              </w:rPr>
              <w:t xml:space="preserve">dan pemasaran ikan </w:t>
            </w:r>
            <w:r w:rsidRPr="008B5A4D">
              <w:rPr>
                <w:rFonts w:ascii="Bookman Old Style" w:hAnsi="Bookman Old Style" w:cs="Times New Roman"/>
              </w:rPr>
              <w:t>sebagaimana dimaksud pada ayat (1) huruf c</w:t>
            </w:r>
            <w:r w:rsidR="00B26B3C" w:rsidRPr="008B5A4D">
              <w:rPr>
                <w:rFonts w:ascii="Bookman Old Style" w:hAnsi="Bookman Old Style" w:cs="Times New Roman"/>
              </w:rPr>
              <w:t>, meliputi :</w:t>
            </w:r>
          </w:p>
          <w:p w:rsidR="00B26B3C" w:rsidRPr="008B5A4D" w:rsidRDefault="00B26B3C" w:rsidP="00D73380">
            <w:pPr>
              <w:numPr>
                <w:ilvl w:val="0"/>
                <w:numId w:val="306"/>
              </w:numPr>
              <w:spacing w:before="120"/>
              <w:ind w:left="972"/>
              <w:jc w:val="both"/>
              <w:rPr>
                <w:rFonts w:ascii="Bookman Old Style" w:hAnsi="Bookman Old Style" w:cs="Times New Roman"/>
              </w:rPr>
            </w:pPr>
            <w:r w:rsidRPr="008B5A4D">
              <w:rPr>
                <w:rFonts w:ascii="Bookman Old Style" w:hAnsi="Bookman Old Style" w:cs="Times New Roman"/>
              </w:rPr>
              <w:t>Sentra pengolahan dan pemasaran hasil perikanan budidaya diarahkan di kawasan minapolitan dan kawasan industri tertentu Kayuamba; dan</w:t>
            </w:r>
          </w:p>
          <w:p w:rsidR="00B26B3C" w:rsidRPr="008B5A4D" w:rsidRDefault="00B26B3C" w:rsidP="00D73380">
            <w:pPr>
              <w:numPr>
                <w:ilvl w:val="0"/>
                <w:numId w:val="306"/>
              </w:numPr>
              <w:spacing w:before="120"/>
              <w:ind w:left="972"/>
              <w:jc w:val="both"/>
              <w:rPr>
                <w:rFonts w:ascii="Bookman Old Style" w:hAnsi="Bookman Old Style" w:cs="Times New Roman"/>
              </w:rPr>
            </w:pPr>
            <w:r w:rsidRPr="008B5A4D">
              <w:rPr>
                <w:rFonts w:ascii="Bookman Old Style" w:hAnsi="Bookman Old Style" w:cs="Times New Roman"/>
              </w:rPr>
              <w:t xml:space="preserve">Sentra pengolahan dan pemasaran hasil perikanan budidaya skala rumah tangga tersebar. </w:t>
            </w:r>
          </w:p>
          <w:p w:rsidR="005E28C0" w:rsidRPr="008B5A4D" w:rsidRDefault="005E28C0" w:rsidP="00D73380">
            <w:pPr>
              <w:spacing w:before="120"/>
              <w:ind w:left="562"/>
              <w:jc w:val="both"/>
              <w:rPr>
                <w:rFonts w:ascii="Bookman Old Style" w:hAnsi="Bookman Old Style" w:cs="Times New Roman"/>
              </w:rPr>
            </w:pPr>
          </w:p>
          <w:p w:rsidR="00CF649B" w:rsidRPr="008B5A4D" w:rsidRDefault="00CF649B" w:rsidP="00D73380">
            <w:pPr>
              <w:tabs>
                <w:tab w:val="left" w:pos="2127"/>
              </w:tabs>
              <w:ind w:left="-16" w:right="-4"/>
              <w:jc w:val="center"/>
              <w:rPr>
                <w:rFonts w:ascii="Bookman Old Style" w:hAnsi="Bookman Old Style" w:cs="Times New Roman"/>
              </w:rPr>
            </w:pPr>
            <w:r w:rsidRPr="008B5A4D">
              <w:rPr>
                <w:rFonts w:ascii="Bookman Old Style" w:eastAsia="Batang" w:hAnsi="Bookman Old Style" w:cs="Times New Roman"/>
              </w:rPr>
              <w:t>Kawasan Peruntukan Industri</w:t>
            </w:r>
          </w:p>
          <w:p w:rsidR="00D374C7" w:rsidRPr="008B5A4D" w:rsidRDefault="00D374C7"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lang w:val="en-US"/>
              </w:rPr>
              <w:t>Pasal 5</w:t>
            </w:r>
            <w:r w:rsidR="00912C27" w:rsidRPr="008B5A4D">
              <w:rPr>
                <w:rFonts w:ascii="Bookman Old Style" w:hAnsi="Bookman Old Style" w:cs="Times New Roman"/>
                <w:lang w:val="en-US"/>
              </w:rPr>
              <w:t>2</w:t>
            </w:r>
          </w:p>
          <w:p w:rsidR="00CF649B" w:rsidRPr="008B5A4D" w:rsidRDefault="00CF649B" w:rsidP="00D73380">
            <w:pPr>
              <w:numPr>
                <w:ilvl w:val="0"/>
                <w:numId w:val="167"/>
              </w:numPr>
              <w:spacing w:before="120"/>
              <w:ind w:right="-6"/>
              <w:jc w:val="both"/>
              <w:rPr>
                <w:rFonts w:ascii="Bookman Old Style" w:eastAsia="Batang" w:hAnsi="Bookman Old Style" w:cs="Times New Roman"/>
              </w:rPr>
            </w:pPr>
            <w:r w:rsidRPr="008B5A4D">
              <w:rPr>
                <w:rFonts w:ascii="Bookman Old Style" w:hAnsi="Bookman Old Style" w:cs="Times New Roman"/>
              </w:rPr>
              <w:t xml:space="preserve">Kawasan peruntukan industri sebagaimana dimaksud dalam Pasal </w:t>
            </w:r>
            <w:r w:rsidR="0092179B" w:rsidRPr="008B5A4D">
              <w:rPr>
                <w:rFonts w:ascii="Bookman Old Style" w:hAnsi="Bookman Old Style" w:cs="Times New Roman"/>
              </w:rPr>
              <w:t>2</w:t>
            </w:r>
            <w:r w:rsidR="000D3DC9" w:rsidRPr="008B5A4D">
              <w:rPr>
                <w:rFonts w:ascii="Bookman Old Style" w:hAnsi="Bookman Old Style" w:cs="Times New Roman"/>
                <w:lang w:val="en-US"/>
              </w:rPr>
              <w:t>7</w:t>
            </w:r>
            <w:r w:rsidRPr="008B5A4D">
              <w:rPr>
                <w:rFonts w:ascii="Bookman Old Style" w:hAnsi="Bookman Old Style" w:cs="Times New Roman"/>
              </w:rPr>
              <w:t xml:space="preserve"> ayat (4) huruf </w:t>
            </w:r>
            <w:r w:rsidR="00497C4B" w:rsidRPr="008B5A4D">
              <w:rPr>
                <w:rFonts w:ascii="Bookman Old Style" w:hAnsi="Bookman Old Style" w:cs="Times New Roman"/>
              </w:rPr>
              <w:t>e</w:t>
            </w:r>
            <w:r w:rsidRPr="008B5A4D">
              <w:rPr>
                <w:rFonts w:ascii="Bookman Old Style" w:hAnsi="Bookman Old Style" w:cs="Times New Roman"/>
              </w:rPr>
              <w:t xml:space="preserve">, </w:t>
            </w:r>
            <w:r w:rsidR="00FA68B4" w:rsidRPr="008B5A4D">
              <w:rPr>
                <w:rFonts w:ascii="Bookman Old Style" w:hAnsi="Bookman Old Style" w:cs="Times New Roman"/>
                <w:lang w:val="en-US"/>
              </w:rPr>
              <w:t xml:space="preserve">merupakan kawasan peruntukan industri </w:t>
            </w:r>
            <w:r w:rsidR="00CA59AC" w:rsidRPr="008B5A4D">
              <w:rPr>
                <w:rFonts w:ascii="Bookman Old Style" w:hAnsi="Bookman Old Style" w:cs="Times New Roman"/>
                <w:lang w:val="en-US"/>
              </w:rPr>
              <w:t xml:space="preserve">untuk usaha mikro, </w:t>
            </w:r>
            <w:r w:rsidR="00FA68B4" w:rsidRPr="008B5A4D">
              <w:rPr>
                <w:rFonts w:ascii="Bookman Old Style" w:hAnsi="Bookman Old Style" w:cs="Times New Roman"/>
                <w:lang w:val="en-US"/>
              </w:rPr>
              <w:t xml:space="preserve">kecil dan </w:t>
            </w:r>
            <w:r w:rsidR="00CA59AC" w:rsidRPr="008B5A4D">
              <w:rPr>
                <w:rFonts w:ascii="Bookman Old Style" w:hAnsi="Bookman Old Style" w:cs="Times New Roman"/>
                <w:lang w:val="en-US"/>
              </w:rPr>
              <w:t>menengah</w:t>
            </w:r>
            <w:r w:rsidR="00FA68B4" w:rsidRPr="008B5A4D">
              <w:rPr>
                <w:rFonts w:ascii="Bookman Old Style" w:hAnsi="Bookman Old Style" w:cs="Times New Roman"/>
                <w:lang w:val="en-US"/>
              </w:rPr>
              <w:t xml:space="preserve"> yang </w:t>
            </w:r>
            <w:r w:rsidR="00CA59AC" w:rsidRPr="008B5A4D">
              <w:rPr>
                <w:rFonts w:ascii="Bookman Old Style" w:hAnsi="Bookman Old Style" w:cs="Times New Roman"/>
                <w:lang w:val="en-US"/>
              </w:rPr>
              <w:t xml:space="preserve">potensi dan </w:t>
            </w:r>
            <w:r w:rsidR="00C948D0" w:rsidRPr="008B5A4D">
              <w:rPr>
                <w:rFonts w:ascii="Bookman Old Style" w:hAnsi="Bookman Old Style" w:cs="Times New Roman"/>
              </w:rPr>
              <w:t>sebarannya, me</w:t>
            </w:r>
            <w:r w:rsidR="00B35B7D" w:rsidRPr="008B5A4D">
              <w:rPr>
                <w:rFonts w:ascii="Bookman Old Style" w:hAnsi="Bookman Old Style" w:cs="Times New Roman"/>
                <w:lang w:val="en-US"/>
              </w:rPr>
              <w:t>liputi</w:t>
            </w:r>
            <w:r w:rsidR="00C948D0" w:rsidRPr="008B5A4D">
              <w:rPr>
                <w:rFonts w:ascii="Bookman Old Style" w:hAnsi="Bookman Old Style" w:cs="Times New Roman"/>
              </w:rPr>
              <w:t xml:space="preserve">: </w:t>
            </w:r>
          </w:p>
          <w:p w:rsidR="00CF649B" w:rsidRPr="008B5A4D" w:rsidRDefault="00CF649B" w:rsidP="00D73380">
            <w:pPr>
              <w:pStyle w:val="BodyTextIndent"/>
              <w:numPr>
                <w:ilvl w:val="0"/>
                <w:numId w:val="168"/>
              </w:numPr>
              <w:spacing w:after="0"/>
              <w:jc w:val="both"/>
              <w:rPr>
                <w:rFonts w:ascii="Bookman Old Style" w:eastAsia="Batang" w:hAnsi="Bookman Old Style" w:cs="Times New Roman"/>
                <w:sz w:val="24"/>
                <w:szCs w:val="24"/>
              </w:rPr>
            </w:pPr>
            <w:r w:rsidRPr="008B5A4D">
              <w:rPr>
                <w:rFonts w:ascii="Bookman Old Style" w:eastAsia="Batang" w:hAnsi="Bookman Old Style" w:cs="Times New Roman"/>
                <w:sz w:val="24"/>
                <w:szCs w:val="24"/>
              </w:rPr>
              <w:t>industri terkait kerajinan bambu sebagai ikon produksi kerajinan Kabupaten</w:t>
            </w:r>
            <w:r w:rsidR="00CB2029" w:rsidRPr="008B5A4D">
              <w:rPr>
                <w:rFonts w:ascii="Bookman Old Style" w:eastAsia="Batang" w:hAnsi="Bookman Old Style" w:cs="Times New Roman"/>
                <w:sz w:val="24"/>
                <w:szCs w:val="24"/>
              </w:rPr>
              <w:t>, tersebar di Kecamatan Bangli dan Kecamatan Susut.</w:t>
            </w:r>
          </w:p>
          <w:p w:rsidR="00CF649B" w:rsidRPr="008B5A4D" w:rsidRDefault="00CF649B" w:rsidP="00D73380">
            <w:pPr>
              <w:pStyle w:val="BodyTextIndent"/>
              <w:numPr>
                <w:ilvl w:val="0"/>
                <w:numId w:val="168"/>
              </w:numPr>
              <w:spacing w:after="0"/>
              <w:jc w:val="both"/>
              <w:rPr>
                <w:rFonts w:ascii="Bookman Old Style" w:eastAsia="Batang" w:hAnsi="Bookman Old Style" w:cs="Times New Roman"/>
                <w:sz w:val="24"/>
                <w:szCs w:val="24"/>
              </w:rPr>
            </w:pPr>
            <w:r w:rsidRPr="008B5A4D">
              <w:rPr>
                <w:rFonts w:ascii="Bookman Old Style" w:eastAsia="Batang" w:hAnsi="Bookman Old Style" w:cs="Times New Roman"/>
                <w:sz w:val="24"/>
                <w:szCs w:val="24"/>
              </w:rPr>
              <w:t>industri terkait pengolahan bahan makanan potensi sumber daya perkebunan yang ada seperti kopi, jeruk, buah-buahan lainnya;</w:t>
            </w:r>
          </w:p>
          <w:p w:rsidR="00B26B3C" w:rsidRPr="008B5A4D" w:rsidRDefault="00B26B3C" w:rsidP="00D73380">
            <w:pPr>
              <w:pStyle w:val="BodyTextIndent"/>
              <w:numPr>
                <w:ilvl w:val="0"/>
                <w:numId w:val="168"/>
              </w:numPr>
              <w:spacing w:after="0"/>
              <w:jc w:val="both"/>
              <w:rPr>
                <w:rFonts w:ascii="Bookman Old Style" w:eastAsia="Batang" w:hAnsi="Bookman Old Style" w:cs="Times New Roman"/>
                <w:sz w:val="24"/>
                <w:szCs w:val="24"/>
              </w:rPr>
            </w:pPr>
            <w:r w:rsidRPr="008B5A4D">
              <w:rPr>
                <w:rFonts w:ascii="Bookman Old Style" w:eastAsia="Batang" w:hAnsi="Bookman Old Style" w:cs="Times New Roman"/>
                <w:sz w:val="24"/>
                <w:szCs w:val="24"/>
              </w:rPr>
              <w:t xml:space="preserve">industri terkait hasil perikanan </w:t>
            </w:r>
            <w:r w:rsidR="000E5E87" w:rsidRPr="008B5A4D">
              <w:rPr>
                <w:rFonts w:ascii="Bookman Old Style" w:eastAsia="Batang" w:hAnsi="Bookman Old Style" w:cs="Times New Roman"/>
                <w:sz w:val="24"/>
                <w:szCs w:val="24"/>
              </w:rPr>
              <w:t xml:space="preserve">di Kawasan Minapolitan yang didukung kebutuhan pabrik pakan, hatchery/pembenihan, industri jarring, industri pengolahan, cold storage, pabrik es, dan lainnya; </w:t>
            </w:r>
          </w:p>
          <w:p w:rsidR="00CF649B" w:rsidRPr="008B5A4D" w:rsidRDefault="00CF649B" w:rsidP="00D73380">
            <w:pPr>
              <w:pStyle w:val="BodyTextIndent"/>
              <w:numPr>
                <w:ilvl w:val="0"/>
                <w:numId w:val="168"/>
              </w:numPr>
              <w:spacing w:after="0"/>
              <w:jc w:val="both"/>
              <w:rPr>
                <w:rFonts w:ascii="Bookman Old Style" w:eastAsia="Batang" w:hAnsi="Bookman Old Style" w:cs="Times New Roman"/>
                <w:sz w:val="24"/>
                <w:szCs w:val="24"/>
              </w:rPr>
            </w:pPr>
            <w:r w:rsidRPr="008B5A4D">
              <w:rPr>
                <w:rFonts w:ascii="Bookman Old Style" w:eastAsia="Batang" w:hAnsi="Bookman Old Style" w:cs="Times New Roman"/>
                <w:sz w:val="24"/>
                <w:szCs w:val="24"/>
              </w:rPr>
              <w:t>industri terkait bahan setengah jadi, untuk produksi barang kerajinan dari bahan hasil kehutanan (kayu);</w:t>
            </w:r>
          </w:p>
          <w:p w:rsidR="00CF649B" w:rsidRPr="008B5A4D" w:rsidRDefault="00CF649B" w:rsidP="00D73380">
            <w:pPr>
              <w:pStyle w:val="BodyTextIndent"/>
              <w:numPr>
                <w:ilvl w:val="0"/>
                <w:numId w:val="168"/>
              </w:numPr>
              <w:spacing w:after="0"/>
              <w:jc w:val="both"/>
              <w:rPr>
                <w:rFonts w:ascii="Bookman Old Style" w:eastAsia="Batang" w:hAnsi="Bookman Old Style" w:cs="Times New Roman"/>
                <w:sz w:val="24"/>
                <w:szCs w:val="24"/>
              </w:rPr>
            </w:pPr>
            <w:r w:rsidRPr="008B5A4D">
              <w:rPr>
                <w:rFonts w:ascii="Bookman Old Style" w:eastAsia="Batang" w:hAnsi="Bookman Old Style" w:cs="Times New Roman"/>
                <w:sz w:val="24"/>
                <w:szCs w:val="24"/>
                <w:lang w:val="en-US"/>
              </w:rPr>
              <w:t>i</w:t>
            </w:r>
            <w:r w:rsidRPr="008B5A4D">
              <w:rPr>
                <w:rFonts w:ascii="Bookman Old Style" w:eastAsia="Batang" w:hAnsi="Bookman Old Style" w:cs="Times New Roman"/>
                <w:sz w:val="24"/>
                <w:szCs w:val="24"/>
              </w:rPr>
              <w:t>ndustri kecil kerajinan dan cindera mata untuk menunjang kegiatan pariwisata</w:t>
            </w:r>
            <w:r w:rsidRPr="008B5A4D">
              <w:rPr>
                <w:rFonts w:ascii="Bookman Old Style" w:eastAsia="Batang" w:hAnsi="Bookman Old Style" w:cs="Times New Roman"/>
                <w:sz w:val="24"/>
                <w:szCs w:val="24"/>
                <w:lang w:val="en-US"/>
              </w:rPr>
              <w:t>;</w:t>
            </w:r>
          </w:p>
          <w:p w:rsidR="00CB2029" w:rsidRPr="008B5A4D" w:rsidRDefault="00CB2029" w:rsidP="00D73380">
            <w:pPr>
              <w:pStyle w:val="BodyTextIndent"/>
              <w:numPr>
                <w:ilvl w:val="0"/>
                <w:numId w:val="168"/>
              </w:numPr>
              <w:spacing w:after="0"/>
              <w:jc w:val="both"/>
              <w:rPr>
                <w:rFonts w:ascii="Bookman Old Style" w:eastAsia="Batang" w:hAnsi="Bookman Old Style" w:cs="Times New Roman"/>
                <w:sz w:val="24"/>
                <w:szCs w:val="24"/>
              </w:rPr>
            </w:pPr>
            <w:r w:rsidRPr="008B5A4D">
              <w:rPr>
                <w:rFonts w:ascii="Bookman Old Style" w:eastAsia="Batang" w:hAnsi="Bookman Old Style" w:cs="Times New Roman"/>
                <w:sz w:val="24"/>
                <w:szCs w:val="24"/>
                <w:lang w:val="sv-SE"/>
              </w:rPr>
              <w:t>i</w:t>
            </w:r>
            <w:r w:rsidRPr="008B5A4D">
              <w:rPr>
                <w:rFonts w:ascii="Bookman Old Style" w:eastAsia="Batang" w:hAnsi="Bookman Old Style" w:cs="Times New Roman"/>
                <w:sz w:val="24"/>
                <w:szCs w:val="24"/>
              </w:rPr>
              <w:t xml:space="preserve">ndustri kecil </w:t>
            </w:r>
            <w:r w:rsidRPr="008B5A4D">
              <w:rPr>
                <w:rFonts w:ascii="Bookman Old Style" w:eastAsia="Batang" w:hAnsi="Bookman Old Style" w:cs="Times New Roman"/>
                <w:sz w:val="24"/>
                <w:szCs w:val="24"/>
                <w:lang w:val="sv-SE"/>
              </w:rPr>
              <w:t>makanan pengolahan hasil perikanan budidaya;</w:t>
            </w:r>
          </w:p>
          <w:p w:rsidR="00CF649B" w:rsidRPr="008B5A4D" w:rsidRDefault="00CF649B" w:rsidP="00D73380">
            <w:pPr>
              <w:pStyle w:val="BodyTextIndent"/>
              <w:numPr>
                <w:ilvl w:val="0"/>
                <w:numId w:val="168"/>
              </w:numPr>
              <w:spacing w:after="0"/>
              <w:jc w:val="both"/>
              <w:rPr>
                <w:rFonts w:ascii="Bookman Old Style" w:eastAsia="Batang" w:hAnsi="Bookman Old Style" w:cs="Times New Roman"/>
                <w:sz w:val="24"/>
                <w:szCs w:val="24"/>
              </w:rPr>
            </w:pPr>
            <w:r w:rsidRPr="008B5A4D">
              <w:rPr>
                <w:rFonts w:ascii="Bookman Old Style" w:eastAsia="Batang" w:hAnsi="Bookman Old Style" w:cs="Times New Roman"/>
                <w:sz w:val="24"/>
                <w:szCs w:val="24"/>
              </w:rPr>
              <w:t xml:space="preserve">industri kreatif terkait </w:t>
            </w:r>
            <w:r w:rsidR="00B35B7D" w:rsidRPr="008B5A4D">
              <w:rPr>
                <w:rFonts w:ascii="Bookman Old Style" w:eastAsia="Batang" w:hAnsi="Bookman Old Style" w:cs="Times New Roman"/>
                <w:sz w:val="24"/>
                <w:szCs w:val="24"/>
              </w:rPr>
              <w:t xml:space="preserve">rumah produksi atau pengembangan perangkat lunak </w:t>
            </w:r>
            <w:r w:rsidR="00643A39" w:rsidRPr="008B5A4D">
              <w:rPr>
                <w:rFonts w:ascii="Bookman Old Style" w:eastAsia="Batang" w:hAnsi="Bookman Old Style" w:cs="Times New Roman"/>
                <w:sz w:val="24"/>
                <w:szCs w:val="24"/>
              </w:rPr>
              <w:t xml:space="preserve">di </w:t>
            </w:r>
            <w:r w:rsidRPr="008B5A4D">
              <w:rPr>
                <w:rFonts w:ascii="Bookman Old Style" w:eastAsia="Batang" w:hAnsi="Bookman Old Style" w:cs="Times New Roman"/>
                <w:sz w:val="24"/>
                <w:szCs w:val="24"/>
              </w:rPr>
              <w:t xml:space="preserve">kawasan sekitar Danau Batur </w:t>
            </w:r>
            <w:r w:rsidR="00643A39" w:rsidRPr="008B5A4D">
              <w:rPr>
                <w:rFonts w:ascii="Bookman Old Style" w:eastAsia="Batang" w:hAnsi="Bookman Old Style" w:cs="Times New Roman"/>
                <w:sz w:val="24"/>
                <w:szCs w:val="24"/>
              </w:rPr>
              <w:t xml:space="preserve">yang </w:t>
            </w:r>
            <w:r w:rsidRPr="008B5A4D">
              <w:rPr>
                <w:rFonts w:ascii="Bookman Old Style" w:eastAsia="Batang" w:hAnsi="Bookman Old Style" w:cs="Times New Roman"/>
                <w:sz w:val="24"/>
                <w:szCs w:val="24"/>
              </w:rPr>
              <w:t>mampu memberikan suasana segar untuk pengembangan keilmuan yang ditunjang teknologi komunikasi yang handal; dan</w:t>
            </w:r>
          </w:p>
          <w:p w:rsidR="00CF649B" w:rsidRPr="008B5A4D" w:rsidRDefault="00CF649B" w:rsidP="00D73380">
            <w:pPr>
              <w:pStyle w:val="BodyTextIndent"/>
              <w:numPr>
                <w:ilvl w:val="0"/>
                <w:numId w:val="168"/>
              </w:numPr>
              <w:spacing w:after="0"/>
              <w:jc w:val="both"/>
              <w:rPr>
                <w:rFonts w:ascii="Bookman Old Style" w:eastAsia="Batang" w:hAnsi="Bookman Old Style" w:cs="Times New Roman"/>
                <w:sz w:val="24"/>
                <w:szCs w:val="24"/>
              </w:rPr>
            </w:pPr>
            <w:r w:rsidRPr="008B5A4D">
              <w:rPr>
                <w:rFonts w:ascii="Bookman Old Style" w:eastAsia="Batang" w:hAnsi="Bookman Old Style" w:cs="Times New Roman"/>
                <w:sz w:val="24"/>
                <w:szCs w:val="24"/>
                <w:lang w:val="en-US"/>
              </w:rPr>
              <w:t>i</w:t>
            </w:r>
            <w:r w:rsidRPr="008B5A4D">
              <w:rPr>
                <w:rFonts w:ascii="Bookman Old Style" w:eastAsia="Batang" w:hAnsi="Bookman Old Style" w:cs="Times New Roman"/>
                <w:sz w:val="24"/>
                <w:szCs w:val="24"/>
              </w:rPr>
              <w:t>ndustri kreatif lainnya</w:t>
            </w:r>
            <w:r w:rsidRPr="008B5A4D">
              <w:rPr>
                <w:rFonts w:ascii="Bookman Old Style" w:eastAsia="Batang" w:hAnsi="Bookman Old Style" w:cs="Times New Roman"/>
                <w:sz w:val="24"/>
                <w:szCs w:val="24"/>
                <w:lang w:val="en-US"/>
              </w:rPr>
              <w:t>.</w:t>
            </w:r>
          </w:p>
          <w:p w:rsidR="003725BD" w:rsidRPr="008B5A4D" w:rsidRDefault="003725BD" w:rsidP="00D73380">
            <w:pPr>
              <w:numPr>
                <w:ilvl w:val="0"/>
                <w:numId w:val="167"/>
              </w:numPr>
              <w:spacing w:before="120"/>
              <w:jc w:val="both"/>
              <w:rPr>
                <w:rFonts w:ascii="Bookman Old Style" w:hAnsi="Bookman Old Style" w:cs="Times New Roman"/>
              </w:rPr>
            </w:pPr>
            <w:r w:rsidRPr="008B5A4D">
              <w:rPr>
                <w:rFonts w:ascii="Bookman Old Style" w:hAnsi="Bookman Old Style" w:cs="Times New Roman"/>
              </w:rPr>
              <w:t xml:space="preserve">Pengembangan Kawasan Industri Tertentu untuk Usaha Mikro, Kecil, dan Menengah di Kawasan Perkotaan Kayuamba dengan luasan minimal 5 </w:t>
            </w:r>
            <w:r w:rsidR="00B35B7D" w:rsidRPr="008B5A4D">
              <w:rPr>
                <w:rFonts w:ascii="Bookman Old Style" w:hAnsi="Bookman Old Style" w:cs="Times New Roman"/>
              </w:rPr>
              <w:t xml:space="preserve">(lima) </w:t>
            </w:r>
            <w:r w:rsidRPr="008B5A4D">
              <w:rPr>
                <w:rFonts w:ascii="Bookman Old Style" w:hAnsi="Bookman Old Style" w:cs="Times New Roman"/>
              </w:rPr>
              <w:t>ha</w:t>
            </w:r>
            <w:r w:rsidR="00B35B7D" w:rsidRPr="008B5A4D">
              <w:rPr>
                <w:rFonts w:ascii="Bookman Old Style" w:hAnsi="Bookman Old Style" w:cs="Times New Roman"/>
              </w:rPr>
              <w:t xml:space="preserve"> </w:t>
            </w:r>
            <w:r w:rsidRPr="008B5A4D">
              <w:rPr>
                <w:rFonts w:ascii="Bookman Old Style" w:hAnsi="Bookman Old Style" w:cs="Times New Roman"/>
              </w:rPr>
              <w:t>mencakup pemusatan kegiatan industri sebagaimana dimaksud pada ayat (</w:t>
            </w:r>
            <w:r w:rsidR="00E66A04" w:rsidRPr="008B5A4D">
              <w:rPr>
                <w:rFonts w:ascii="Bookman Old Style" w:hAnsi="Bookman Old Style" w:cs="Times New Roman"/>
              </w:rPr>
              <w:t>1</w:t>
            </w:r>
            <w:r w:rsidRPr="008B5A4D">
              <w:rPr>
                <w:rFonts w:ascii="Bookman Old Style" w:hAnsi="Bookman Old Style" w:cs="Times New Roman"/>
              </w:rPr>
              <w:t>).</w:t>
            </w:r>
          </w:p>
          <w:p w:rsidR="00BC60AB" w:rsidRPr="008B5A4D" w:rsidRDefault="00BC60AB" w:rsidP="00D73380">
            <w:pPr>
              <w:tabs>
                <w:tab w:val="left" w:pos="0"/>
              </w:tabs>
              <w:spacing w:before="240" w:after="120"/>
              <w:jc w:val="center"/>
              <w:rPr>
                <w:rFonts w:ascii="Bookman Old Style" w:hAnsi="Bookman Old Style" w:cs="Times New Roman"/>
                <w:lang w:val="fi-FI"/>
              </w:rPr>
            </w:pPr>
            <w:r w:rsidRPr="008B5A4D">
              <w:rPr>
                <w:rFonts w:ascii="Bookman Old Style" w:hAnsi="Bookman Old Style" w:cs="Times New Roman"/>
              </w:rPr>
              <w:t xml:space="preserve">Paragraf </w:t>
            </w:r>
            <w:r w:rsidRPr="008B5A4D">
              <w:rPr>
                <w:rFonts w:ascii="Bookman Old Style" w:hAnsi="Bookman Old Style" w:cs="Times New Roman"/>
                <w:lang w:val="fi-FI"/>
              </w:rPr>
              <w:t>5</w:t>
            </w:r>
          </w:p>
          <w:p w:rsidR="00FC602A" w:rsidRPr="008B5A4D" w:rsidRDefault="00FC602A" w:rsidP="00D73380">
            <w:pPr>
              <w:tabs>
                <w:tab w:val="left" w:pos="0"/>
              </w:tabs>
              <w:ind w:right="-6"/>
              <w:jc w:val="center"/>
              <w:rPr>
                <w:rFonts w:ascii="Bookman Old Style" w:hAnsi="Bookman Old Style" w:cs="Tahoma"/>
              </w:rPr>
            </w:pPr>
            <w:r w:rsidRPr="008B5A4D">
              <w:rPr>
                <w:rFonts w:ascii="Bookman Old Style" w:hAnsi="Bookman Old Style" w:cs="Times New Roman"/>
              </w:rPr>
              <w:t>Kawasan Peruntukan Pariwisata</w:t>
            </w:r>
          </w:p>
          <w:p w:rsidR="00D374C7" w:rsidRPr="008B5A4D" w:rsidRDefault="00D374C7"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00E819C6" w:rsidRPr="008B5A4D">
              <w:rPr>
                <w:rFonts w:ascii="Bookman Old Style" w:hAnsi="Bookman Old Style" w:cs="Times New Roman"/>
                <w:lang w:val="fi-FI"/>
              </w:rPr>
              <w:t xml:space="preserve">sal </w:t>
            </w:r>
            <w:r w:rsidRPr="008B5A4D">
              <w:rPr>
                <w:rFonts w:ascii="Bookman Old Style" w:hAnsi="Bookman Old Style" w:cs="Times New Roman"/>
                <w:lang w:val="fi-FI"/>
              </w:rPr>
              <w:t>5</w:t>
            </w:r>
            <w:r w:rsidR="00912C27" w:rsidRPr="008B5A4D">
              <w:rPr>
                <w:rFonts w:ascii="Bookman Old Style" w:hAnsi="Bookman Old Style" w:cs="Times New Roman"/>
                <w:lang w:val="fi-FI"/>
              </w:rPr>
              <w:t>3</w:t>
            </w:r>
          </w:p>
          <w:p w:rsidR="00FC602A" w:rsidRPr="008B5A4D" w:rsidRDefault="00FC602A" w:rsidP="00D73380">
            <w:pPr>
              <w:numPr>
                <w:ilvl w:val="0"/>
                <w:numId w:val="128"/>
              </w:numPr>
              <w:ind w:left="567" w:right="-6" w:hanging="567"/>
              <w:jc w:val="both"/>
              <w:rPr>
                <w:rFonts w:ascii="Bookman Old Style" w:hAnsi="Bookman Old Style" w:cs="Times New Roman"/>
                <w:b/>
                <w:bCs/>
              </w:rPr>
            </w:pPr>
            <w:r w:rsidRPr="008B5A4D">
              <w:rPr>
                <w:rFonts w:ascii="Bookman Old Style" w:hAnsi="Bookman Old Style" w:cs="Times New Roman"/>
              </w:rPr>
              <w:t xml:space="preserve">Kawasan peruntukan pariwisata sebagaimana dimaksud dalam Pasal </w:t>
            </w:r>
            <w:r w:rsidR="0092179B" w:rsidRPr="008B5A4D">
              <w:rPr>
                <w:rFonts w:ascii="Bookman Old Style" w:hAnsi="Bookman Old Style" w:cs="Times New Roman"/>
              </w:rPr>
              <w:t>2</w:t>
            </w:r>
            <w:r w:rsidR="000D3DC9" w:rsidRPr="008B5A4D">
              <w:rPr>
                <w:rFonts w:ascii="Bookman Old Style" w:hAnsi="Bookman Old Style" w:cs="Times New Roman"/>
                <w:lang w:val="fi-FI"/>
              </w:rPr>
              <w:t>7</w:t>
            </w:r>
            <w:r w:rsidRPr="008B5A4D">
              <w:rPr>
                <w:rFonts w:ascii="Bookman Old Style" w:hAnsi="Bookman Old Style" w:cs="Times New Roman"/>
              </w:rPr>
              <w:t xml:space="preserve"> ayat (4) huruf </w:t>
            </w:r>
            <w:r w:rsidR="00497C4B" w:rsidRPr="008B5A4D">
              <w:rPr>
                <w:rFonts w:ascii="Bookman Old Style" w:hAnsi="Bookman Old Style" w:cs="Times New Roman"/>
              </w:rPr>
              <w:t>f</w:t>
            </w:r>
            <w:r w:rsidRPr="008B5A4D">
              <w:rPr>
                <w:rFonts w:ascii="Bookman Old Style" w:hAnsi="Bookman Old Style" w:cs="Times New Roman"/>
              </w:rPr>
              <w:t>, me</w:t>
            </w:r>
            <w:r w:rsidR="00B35B7D" w:rsidRPr="008B5A4D">
              <w:rPr>
                <w:rFonts w:ascii="Bookman Old Style" w:hAnsi="Bookman Old Style" w:cs="Times New Roman"/>
                <w:lang w:val="fi-FI"/>
              </w:rPr>
              <w:t>liputi</w:t>
            </w:r>
            <w:r w:rsidRPr="008B5A4D">
              <w:rPr>
                <w:rFonts w:ascii="Bookman Old Style" w:hAnsi="Bookman Old Style" w:cs="Times New Roman"/>
              </w:rPr>
              <w:t xml:space="preserve">: </w:t>
            </w:r>
          </w:p>
          <w:p w:rsidR="00FC602A" w:rsidRPr="008B5A4D" w:rsidRDefault="00FC602A" w:rsidP="00D73380">
            <w:pPr>
              <w:numPr>
                <w:ilvl w:val="1"/>
                <w:numId w:val="129"/>
              </w:numPr>
              <w:tabs>
                <w:tab w:val="left" w:pos="993"/>
              </w:tabs>
              <w:ind w:left="993" w:hanging="426"/>
              <w:jc w:val="both"/>
              <w:rPr>
                <w:rFonts w:ascii="Bookman Old Style" w:hAnsi="Bookman Old Style" w:cs="Times New Roman"/>
              </w:rPr>
            </w:pPr>
            <w:r w:rsidRPr="008B5A4D">
              <w:rPr>
                <w:rFonts w:ascii="Bookman Old Style" w:hAnsi="Bookman Old Style" w:cs="Times New Roman"/>
              </w:rPr>
              <w:t>Kawasan Daya Tarik Wisata Khusus (KDTWK); dan</w:t>
            </w:r>
          </w:p>
          <w:p w:rsidR="00FC602A" w:rsidRPr="008B5A4D" w:rsidRDefault="00FC602A" w:rsidP="00D73380">
            <w:pPr>
              <w:numPr>
                <w:ilvl w:val="1"/>
                <w:numId w:val="129"/>
              </w:numPr>
              <w:tabs>
                <w:tab w:val="left" w:pos="993"/>
              </w:tabs>
              <w:ind w:left="993" w:hanging="426"/>
              <w:jc w:val="both"/>
              <w:rPr>
                <w:rFonts w:ascii="Bookman Old Style" w:hAnsi="Bookman Old Style" w:cs="Times New Roman"/>
              </w:rPr>
            </w:pPr>
            <w:r w:rsidRPr="008B5A4D">
              <w:rPr>
                <w:rFonts w:ascii="Bookman Old Style" w:hAnsi="Bookman Old Style" w:cs="Times New Roman"/>
              </w:rPr>
              <w:t>Kawasan Daya Tarik Wisata (DTW).</w:t>
            </w:r>
          </w:p>
          <w:p w:rsidR="00FC602A" w:rsidRPr="008B5A4D" w:rsidRDefault="00FC602A" w:rsidP="00D73380">
            <w:pPr>
              <w:numPr>
                <w:ilvl w:val="0"/>
                <w:numId w:val="128"/>
              </w:numPr>
              <w:spacing w:before="120"/>
              <w:ind w:left="562" w:hanging="562"/>
              <w:jc w:val="both"/>
              <w:rPr>
                <w:rFonts w:ascii="Bookman Old Style" w:hAnsi="Bookman Old Style" w:cs="Times New Roman"/>
              </w:rPr>
            </w:pPr>
            <w:r w:rsidRPr="008B5A4D">
              <w:rPr>
                <w:rFonts w:ascii="Bookman Old Style" w:hAnsi="Bookman Old Style" w:cs="Times New Roman"/>
              </w:rPr>
              <w:lastRenderedPageBreak/>
              <w:t xml:space="preserve">KDTWK sebagaimana dimaksud pada ayat (1) huruf a, </w:t>
            </w:r>
            <w:r w:rsidR="00E27F24" w:rsidRPr="008B5A4D">
              <w:rPr>
                <w:rFonts w:ascii="Bookman Old Style" w:hAnsi="Bookman Old Style" w:cs="Times New Roman"/>
              </w:rPr>
              <w:t xml:space="preserve">merupakan </w:t>
            </w:r>
            <w:r w:rsidRPr="008B5A4D">
              <w:rPr>
                <w:rFonts w:ascii="Bookman Old Style" w:hAnsi="Bookman Old Style" w:cs="Times New Roman"/>
              </w:rPr>
              <w:t xml:space="preserve">Kawasan Strategis Pariwisata Provinsi Bali </w:t>
            </w:r>
            <w:r w:rsidR="00CE17CC" w:rsidRPr="008B5A4D">
              <w:rPr>
                <w:rFonts w:ascii="Bookman Old Style" w:hAnsi="Bookman Old Style" w:cs="Times New Roman"/>
              </w:rPr>
              <w:t xml:space="preserve">seluas </w:t>
            </w:r>
            <w:r w:rsidR="002A0328" w:rsidRPr="008B5A4D">
              <w:rPr>
                <w:rFonts w:ascii="Bookman Old Style" w:hAnsi="Bookman Old Style" w:cs="Times New Roman"/>
              </w:rPr>
              <w:t xml:space="preserve">kurang lebih </w:t>
            </w:r>
            <w:r w:rsidRPr="008B5A4D">
              <w:rPr>
                <w:rFonts w:ascii="Bookman Old Style" w:hAnsi="Bookman Old Style" w:cs="Times New Roman"/>
              </w:rPr>
              <w:t xml:space="preserve">17.935 </w:t>
            </w:r>
            <w:r w:rsidR="00B35B7D" w:rsidRPr="008B5A4D">
              <w:rPr>
                <w:rFonts w:ascii="Bookman Old Style" w:hAnsi="Bookman Old Style" w:cs="Times New Roman"/>
              </w:rPr>
              <w:t>(tujuh belas ribu sembilan ratus tiga puluh lima)</w:t>
            </w:r>
            <w:r w:rsidR="009B0F51" w:rsidRPr="008B5A4D">
              <w:rPr>
                <w:rFonts w:ascii="Bookman Old Style" w:hAnsi="Bookman Old Style" w:cs="Times New Roman"/>
              </w:rPr>
              <w:t xml:space="preserve"> ha</w:t>
            </w:r>
            <w:r w:rsidR="00B35B7D" w:rsidRPr="008B5A4D">
              <w:rPr>
                <w:rFonts w:ascii="Bookman Old Style" w:hAnsi="Bookman Old Style" w:cs="Times New Roman"/>
              </w:rPr>
              <w:t>, dengan kawasan efektif pariwisata 10% (sepuluh persen) dari luas kawasan yaitu seluas kurang lebih 1.794 (seribu tujuh ratus sembilan puluh empat)</w:t>
            </w:r>
            <w:r w:rsidR="009B0F51" w:rsidRPr="008B5A4D">
              <w:rPr>
                <w:rFonts w:ascii="Bookman Old Style" w:hAnsi="Bookman Old Style" w:cs="Times New Roman"/>
              </w:rPr>
              <w:t xml:space="preserve"> ha</w:t>
            </w:r>
            <w:r w:rsidRPr="008B5A4D">
              <w:rPr>
                <w:rFonts w:ascii="Bookman Old Style" w:hAnsi="Bookman Old Style" w:cs="Times New Roman"/>
              </w:rPr>
              <w:t xml:space="preserve"> me</w:t>
            </w:r>
            <w:r w:rsidR="00082E04" w:rsidRPr="008B5A4D">
              <w:rPr>
                <w:rFonts w:ascii="Bookman Old Style" w:hAnsi="Bookman Old Style" w:cs="Times New Roman"/>
              </w:rPr>
              <w:t>liputi</w:t>
            </w:r>
            <w:r w:rsidRPr="008B5A4D">
              <w:rPr>
                <w:rFonts w:ascii="Bookman Old Style" w:hAnsi="Bookman Old Style" w:cs="Times New Roman"/>
              </w:rPr>
              <w:t xml:space="preserve"> </w:t>
            </w:r>
            <w:r w:rsidR="00E27F24" w:rsidRPr="008B5A4D">
              <w:rPr>
                <w:rFonts w:ascii="Bookman Old Style" w:hAnsi="Bookman Old Style" w:cs="Times New Roman"/>
              </w:rPr>
              <w:t xml:space="preserve">sebagian wilayah </w:t>
            </w:r>
            <w:r w:rsidRPr="008B5A4D">
              <w:rPr>
                <w:rFonts w:ascii="Bookman Old Style" w:hAnsi="Bookman Old Style" w:cs="Times New Roman"/>
              </w:rPr>
              <w:t>Desa Sukawana, Kintamani, Batur Utara, Batur Tengah, Batur Selatan, Kedisan, Abang Songan, Abang Batudinding, Songan A, Songan B, Trunyan, Buahan, dan Suter.</w:t>
            </w:r>
          </w:p>
          <w:p w:rsidR="00E27F24" w:rsidRPr="008B5A4D" w:rsidRDefault="00FC602A" w:rsidP="00D73380">
            <w:pPr>
              <w:numPr>
                <w:ilvl w:val="0"/>
                <w:numId w:val="128"/>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DTW sebagaimana dimaksud pada ayat (1) huruf b, </w:t>
            </w:r>
            <w:r w:rsidR="00E27F24" w:rsidRPr="008B5A4D">
              <w:rPr>
                <w:rFonts w:ascii="Bookman Old Style" w:hAnsi="Bookman Old Style" w:cs="Times New Roman"/>
              </w:rPr>
              <w:t>merupakan pusat-pusat kegiatan yang memiliki potensi daya tarik wisata, me</w:t>
            </w:r>
            <w:r w:rsidR="00B35B7D" w:rsidRPr="008B5A4D">
              <w:rPr>
                <w:rFonts w:ascii="Bookman Old Style" w:hAnsi="Bookman Old Style" w:cs="Times New Roman"/>
              </w:rPr>
              <w:t>liputi</w:t>
            </w:r>
            <w:r w:rsidR="00E27F24" w:rsidRPr="008B5A4D">
              <w:rPr>
                <w:rFonts w:ascii="Bookman Old Style" w:hAnsi="Bookman Old Style" w:cs="Times New Roman"/>
              </w:rPr>
              <w:t>:</w:t>
            </w:r>
          </w:p>
          <w:p w:rsidR="001658E3" w:rsidRPr="008B5A4D" w:rsidRDefault="001658E3"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rPr>
              <w:t>wisata tirta : memancing dan berkeliling danau Batur;</w:t>
            </w:r>
          </w:p>
          <w:p w:rsidR="006F0102" w:rsidRPr="008B5A4D" w:rsidRDefault="006F0102"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rPr>
              <w:t xml:space="preserve">wisata panorama alam : penulisan, kawasan Batur-Kintamani-Penelokan,  </w:t>
            </w:r>
            <w:r w:rsidR="00C63432" w:rsidRPr="008B5A4D">
              <w:rPr>
                <w:rFonts w:ascii="Bookman Old Style" w:hAnsi="Bookman Old Style" w:cs="Times New Roman"/>
              </w:rPr>
              <w:t xml:space="preserve">Kawasan Danau Batur, </w:t>
            </w:r>
            <w:r w:rsidRPr="008B5A4D">
              <w:rPr>
                <w:rFonts w:ascii="Bookman Old Style" w:hAnsi="Bookman Old Style" w:cs="Times New Roman"/>
              </w:rPr>
              <w:t>Taman Sari, Bukit Jati, Taman Sari Cempaga, Bukit Demulih, Tanggahan Talang Jiwa, Bukit Serokad</w:t>
            </w:r>
            <w:r w:rsidR="00E66A04" w:rsidRPr="008B5A4D">
              <w:rPr>
                <w:rFonts w:ascii="Bookman Old Style" w:hAnsi="Bookman Old Style" w:cs="Times New Roman"/>
              </w:rPr>
              <w:t>a</w:t>
            </w:r>
            <w:r w:rsidRPr="008B5A4D">
              <w:rPr>
                <w:rFonts w:ascii="Bookman Old Style" w:hAnsi="Bookman Old Style" w:cs="Times New Roman"/>
              </w:rPr>
              <w:t>n</w:t>
            </w:r>
            <w:r w:rsidR="00E66A04" w:rsidRPr="008B5A4D">
              <w:rPr>
                <w:rFonts w:ascii="Bookman Old Style" w:hAnsi="Bookman Old Style" w:cs="Times New Roman"/>
              </w:rPr>
              <w:t>, Cekeng</w:t>
            </w:r>
            <w:r w:rsidRPr="008B5A4D">
              <w:rPr>
                <w:rFonts w:ascii="Bookman Old Style" w:hAnsi="Bookman Old Style" w:cs="Times New Roman"/>
              </w:rPr>
              <w:t>, Bukit Pulasari, Lembah Pantunan, Panorama Desa Jehem, Desa Batukaang,</w:t>
            </w:r>
            <w:r w:rsidR="00171C34" w:rsidRPr="008B5A4D">
              <w:rPr>
                <w:rFonts w:ascii="Bookman Old Style" w:hAnsi="Bookman Old Style" w:cs="Times New Roman"/>
              </w:rPr>
              <w:t xml:space="preserve"> bukih,</w:t>
            </w:r>
            <w:r w:rsidR="00114158" w:rsidRPr="008B5A4D">
              <w:rPr>
                <w:rFonts w:ascii="Bookman Old Style" w:hAnsi="Bookman Old Style" w:cs="Times New Roman"/>
              </w:rPr>
              <w:t xml:space="preserve"> Mungsengan,</w:t>
            </w:r>
            <w:r w:rsidRPr="008B5A4D">
              <w:rPr>
                <w:rFonts w:ascii="Bookman Old Style" w:hAnsi="Bookman Old Style" w:cs="Times New Roman"/>
              </w:rPr>
              <w:t xml:space="preserve"> Songan, Panorama Alam Suter, Langgahan, Bunutin, Sekaan, Bantang, Undisan, Landih, Apuan, Tiga, Sekardadi</w:t>
            </w:r>
            <w:r w:rsidR="00E66A04" w:rsidRPr="008B5A4D">
              <w:rPr>
                <w:rFonts w:ascii="Bookman Old Style" w:hAnsi="Bookman Old Style" w:cs="Times New Roman"/>
              </w:rPr>
              <w:t xml:space="preserve"> dan Guliang Kangin</w:t>
            </w:r>
            <w:r w:rsidR="00547619" w:rsidRPr="008B5A4D">
              <w:rPr>
                <w:rFonts w:ascii="Bookman Old Style" w:hAnsi="Bookman Old Style" w:cs="Times New Roman"/>
              </w:rPr>
              <w:t>;</w:t>
            </w:r>
            <w:r w:rsidRPr="008B5A4D">
              <w:rPr>
                <w:rFonts w:ascii="Bookman Old Style" w:hAnsi="Bookman Old Style" w:cs="Times New Roman"/>
              </w:rPr>
              <w:t xml:space="preserve"> </w:t>
            </w:r>
          </w:p>
          <w:p w:rsidR="001658E3" w:rsidRPr="008B5A4D" w:rsidRDefault="001658E3" w:rsidP="00D73380">
            <w:pPr>
              <w:numPr>
                <w:ilvl w:val="0"/>
                <w:numId w:val="187"/>
              </w:numPr>
              <w:tabs>
                <w:tab w:val="num" w:pos="882"/>
              </w:tabs>
              <w:ind w:left="884"/>
              <w:jc w:val="both"/>
              <w:rPr>
                <w:rFonts w:ascii="Bookman Old Style" w:hAnsi="Bookman Old Style" w:cs="Times New Roman"/>
                <w:i/>
              </w:rPr>
            </w:pPr>
            <w:r w:rsidRPr="008B5A4D">
              <w:rPr>
                <w:rFonts w:ascii="Bookman Old Style" w:hAnsi="Bookman Old Style" w:cs="Times New Roman"/>
              </w:rPr>
              <w:t xml:space="preserve">daya tarik keragaman geologi </w:t>
            </w:r>
            <w:r w:rsidRPr="008B5A4D">
              <w:rPr>
                <w:rFonts w:ascii="Bookman Old Style" w:hAnsi="Bookman Old Style" w:cs="Times New Roman"/>
                <w:i/>
              </w:rPr>
              <w:t>(geodiversty</w:t>
            </w:r>
            <w:r w:rsidRPr="008B5A4D">
              <w:rPr>
                <w:rFonts w:ascii="Bookman Old Style" w:hAnsi="Bookman Old Style" w:cs="Times New Roman"/>
              </w:rPr>
              <w:t xml:space="preserve">) Geopark Kaldera Batur sebanyak 21 (dua puluh satu) titik meliputi : </w:t>
            </w:r>
            <w:r w:rsidRPr="008B5A4D">
              <w:rPr>
                <w:rFonts w:ascii="Bookman Old Style" w:hAnsi="Bookman Old Style" w:cs="Times New Roman"/>
                <w:i/>
              </w:rPr>
              <w:t>Batur Caldera 1, Batur Kaldera 2, Crater 1, Crater 2, Crater 3, Mount Abang</w:t>
            </w:r>
            <w:r w:rsidRPr="008B5A4D">
              <w:rPr>
                <w:rFonts w:ascii="Bookman Old Style" w:hAnsi="Bookman Old Style" w:cs="Times New Roman"/>
              </w:rPr>
              <w:t xml:space="preserve">, </w:t>
            </w:r>
            <w:r w:rsidRPr="008B5A4D">
              <w:rPr>
                <w:rFonts w:ascii="Bookman Old Style" w:hAnsi="Bookman Old Style" w:cs="Times New Roman"/>
                <w:i/>
              </w:rPr>
              <w:t>Bukit Dalam Cinder Cones, Bunbulan Cinder Conse, Payang Cinder Cones, Buraknya La</w:t>
            </w:r>
            <w:r w:rsidR="000509B6" w:rsidRPr="008B5A4D">
              <w:rPr>
                <w:rFonts w:ascii="Bookman Old Style" w:hAnsi="Bookman Old Style" w:cs="Times New Roman"/>
                <w:i/>
                <w:lang w:val="en-US"/>
              </w:rPr>
              <w:t>n</w:t>
            </w:r>
            <w:r w:rsidRPr="008B5A4D">
              <w:rPr>
                <w:rFonts w:ascii="Bookman Old Style" w:hAnsi="Bookman Old Style" w:cs="Times New Roman"/>
                <w:i/>
              </w:rPr>
              <w:t>dslide, Yeh Mampeh Cinder Cones, Lava 1849, Lava 1888, Lava 1904, Lava 1905, Lava 1921, Lava 1926, Lava 1963, Lava 1968, Lava 1974, dan Lake Batur,</w:t>
            </w:r>
          </w:p>
          <w:p w:rsidR="001658E3" w:rsidRPr="008B5A4D" w:rsidRDefault="001658E3" w:rsidP="00D73380">
            <w:pPr>
              <w:numPr>
                <w:ilvl w:val="0"/>
                <w:numId w:val="187"/>
              </w:numPr>
              <w:tabs>
                <w:tab w:val="num" w:pos="882"/>
              </w:tabs>
              <w:ind w:left="884"/>
              <w:jc w:val="both"/>
              <w:rPr>
                <w:rFonts w:ascii="Bookman Old Style" w:hAnsi="Bookman Old Style" w:cs="Times New Roman"/>
              </w:rPr>
            </w:pPr>
            <w:r w:rsidRPr="008B5A4D">
              <w:rPr>
                <w:rFonts w:ascii="Bookman Old Style" w:hAnsi="Bookman Old Style" w:cs="Times New Roman"/>
              </w:rPr>
              <w:t xml:space="preserve">sebaran geotrail route Geopark Kaldera Batur meliputi : Gunung Batur Museum – Penelokan, Penelokan – Kedisan, Kedisan – Seked – Toya Bungkah, Pos P3GB – Puraknya – Puncak, Toya Bungkah – Lava bantal, Toya Bungkah – Songan, Songan, Kawah III – Sampeanwani, Sampeanwani – Seked – Penelokan, Yehmampeh – Bukit Mentik – Bukit Payang, Hulun Danu – Blandingan -  Pinggan – Sukawana – Kintamani, Manikliyu – Lembean – Bunutin – Ulian – Gunung Bau – Awan – Serai – Sukawana, Kuburan 3 agama- Penelokan, Penelokan – Kedisan – Buahan – Abang – Trunyan, dermaga Kedisan – Toya Bungkah, Toya Bungkah – Trunyan, Trunyan – Pura Hulun Danu    </w:t>
            </w:r>
          </w:p>
          <w:p w:rsidR="006F0102" w:rsidRPr="008B5A4D" w:rsidRDefault="00C63432"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rPr>
              <w:t>w</w:t>
            </w:r>
            <w:r w:rsidR="006F0102" w:rsidRPr="008B5A4D">
              <w:rPr>
                <w:rFonts w:ascii="Bookman Old Style" w:hAnsi="Bookman Old Style" w:cs="Times New Roman"/>
              </w:rPr>
              <w:t>isata panorama air terjun : air terjun Dusun Kuning, air terjun Subaya- Kutuh, air terjun Yeh Mampeh, air terjun Bunutin</w:t>
            </w:r>
            <w:r w:rsidR="00547619" w:rsidRPr="008B5A4D">
              <w:rPr>
                <w:rFonts w:ascii="Bookman Old Style" w:hAnsi="Bookman Old Style" w:cs="Times New Roman"/>
              </w:rPr>
              <w:t>;</w:t>
            </w:r>
            <w:r w:rsidR="006F0102" w:rsidRPr="008B5A4D">
              <w:rPr>
                <w:rFonts w:ascii="Bookman Old Style" w:hAnsi="Bookman Old Style" w:cs="Times New Roman"/>
              </w:rPr>
              <w:t xml:space="preserve"> </w:t>
            </w:r>
          </w:p>
          <w:p w:rsidR="006F0102" w:rsidRPr="008B5A4D" w:rsidRDefault="00C63432"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rPr>
              <w:t>w</w:t>
            </w:r>
            <w:r w:rsidR="006F0102" w:rsidRPr="008B5A4D">
              <w:rPr>
                <w:rFonts w:ascii="Bookman Old Style" w:hAnsi="Bookman Old Style" w:cs="Times New Roman"/>
              </w:rPr>
              <w:t>isata petualangan</w:t>
            </w:r>
            <w:r w:rsidRPr="008B5A4D">
              <w:rPr>
                <w:rFonts w:ascii="Bookman Old Style" w:hAnsi="Bookman Old Style" w:cs="Times New Roman"/>
              </w:rPr>
              <w:t xml:space="preserve"> dan olah raga</w:t>
            </w:r>
            <w:r w:rsidR="006F0102" w:rsidRPr="008B5A4D">
              <w:rPr>
                <w:rFonts w:ascii="Bookman Old Style" w:hAnsi="Bookman Old Style" w:cs="Times New Roman"/>
              </w:rPr>
              <w:t xml:space="preserve"> : pendakian</w:t>
            </w:r>
            <w:r w:rsidRPr="008B5A4D">
              <w:rPr>
                <w:rFonts w:ascii="Bookman Old Style" w:hAnsi="Bookman Old Style" w:cs="Times New Roman"/>
              </w:rPr>
              <w:t xml:space="preserve">, panjat tebing, </w:t>
            </w:r>
            <w:r w:rsidR="006F0102" w:rsidRPr="008B5A4D">
              <w:rPr>
                <w:rFonts w:ascii="Bookman Old Style" w:hAnsi="Bookman Old Style" w:cs="Times New Roman"/>
              </w:rPr>
              <w:t xml:space="preserve"> treeking Kawasan sekitar Gunung Batur dan TWA Penelokan</w:t>
            </w:r>
            <w:r w:rsidRPr="008B5A4D">
              <w:rPr>
                <w:rFonts w:ascii="Bookman Old Style" w:hAnsi="Bookman Old Style" w:cs="Times New Roman"/>
              </w:rPr>
              <w:t xml:space="preserve">, sepeda gunung, terbang </w:t>
            </w:r>
            <w:r w:rsidR="00547619" w:rsidRPr="008B5A4D">
              <w:rPr>
                <w:rFonts w:ascii="Bookman Old Style" w:hAnsi="Bookman Old Style" w:cs="Times New Roman"/>
              </w:rPr>
              <w:t>lay</w:t>
            </w:r>
            <w:r w:rsidR="00171C34" w:rsidRPr="008B5A4D">
              <w:rPr>
                <w:rFonts w:ascii="Bookman Old Style" w:hAnsi="Bookman Old Style" w:cs="Times New Roman"/>
              </w:rPr>
              <w:t>a</w:t>
            </w:r>
            <w:r w:rsidR="00547619" w:rsidRPr="008B5A4D">
              <w:rPr>
                <w:rFonts w:ascii="Bookman Old Style" w:hAnsi="Bookman Old Style" w:cs="Times New Roman"/>
              </w:rPr>
              <w:t>ng;</w:t>
            </w:r>
            <w:r w:rsidRPr="008B5A4D">
              <w:rPr>
                <w:rFonts w:ascii="Bookman Old Style" w:hAnsi="Bookman Old Style" w:cs="Times New Roman"/>
              </w:rPr>
              <w:t xml:space="preserve"> </w:t>
            </w:r>
          </w:p>
          <w:p w:rsidR="006F0102" w:rsidRPr="008B5A4D" w:rsidRDefault="00C63432"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rPr>
              <w:t>a</w:t>
            </w:r>
            <w:r w:rsidR="006F0102" w:rsidRPr="008B5A4D">
              <w:rPr>
                <w:rFonts w:ascii="Bookman Old Style" w:hAnsi="Bookman Old Style" w:cs="Times New Roman"/>
              </w:rPr>
              <w:t xml:space="preserve">growisata  : </w:t>
            </w:r>
            <w:r w:rsidRPr="008B5A4D">
              <w:rPr>
                <w:rFonts w:ascii="Bookman Old Style" w:hAnsi="Bookman Old Style" w:cs="Times New Roman"/>
              </w:rPr>
              <w:t>a</w:t>
            </w:r>
            <w:r w:rsidR="006F0102" w:rsidRPr="008B5A4D">
              <w:rPr>
                <w:rFonts w:ascii="Bookman Old Style" w:hAnsi="Bookman Old Style" w:cs="Times New Roman"/>
              </w:rPr>
              <w:t xml:space="preserve">growisata </w:t>
            </w:r>
            <w:r w:rsidRPr="008B5A4D">
              <w:rPr>
                <w:rFonts w:ascii="Bookman Old Style" w:hAnsi="Bookman Old Style" w:cs="Times New Roman"/>
              </w:rPr>
              <w:t>k</w:t>
            </w:r>
            <w:r w:rsidR="006F0102" w:rsidRPr="008B5A4D">
              <w:rPr>
                <w:rFonts w:ascii="Bookman Old Style" w:hAnsi="Bookman Old Style" w:cs="Times New Roman"/>
              </w:rPr>
              <w:t xml:space="preserve">opi </w:t>
            </w:r>
            <w:r w:rsidRPr="008B5A4D">
              <w:rPr>
                <w:rFonts w:ascii="Bookman Old Style" w:hAnsi="Bookman Old Style" w:cs="Times New Roman"/>
              </w:rPr>
              <w:t>a</w:t>
            </w:r>
            <w:r w:rsidR="006F0102" w:rsidRPr="008B5A4D">
              <w:rPr>
                <w:rFonts w:ascii="Bookman Old Style" w:hAnsi="Bookman Old Style" w:cs="Times New Roman"/>
              </w:rPr>
              <w:t xml:space="preserve">rabika dan </w:t>
            </w:r>
            <w:r w:rsidRPr="008B5A4D">
              <w:rPr>
                <w:rFonts w:ascii="Bookman Old Style" w:hAnsi="Bookman Old Style" w:cs="Times New Roman"/>
              </w:rPr>
              <w:t>j</w:t>
            </w:r>
            <w:r w:rsidR="006F0102" w:rsidRPr="008B5A4D">
              <w:rPr>
                <w:rFonts w:ascii="Bookman Old Style" w:hAnsi="Bookman Old Style" w:cs="Times New Roman"/>
              </w:rPr>
              <w:t xml:space="preserve">eruk </w:t>
            </w:r>
            <w:r w:rsidR="006F0102" w:rsidRPr="008B5A4D">
              <w:rPr>
                <w:rFonts w:ascii="Bookman Old Style" w:hAnsi="Bookman Old Style" w:cs="Times New Roman"/>
              </w:rPr>
              <w:lastRenderedPageBreak/>
              <w:t xml:space="preserve">Belantih, </w:t>
            </w:r>
            <w:r w:rsidRPr="008B5A4D">
              <w:rPr>
                <w:rFonts w:ascii="Bookman Old Style" w:hAnsi="Bookman Old Style" w:cs="Times New Roman"/>
              </w:rPr>
              <w:t>a</w:t>
            </w:r>
            <w:r w:rsidR="006F0102" w:rsidRPr="008B5A4D">
              <w:rPr>
                <w:rFonts w:ascii="Bookman Old Style" w:hAnsi="Bookman Old Style" w:cs="Times New Roman"/>
              </w:rPr>
              <w:t xml:space="preserve">growisata </w:t>
            </w:r>
            <w:r w:rsidRPr="008B5A4D">
              <w:rPr>
                <w:rFonts w:ascii="Bookman Old Style" w:hAnsi="Bookman Old Style" w:cs="Times New Roman"/>
              </w:rPr>
              <w:t>j</w:t>
            </w:r>
            <w:r w:rsidR="006F0102" w:rsidRPr="008B5A4D">
              <w:rPr>
                <w:rFonts w:ascii="Bookman Old Style" w:hAnsi="Bookman Old Style" w:cs="Times New Roman"/>
              </w:rPr>
              <w:t xml:space="preserve">eruk dan </w:t>
            </w:r>
            <w:r w:rsidRPr="008B5A4D">
              <w:rPr>
                <w:rFonts w:ascii="Bookman Old Style" w:hAnsi="Bookman Old Style" w:cs="Times New Roman"/>
              </w:rPr>
              <w:t>s</w:t>
            </w:r>
            <w:r w:rsidR="006F0102" w:rsidRPr="008B5A4D">
              <w:rPr>
                <w:rFonts w:ascii="Bookman Old Style" w:hAnsi="Bookman Old Style" w:cs="Times New Roman"/>
              </w:rPr>
              <w:t>irsak</w:t>
            </w:r>
            <w:r w:rsidRPr="008B5A4D">
              <w:rPr>
                <w:rFonts w:ascii="Bookman Old Style" w:hAnsi="Bookman Old Style" w:cs="Times New Roman"/>
              </w:rPr>
              <w:t xml:space="preserve"> Sekaan</w:t>
            </w:r>
            <w:r w:rsidR="006F0102" w:rsidRPr="008B5A4D">
              <w:rPr>
                <w:rFonts w:ascii="Bookman Old Style" w:hAnsi="Bookman Old Style" w:cs="Times New Roman"/>
              </w:rPr>
              <w:t xml:space="preserve">, </w:t>
            </w:r>
            <w:r w:rsidRPr="008B5A4D">
              <w:rPr>
                <w:rFonts w:ascii="Bookman Old Style" w:hAnsi="Bookman Old Style" w:cs="Times New Roman"/>
              </w:rPr>
              <w:t>a</w:t>
            </w:r>
            <w:r w:rsidR="006F0102" w:rsidRPr="008B5A4D">
              <w:rPr>
                <w:rFonts w:ascii="Bookman Old Style" w:hAnsi="Bookman Old Style" w:cs="Times New Roman"/>
              </w:rPr>
              <w:t xml:space="preserve">growisata perikanan di Danau Batur, </w:t>
            </w:r>
            <w:r w:rsidRPr="008B5A4D">
              <w:rPr>
                <w:rFonts w:ascii="Bookman Old Style" w:hAnsi="Bookman Old Style" w:cs="Times New Roman"/>
              </w:rPr>
              <w:t>a</w:t>
            </w:r>
            <w:r w:rsidR="006F0102" w:rsidRPr="008B5A4D">
              <w:rPr>
                <w:rFonts w:ascii="Bookman Old Style" w:hAnsi="Bookman Old Style" w:cs="Times New Roman"/>
              </w:rPr>
              <w:t xml:space="preserve">growisata </w:t>
            </w:r>
            <w:r w:rsidRPr="008B5A4D">
              <w:rPr>
                <w:rFonts w:ascii="Bookman Old Style" w:hAnsi="Bookman Old Style" w:cs="Times New Roman"/>
              </w:rPr>
              <w:t>s</w:t>
            </w:r>
            <w:r w:rsidR="006F0102" w:rsidRPr="008B5A4D">
              <w:rPr>
                <w:rFonts w:ascii="Bookman Old Style" w:hAnsi="Bookman Old Style" w:cs="Times New Roman"/>
              </w:rPr>
              <w:t xml:space="preserve">ayur mayur di Songan, sepanjang jalur Jalan Bangli </w:t>
            </w:r>
            <w:r w:rsidRPr="008B5A4D">
              <w:rPr>
                <w:rFonts w:ascii="Bookman Old Style" w:hAnsi="Bookman Old Style" w:cs="Times New Roman"/>
              </w:rPr>
              <w:t xml:space="preserve">- </w:t>
            </w:r>
            <w:r w:rsidR="006F0102" w:rsidRPr="008B5A4D">
              <w:rPr>
                <w:rFonts w:ascii="Bookman Old Style" w:hAnsi="Bookman Old Style" w:cs="Times New Roman"/>
              </w:rPr>
              <w:t xml:space="preserve">Kintamani,  sepanjang jalur jalan Kayuamba </w:t>
            </w:r>
            <w:r w:rsidR="00B35B7D" w:rsidRPr="008B5A4D">
              <w:rPr>
                <w:rFonts w:ascii="Bookman Old Style" w:hAnsi="Bookman Old Style" w:cs="Times New Roman"/>
              </w:rPr>
              <w:t>–</w:t>
            </w:r>
            <w:r w:rsidR="006F0102" w:rsidRPr="008B5A4D">
              <w:rPr>
                <w:rFonts w:ascii="Bookman Old Style" w:hAnsi="Bookman Old Style" w:cs="Times New Roman"/>
              </w:rPr>
              <w:t xml:space="preserve"> Kintamani</w:t>
            </w:r>
            <w:r w:rsidR="00B35B7D" w:rsidRPr="008B5A4D">
              <w:rPr>
                <w:rFonts w:ascii="Bookman Old Style" w:hAnsi="Bookman Old Style" w:cs="Times New Roman"/>
              </w:rPr>
              <w:t>;</w:t>
            </w:r>
          </w:p>
          <w:p w:rsidR="006F0102" w:rsidRPr="008B5A4D" w:rsidRDefault="00C63432"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lang w:val="en-US"/>
              </w:rPr>
              <w:t>w</w:t>
            </w:r>
            <w:r w:rsidR="006F0102" w:rsidRPr="008B5A4D">
              <w:rPr>
                <w:rFonts w:ascii="Bookman Old Style" w:hAnsi="Bookman Old Style" w:cs="Times New Roman"/>
              </w:rPr>
              <w:t xml:space="preserve">isata </w:t>
            </w:r>
            <w:r w:rsidRPr="008B5A4D">
              <w:rPr>
                <w:rFonts w:ascii="Bookman Old Style" w:hAnsi="Bookman Old Style" w:cs="Times New Roman"/>
                <w:lang w:val="en-US"/>
              </w:rPr>
              <w:t>d</w:t>
            </w:r>
            <w:r w:rsidR="006F0102" w:rsidRPr="008B5A4D">
              <w:rPr>
                <w:rFonts w:ascii="Bookman Old Style" w:hAnsi="Bookman Old Style" w:cs="Times New Roman"/>
              </w:rPr>
              <w:t xml:space="preserve">esa </w:t>
            </w:r>
            <w:r w:rsidRPr="008B5A4D">
              <w:rPr>
                <w:rFonts w:ascii="Bookman Old Style" w:hAnsi="Bookman Old Style" w:cs="Times New Roman"/>
                <w:lang w:val="en-US"/>
              </w:rPr>
              <w:t>t</w:t>
            </w:r>
            <w:r w:rsidR="006F0102" w:rsidRPr="008B5A4D">
              <w:rPr>
                <w:rFonts w:ascii="Bookman Old Style" w:hAnsi="Bookman Old Style" w:cs="Times New Roman"/>
              </w:rPr>
              <w:t>radisional : Trunyan, Penglipuran, Pengotan, Bayunggede</w:t>
            </w:r>
            <w:r w:rsidR="009F0716" w:rsidRPr="008B5A4D">
              <w:rPr>
                <w:rFonts w:ascii="Bookman Old Style" w:hAnsi="Bookman Old Style" w:cs="Times New Roman"/>
                <w:lang w:val="en-US"/>
              </w:rPr>
              <w:t xml:space="preserve"> dan Pinggan</w:t>
            </w:r>
            <w:r w:rsidR="00547619" w:rsidRPr="008B5A4D">
              <w:rPr>
                <w:rFonts w:ascii="Bookman Old Style" w:hAnsi="Bookman Old Style" w:cs="Times New Roman"/>
              </w:rPr>
              <w:t>;</w:t>
            </w:r>
          </w:p>
          <w:p w:rsidR="006F0102" w:rsidRPr="008B5A4D" w:rsidRDefault="00C63432"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rPr>
              <w:t>w</w:t>
            </w:r>
            <w:r w:rsidR="006F0102" w:rsidRPr="008B5A4D">
              <w:rPr>
                <w:rFonts w:ascii="Bookman Old Style" w:hAnsi="Bookman Old Style" w:cs="Times New Roman"/>
              </w:rPr>
              <w:t xml:space="preserve">isata </w:t>
            </w:r>
            <w:r w:rsidRPr="008B5A4D">
              <w:rPr>
                <w:rFonts w:ascii="Bookman Old Style" w:hAnsi="Bookman Old Style" w:cs="Times New Roman"/>
              </w:rPr>
              <w:t>s</w:t>
            </w:r>
            <w:r w:rsidR="006F0102" w:rsidRPr="008B5A4D">
              <w:rPr>
                <w:rFonts w:ascii="Bookman Old Style" w:hAnsi="Bookman Old Style" w:cs="Times New Roman"/>
              </w:rPr>
              <w:t>piritual/</w:t>
            </w:r>
            <w:r w:rsidRPr="008B5A4D">
              <w:rPr>
                <w:rFonts w:ascii="Bookman Old Style" w:hAnsi="Bookman Old Style" w:cs="Times New Roman"/>
              </w:rPr>
              <w:t>b</w:t>
            </w:r>
            <w:r w:rsidR="006F0102" w:rsidRPr="008B5A4D">
              <w:rPr>
                <w:rFonts w:ascii="Bookman Old Style" w:hAnsi="Bookman Old Style" w:cs="Times New Roman"/>
              </w:rPr>
              <w:t xml:space="preserve">udaya </w:t>
            </w:r>
            <w:r w:rsidRPr="008B5A4D">
              <w:rPr>
                <w:rFonts w:ascii="Bookman Old Style" w:hAnsi="Bookman Old Style" w:cs="Times New Roman"/>
              </w:rPr>
              <w:t>: P</w:t>
            </w:r>
            <w:r w:rsidR="006F0102" w:rsidRPr="008B5A4D">
              <w:rPr>
                <w:rFonts w:ascii="Bookman Old Style" w:hAnsi="Bookman Old Style" w:cs="Times New Roman"/>
              </w:rPr>
              <w:t xml:space="preserve">ura Batur, Pura Kehen, Pura Pucak Sari, </w:t>
            </w:r>
            <w:r w:rsidR="001658E3" w:rsidRPr="008B5A4D">
              <w:rPr>
                <w:rFonts w:ascii="Bookman Old Style" w:hAnsi="Bookman Old Style" w:cs="Times New Roman"/>
                <w:lang w:val="en-US"/>
              </w:rPr>
              <w:t xml:space="preserve">Kawasan Bukit Demulih, </w:t>
            </w:r>
            <w:r w:rsidR="006F0102" w:rsidRPr="008B5A4D">
              <w:rPr>
                <w:rFonts w:ascii="Bookman Old Style" w:hAnsi="Bookman Old Style" w:cs="Times New Roman"/>
              </w:rPr>
              <w:t>Pura Tirta Payuk, Pura Bangun Lemah Kangin, Pura Puser Tasik, Pura Dalem Balingkang, Pura Dalem Jawa (Langgar)</w:t>
            </w:r>
            <w:r w:rsidR="00547619" w:rsidRPr="008B5A4D">
              <w:rPr>
                <w:rFonts w:ascii="Bookman Old Style" w:hAnsi="Bookman Old Style" w:cs="Times New Roman"/>
              </w:rPr>
              <w:t>;</w:t>
            </w:r>
          </w:p>
          <w:p w:rsidR="006F0102" w:rsidRPr="008B5A4D" w:rsidRDefault="00C63432"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lang w:val="en-US"/>
              </w:rPr>
              <w:t>w</w:t>
            </w:r>
            <w:r w:rsidR="006F0102" w:rsidRPr="008B5A4D">
              <w:rPr>
                <w:rFonts w:ascii="Bookman Old Style" w:hAnsi="Bookman Old Style" w:cs="Times New Roman"/>
              </w:rPr>
              <w:t xml:space="preserve">isata sejarah/purbakala </w:t>
            </w:r>
            <w:r w:rsidRPr="008B5A4D">
              <w:rPr>
                <w:rFonts w:ascii="Bookman Old Style" w:hAnsi="Bookman Old Style" w:cs="Times New Roman"/>
                <w:lang w:val="en-US"/>
              </w:rPr>
              <w:t>: t</w:t>
            </w:r>
            <w:r w:rsidR="006F0102" w:rsidRPr="008B5A4D">
              <w:rPr>
                <w:rFonts w:ascii="Bookman Old Style" w:hAnsi="Bookman Old Style" w:cs="Times New Roman"/>
              </w:rPr>
              <w:t xml:space="preserve">aman </w:t>
            </w:r>
            <w:r w:rsidRPr="008B5A4D">
              <w:rPr>
                <w:rFonts w:ascii="Bookman Old Style" w:hAnsi="Bookman Old Style" w:cs="Times New Roman"/>
                <w:lang w:val="en-US"/>
              </w:rPr>
              <w:t>b</w:t>
            </w:r>
            <w:r w:rsidR="006F0102" w:rsidRPr="008B5A4D">
              <w:rPr>
                <w:rFonts w:ascii="Bookman Old Style" w:hAnsi="Bookman Old Style" w:cs="Times New Roman"/>
              </w:rPr>
              <w:t xml:space="preserve">ali raja, </w:t>
            </w:r>
            <w:r w:rsidRPr="008B5A4D">
              <w:rPr>
                <w:rFonts w:ascii="Bookman Old Style" w:hAnsi="Bookman Old Style" w:cs="Times New Roman"/>
                <w:lang w:val="en-US"/>
              </w:rPr>
              <w:t>p</w:t>
            </w:r>
            <w:r w:rsidR="006F0102" w:rsidRPr="008B5A4D">
              <w:rPr>
                <w:rFonts w:ascii="Bookman Old Style" w:hAnsi="Bookman Old Style" w:cs="Times New Roman"/>
              </w:rPr>
              <w:t xml:space="preserve">eninggalan </w:t>
            </w:r>
            <w:r w:rsidRPr="008B5A4D">
              <w:rPr>
                <w:rFonts w:ascii="Bookman Old Style" w:hAnsi="Bookman Old Style" w:cs="Times New Roman"/>
                <w:lang w:val="en-US"/>
              </w:rPr>
              <w:t>l</w:t>
            </w:r>
            <w:r w:rsidR="006F0102" w:rsidRPr="008B5A4D">
              <w:rPr>
                <w:rFonts w:ascii="Bookman Old Style" w:hAnsi="Bookman Old Style" w:cs="Times New Roman"/>
              </w:rPr>
              <w:t xml:space="preserve">esung, </w:t>
            </w:r>
            <w:r w:rsidRPr="008B5A4D">
              <w:rPr>
                <w:rFonts w:ascii="Bookman Old Style" w:hAnsi="Bookman Old Style" w:cs="Times New Roman"/>
                <w:lang w:val="en-US"/>
              </w:rPr>
              <w:t>c</w:t>
            </w:r>
            <w:r w:rsidR="006F0102" w:rsidRPr="008B5A4D">
              <w:rPr>
                <w:rFonts w:ascii="Bookman Old Style" w:hAnsi="Bookman Old Style" w:cs="Times New Roman"/>
              </w:rPr>
              <w:t xml:space="preserve">andi </w:t>
            </w:r>
            <w:r w:rsidRPr="008B5A4D">
              <w:rPr>
                <w:rFonts w:ascii="Bookman Old Style" w:hAnsi="Bookman Old Style" w:cs="Times New Roman"/>
                <w:lang w:val="en-US"/>
              </w:rPr>
              <w:t>t</w:t>
            </w:r>
            <w:r w:rsidR="006F0102" w:rsidRPr="008B5A4D">
              <w:rPr>
                <w:rFonts w:ascii="Bookman Old Style" w:hAnsi="Bookman Old Style" w:cs="Times New Roman"/>
              </w:rPr>
              <w:t>ebing Jehem</w:t>
            </w:r>
            <w:r w:rsidR="00547619" w:rsidRPr="008B5A4D">
              <w:rPr>
                <w:rFonts w:ascii="Bookman Old Style" w:hAnsi="Bookman Old Style" w:cs="Times New Roman"/>
              </w:rPr>
              <w:t>;</w:t>
            </w:r>
          </w:p>
          <w:p w:rsidR="006F0102" w:rsidRPr="008B5A4D" w:rsidRDefault="006F0102"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rPr>
              <w:t xml:space="preserve">Wisata remaja : </w:t>
            </w:r>
            <w:r w:rsidR="00C63432" w:rsidRPr="008B5A4D">
              <w:rPr>
                <w:rFonts w:ascii="Bookman Old Style" w:hAnsi="Bookman Old Style" w:cs="Times New Roman"/>
              </w:rPr>
              <w:t>k</w:t>
            </w:r>
            <w:r w:rsidRPr="008B5A4D">
              <w:rPr>
                <w:rFonts w:ascii="Bookman Old Style" w:hAnsi="Bookman Old Style" w:cs="Times New Roman"/>
              </w:rPr>
              <w:t xml:space="preserve">olam renang Segening, </w:t>
            </w:r>
            <w:r w:rsidR="00C63432" w:rsidRPr="008B5A4D">
              <w:rPr>
                <w:rFonts w:ascii="Bookman Old Style" w:hAnsi="Bookman Old Style" w:cs="Times New Roman"/>
              </w:rPr>
              <w:t>k</w:t>
            </w:r>
            <w:r w:rsidRPr="008B5A4D">
              <w:rPr>
                <w:rFonts w:ascii="Bookman Old Style" w:hAnsi="Bookman Old Style" w:cs="Times New Roman"/>
              </w:rPr>
              <w:t xml:space="preserve">olam </w:t>
            </w:r>
            <w:r w:rsidR="00C63432" w:rsidRPr="008B5A4D">
              <w:rPr>
                <w:rFonts w:ascii="Bookman Old Style" w:hAnsi="Bookman Old Style" w:cs="Times New Roman"/>
              </w:rPr>
              <w:t>r</w:t>
            </w:r>
            <w:r w:rsidRPr="008B5A4D">
              <w:rPr>
                <w:rFonts w:ascii="Bookman Old Style" w:hAnsi="Bookman Old Style" w:cs="Times New Roman"/>
              </w:rPr>
              <w:t xml:space="preserve">enang Toyabungkah, </w:t>
            </w:r>
            <w:r w:rsidR="00C63432" w:rsidRPr="008B5A4D">
              <w:rPr>
                <w:rFonts w:ascii="Bookman Old Style" w:hAnsi="Bookman Old Style" w:cs="Times New Roman"/>
              </w:rPr>
              <w:t xml:space="preserve"> e</w:t>
            </w:r>
            <w:r w:rsidRPr="008B5A4D">
              <w:rPr>
                <w:rFonts w:ascii="Bookman Old Style" w:hAnsi="Bookman Old Style" w:cs="Times New Roman"/>
              </w:rPr>
              <w:t>kowisata Bukit Bangli</w:t>
            </w:r>
            <w:r w:rsidR="00547619" w:rsidRPr="008B5A4D">
              <w:rPr>
                <w:rFonts w:ascii="Bookman Old Style" w:hAnsi="Bookman Old Style" w:cs="Times New Roman"/>
              </w:rPr>
              <w:t>; dan</w:t>
            </w:r>
            <w:r w:rsidRPr="008B5A4D">
              <w:rPr>
                <w:rFonts w:ascii="Bookman Old Style" w:hAnsi="Bookman Old Style" w:cs="Times New Roman"/>
              </w:rPr>
              <w:t xml:space="preserve"> </w:t>
            </w:r>
          </w:p>
          <w:p w:rsidR="006F0102" w:rsidRPr="008B5A4D" w:rsidRDefault="006F0102" w:rsidP="00D73380">
            <w:pPr>
              <w:numPr>
                <w:ilvl w:val="0"/>
                <w:numId w:val="187"/>
              </w:numPr>
              <w:tabs>
                <w:tab w:val="left" w:pos="884"/>
              </w:tabs>
              <w:ind w:left="884"/>
              <w:jc w:val="both"/>
              <w:rPr>
                <w:rFonts w:ascii="Bookman Old Style" w:hAnsi="Bookman Old Style" w:cs="Times New Roman"/>
              </w:rPr>
            </w:pPr>
            <w:r w:rsidRPr="008B5A4D">
              <w:rPr>
                <w:rFonts w:ascii="Bookman Old Style" w:hAnsi="Bookman Old Style" w:cs="Times New Roman"/>
              </w:rPr>
              <w:t xml:space="preserve">Wisata pendidikan : </w:t>
            </w:r>
            <w:r w:rsidR="00C63432" w:rsidRPr="008B5A4D">
              <w:rPr>
                <w:rFonts w:ascii="Bookman Old Style" w:hAnsi="Bookman Old Style" w:cs="Times New Roman"/>
              </w:rPr>
              <w:t>M</w:t>
            </w:r>
            <w:r w:rsidRPr="008B5A4D">
              <w:rPr>
                <w:rFonts w:ascii="Bookman Old Style" w:hAnsi="Bookman Old Style" w:cs="Times New Roman"/>
              </w:rPr>
              <w:t>useum Gunung Batur</w:t>
            </w:r>
            <w:r w:rsidR="00547619" w:rsidRPr="008B5A4D">
              <w:rPr>
                <w:rFonts w:ascii="Bookman Old Style" w:hAnsi="Bookman Old Style" w:cs="Times New Roman"/>
              </w:rPr>
              <w:t>.</w:t>
            </w:r>
          </w:p>
          <w:p w:rsidR="00FC602A" w:rsidRPr="008B5A4D" w:rsidRDefault="00FC602A" w:rsidP="00D73380">
            <w:pPr>
              <w:numPr>
                <w:ilvl w:val="0"/>
                <w:numId w:val="128"/>
              </w:numPr>
              <w:spacing w:before="120"/>
              <w:ind w:left="562" w:hanging="562"/>
              <w:jc w:val="both"/>
              <w:rPr>
                <w:rFonts w:ascii="Bookman Old Style" w:hAnsi="Bookman Old Style" w:cs="Times New Roman"/>
              </w:rPr>
            </w:pPr>
            <w:r w:rsidRPr="008B5A4D">
              <w:rPr>
                <w:rFonts w:ascii="Bookman Old Style" w:hAnsi="Bookman Old Style" w:cs="Times New Roman"/>
              </w:rPr>
              <w:t>Tabel cakupan wilayah desa yang termasuk KDTWK Kintamani dan sebaran DTW sebagaimana dimaksud pada ayat (1), tercantum dalam Lampiran X</w:t>
            </w:r>
            <w:r w:rsidR="0072315A" w:rsidRPr="008B5A4D">
              <w:rPr>
                <w:rFonts w:ascii="Bookman Old Style" w:hAnsi="Bookman Old Style" w:cs="Times New Roman"/>
              </w:rPr>
              <w:t>I</w:t>
            </w:r>
            <w:r w:rsidR="007213AC" w:rsidRPr="008B5A4D">
              <w:rPr>
                <w:rFonts w:ascii="Bookman Old Style" w:hAnsi="Bookman Old Style" w:cs="Times New Roman"/>
              </w:rPr>
              <w:t>V</w:t>
            </w:r>
            <w:r w:rsidR="00CB65DB" w:rsidRPr="008B5A4D">
              <w:rPr>
                <w:rFonts w:ascii="Bookman Old Style" w:hAnsi="Bookman Old Style" w:cs="Times New Roman"/>
              </w:rPr>
              <w:t>,</w:t>
            </w:r>
            <w:r w:rsidRPr="008B5A4D">
              <w:rPr>
                <w:rFonts w:ascii="Bookman Old Style" w:hAnsi="Bookman Old Style" w:cs="Times New Roman"/>
              </w:rPr>
              <w:t xml:space="preserve"> dan merupakan bagian tidak terpisahkan dari Peraturan Daerah ini.</w:t>
            </w:r>
          </w:p>
          <w:p w:rsidR="00FC602A" w:rsidRPr="008B5A4D" w:rsidRDefault="00FC602A" w:rsidP="00D73380">
            <w:pPr>
              <w:numPr>
                <w:ilvl w:val="0"/>
                <w:numId w:val="128"/>
              </w:numPr>
              <w:spacing w:before="120"/>
              <w:ind w:left="562" w:hanging="562"/>
              <w:jc w:val="both"/>
              <w:rPr>
                <w:rFonts w:ascii="Bookman Old Style" w:hAnsi="Bookman Old Style" w:cs="Times New Roman"/>
              </w:rPr>
            </w:pPr>
            <w:r w:rsidRPr="008B5A4D">
              <w:rPr>
                <w:rFonts w:ascii="Bookman Old Style" w:hAnsi="Bookman Old Style" w:cs="Times New Roman"/>
              </w:rPr>
              <w:t>Peta sebaran KDTWK dan DTW sebagaimana dimaksud pada ayat (1), tercantum dalam Lampiran X</w:t>
            </w:r>
            <w:r w:rsidR="009F0716" w:rsidRPr="008B5A4D">
              <w:rPr>
                <w:rFonts w:ascii="Bookman Old Style" w:hAnsi="Bookman Old Style" w:cs="Times New Roman"/>
              </w:rPr>
              <w:t>V</w:t>
            </w:r>
            <w:r w:rsidRPr="008B5A4D">
              <w:rPr>
                <w:rFonts w:ascii="Bookman Old Style" w:hAnsi="Bookman Old Style" w:cs="Times New Roman"/>
              </w:rPr>
              <w:t xml:space="preserve"> dan merupakan bagian tidak terpisahkan dari Peraturan Daerah ini.</w:t>
            </w:r>
          </w:p>
          <w:p w:rsidR="006F167D" w:rsidRPr="008B5A4D" w:rsidRDefault="006F167D" w:rsidP="00D73380">
            <w:pPr>
              <w:tabs>
                <w:tab w:val="left" w:pos="0"/>
              </w:tabs>
              <w:spacing w:before="120" w:after="120"/>
              <w:jc w:val="center"/>
              <w:rPr>
                <w:rFonts w:ascii="Bookman Old Style" w:hAnsi="Bookman Old Style" w:cs="Times New Roman"/>
              </w:rPr>
            </w:pPr>
          </w:p>
          <w:p w:rsidR="00FC602A" w:rsidRPr="008B5A4D" w:rsidRDefault="00FC602A" w:rsidP="00D73380">
            <w:pPr>
              <w:tabs>
                <w:tab w:val="left" w:pos="0"/>
              </w:tabs>
              <w:ind w:right="-6"/>
              <w:jc w:val="center"/>
              <w:rPr>
                <w:rFonts w:ascii="Bookman Old Style" w:hAnsi="Bookman Old Style" w:cs="Times New Roman"/>
              </w:rPr>
            </w:pPr>
            <w:r w:rsidRPr="008B5A4D">
              <w:rPr>
                <w:rFonts w:ascii="Bookman Old Style" w:hAnsi="Bookman Old Style" w:cs="Times New Roman"/>
              </w:rPr>
              <w:t>Kawasan Peruntukan Permukiman</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lang w:val="en-US"/>
              </w:rPr>
              <w:t>Pasal 5</w:t>
            </w:r>
            <w:r w:rsidR="00912C27" w:rsidRPr="008B5A4D">
              <w:rPr>
                <w:rFonts w:ascii="Bookman Old Style" w:hAnsi="Bookman Old Style" w:cs="Times New Roman"/>
                <w:lang w:val="en-US"/>
              </w:rPr>
              <w:t>4</w:t>
            </w:r>
          </w:p>
          <w:p w:rsidR="00FC602A" w:rsidRPr="008B5A4D" w:rsidRDefault="00FC602A" w:rsidP="00D73380">
            <w:pPr>
              <w:numPr>
                <w:ilvl w:val="1"/>
                <w:numId w:val="149"/>
              </w:numPr>
              <w:ind w:left="567" w:right="-4" w:hanging="567"/>
              <w:jc w:val="both"/>
              <w:rPr>
                <w:rFonts w:ascii="Bookman Old Style" w:hAnsi="Bookman Old Style" w:cs="Times New Roman"/>
              </w:rPr>
            </w:pPr>
            <w:r w:rsidRPr="008B5A4D">
              <w:rPr>
                <w:rFonts w:ascii="Bookman Old Style" w:hAnsi="Bookman Old Style" w:cs="Times New Roman"/>
              </w:rPr>
              <w:t xml:space="preserve">Kawasan peruntukan permukiman sebagaimana dimaksud dalam Pasal </w:t>
            </w:r>
            <w:r w:rsidR="00547619" w:rsidRPr="008B5A4D">
              <w:rPr>
                <w:rFonts w:ascii="Bookman Old Style" w:hAnsi="Bookman Old Style" w:cs="Times New Roman"/>
              </w:rPr>
              <w:t>2</w:t>
            </w:r>
            <w:r w:rsidR="000D3DC9" w:rsidRPr="008B5A4D">
              <w:rPr>
                <w:rFonts w:ascii="Bookman Old Style" w:hAnsi="Bookman Old Style" w:cs="Times New Roman"/>
                <w:lang w:val="en-US"/>
              </w:rPr>
              <w:t>7</w:t>
            </w:r>
            <w:r w:rsidRPr="008B5A4D">
              <w:rPr>
                <w:rFonts w:ascii="Bookman Old Style" w:hAnsi="Bookman Old Style" w:cs="Times New Roman"/>
              </w:rPr>
              <w:t xml:space="preserve"> ayat (4) huruf </w:t>
            </w:r>
            <w:r w:rsidR="00497C4B" w:rsidRPr="008B5A4D">
              <w:rPr>
                <w:rFonts w:ascii="Bookman Old Style" w:hAnsi="Bookman Old Style" w:cs="Times New Roman"/>
              </w:rPr>
              <w:t>g</w:t>
            </w:r>
            <w:r w:rsidRPr="008B5A4D">
              <w:rPr>
                <w:rFonts w:ascii="Bookman Old Style" w:hAnsi="Bookman Old Style" w:cs="Times New Roman"/>
              </w:rPr>
              <w:t xml:space="preserve">, </w:t>
            </w:r>
            <w:r w:rsidR="00C948D0" w:rsidRPr="008B5A4D">
              <w:rPr>
                <w:rFonts w:ascii="Bookman Old Style" w:hAnsi="Bookman Old Style" w:cs="Times New Roman"/>
              </w:rPr>
              <w:t xml:space="preserve"> </w:t>
            </w:r>
            <w:r w:rsidRPr="008B5A4D">
              <w:rPr>
                <w:rFonts w:ascii="Bookman Old Style" w:hAnsi="Bookman Old Style" w:cs="Times New Roman"/>
              </w:rPr>
              <w:t xml:space="preserve">yang diarahkan </w:t>
            </w:r>
            <w:r w:rsidR="00C948D0" w:rsidRPr="008B5A4D">
              <w:rPr>
                <w:rFonts w:ascii="Bookman Old Style" w:hAnsi="Bookman Old Style" w:cs="Times New Roman"/>
              </w:rPr>
              <w:t xml:space="preserve">kurang lebih </w:t>
            </w:r>
            <w:r w:rsidR="00997ADF" w:rsidRPr="008B5A4D">
              <w:rPr>
                <w:rFonts w:ascii="Bookman Old Style" w:hAnsi="Bookman Old Style" w:cs="Times New Roman"/>
              </w:rPr>
              <w:t>seluas kurang lebih</w:t>
            </w:r>
            <w:r w:rsidR="00997ADF" w:rsidRPr="008B5A4D">
              <w:rPr>
                <w:rFonts w:ascii="Bookman Old Style" w:hAnsi="Bookman Old Style" w:cs="Times New Roman"/>
                <w:lang w:val="en-US"/>
              </w:rPr>
              <w:t xml:space="preserve"> </w:t>
            </w:r>
            <w:r w:rsidRPr="008B5A4D">
              <w:rPr>
                <w:rFonts w:ascii="Bookman Old Style" w:hAnsi="Bookman Old Style" w:cs="Times New Roman"/>
              </w:rPr>
              <w:t xml:space="preserve">5.072 </w:t>
            </w:r>
            <w:r w:rsidR="00B35B7D" w:rsidRPr="008B5A4D">
              <w:rPr>
                <w:rFonts w:ascii="Bookman Old Style" w:hAnsi="Bookman Old Style" w:cs="Times New Roman"/>
              </w:rPr>
              <w:t>(lima ribu tujuh puluh dua)</w:t>
            </w:r>
            <w:r w:rsidR="009B0F51" w:rsidRPr="008B5A4D">
              <w:rPr>
                <w:rFonts w:ascii="Bookman Old Style" w:hAnsi="Bookman Old Style" w:cs="Times New Roman"/>
                <w:lang w:val="en-US"/>
              </w:rPr>
              <w:t xml:space="preserve"> ha</w:t>
            </w:r>
            <w:r w:rsidR="00B35B7D" w:rsidRPr="008B5A4D">
              <w:rPr>
                <w:rFonts w:ascii="Bookman Old Style" w:hAnsi="Bookman Old Style" w:cs="Times New Roman"/>
              </w:rPr>
              <w:t xml:space="preserve"> atau 9,7% (sembilan koma tujuh persen) </w:t>
            </w:r>
            <w:r w:rsidRPr="008B5A4D">
              <w:rPr>
                <w:rFonts w:ascii="Bookman Old Style" w:hAnsi="Bookman Old Style" w:cs="Times New Roman"/>
              </w:rPr>
              <w:t xml:space="preserve">dari total luas wilayah, </w:t>
            </w:r>
            <w:r w:rsidR="00B35B7D" w:rsidRPr="008B5A4D">
              <w:rPr>
                <w:rFonts w:ascii="Bookman Old Style" w:hAnsi="Bookman Old Style" w:cs="Times New Roman"/>
                <w:lang w:val="en-US"/>
              </w:rPr>
              <w:t>meliputi</w:t>
            </w:r>
            <w:r w:rsidRPr="008B5A4D">
              <w:rPr>
                <w:rFonts w:ascii="Bookman Old Style" w:hAnsi="Bookman Old Style" w:cs="Times New Roman"/>
              </w:rPr>
              <w:t>:</w:t>
            </w:r>
          </w:p>
          <w:p w:rsidR="00FC602A" w:rsidRPr="008B5A4D" w:rsidRDefault="00FC602A" w:rsidP="00D73380">
            <w:pPr>
              <w:ind w:left="993" w:right="-4" w:hanging="426"/>
              <w:jc w:val="both"/>
              <w:rPr>
                <w:rFonts w:ascii="Bookman Old Style" w:hAnsi="Bookman Old Style" w:cs="Times New Roman"/>
                <w:lang w:val="fi-FI"/>
              </w:rPr>
            </w:pPr>
            <w:r w:rsidRPr="008B5A4D">
              <w:rPr>
                <w:rFonts w:ascii="Bookman Old Style" w:hAnsi="Bookman Old Style" w:cs="Times New Roman"/>
                <w:lang w:val="fi-FI"/>
              </w:rPr>
              <w:t>a.</w:t>
            </w:r>
            <w:r w:rsidRPr="008B5A4D">
              <w:rPr>
                <w:rFonts w:ascii="Bookman Old Style" w:hAnsi="Bookman Old Style" w:cs="Times New Roman"/>
                <w:lang w:val="fi-FI"/>
              </w:rPr>
              <w:tab/>
            </w:r>
            <w:r w:rsidRPr="008B5A4D">
              <w:rPr>
                <w:rFonts w:ascii="Bookman Old Style" w:hAnsi="Bookman Old Style" w:cs="Times New Roman"/>
              </w:rPr>
              <w:t xml:space="preserve">kawasan </w:t>
            </w:r>
            <w:r w:rsidRPr="008B5A4D">
              <w:rPr>
                <w:rFonts w:ascii="Bookman Old Style" w:hAnsi="Bookman Old Style" w:cs="Times New Roman"/>
                <w:lang w:val="fi-FI"/>
              </w:rPr>
              <w:t xml:space="preserve">permukiman perkotaan; </w:t>
            </w:r>
          </w:p>
          <w:p w:rsidR="00D95FEA" w:rsidRPr="008B5A4D" w:rsidRDefault="00FC602A" w:rsidP="00D73380">
            <w:pPr>
              <w:ind w:left="993" w:right="-4" w:hanging="426"/>
              <w:jc w:val="both"/>
              <w:rPr>
                <w:rFonts w:ascii="Bookman Old Style" w:hAnsi="Bookman Old Style" w:cs="Times New Roman"/>
              </w:rPr>
            </w:pPr>
            <w:r w:rsidRPr="008B5A4D">
              <w:rPr>
                <w:rFonts w:ascii="Bookman Old Style" w:hAnsi="Bookman Old Style" w:cs="Times New Roman"/>
                <w:lang w:val="fi-FI"/>
              </w:rPr>
              <w:t>b.</w:t>
            </w:r>
            <w:r w:rsidRPr="008B5A4D">
              <w:rPr>
                <w:rFonts w:ascii="Bookman Old Style" w:hAnsi="Bookman Old Style" w:cs="Times New Roman"/>
                <w:lang w:val="fi-FI"/>
              </w:rPr>
              <w:tab/>
            </w:r>
            <w:r w:rsidRPr="008B5A4D">
              <w:rPr>
                <w:rFonts w:ascii="Bookman Old Style" w:hAnsi="Bookman Old Style" w:cs="Times New Roman"/>
              </w:rPr>
              <w:t xml:space="preserve">kawasan </w:t>
            </w:r>
            <w:r w:rsidRPr="008B5A4D">
              <w:rPr>
                <w:rFonts w:ascii="Bookman Old Style" w:hAnsi="Bookman Old Style" w:cs="Times New Roman"/>
                <w:lang w:val="fi-FI"/>
              </w:rPr>
              <w:t>permukiman perdesaan</w:t>
            </w:r>
            <w:r w:rsidR="00547619" w:rsidRPr="008B5A4D">
              <w:rPr>
                <w:rFonts w:ascii="Bookman Old Style" w:hAnsi="Bookman Old Style" w:cs="Times New Roman"/>
              </w:rPr>
              <w:t>; dan</w:t>
            </w:r>
          </w:p>
          <w:p w:rsidR="00D95FEA" w:rsidRPr="008B5A4D" w:rsidRDefault="00D95FEA" w:rsidP="00D73380">
            <w:pPr>
              <w:ind w:left="993" w:right="-4" w:hanging="426"/>
              <w:jc w:val="both"/>
              <w:rPr>
                <w:rFonts w:ascii="Bookman Old Style" w:hAnsi="Bookman Old Style" w:cs="Times New Roman"/>
                <w:lang w:val="fi-FI"/>
              </w:rPr>
            </w:pPr>
            <w:r w:rsidRPr="008B5A4D">
              <w:rPr>
                <w:rFonts w:ascii="Bookman Old Style" w:hAnsi="Bookman Old Style" w:cs="Times New Roman"/>
                <w:lang w:val="fi-FI"/>
              </w:rPr>
              <w:t>c.</w:t>
            </w:r>
            <w:r w:rsidRPr="008B5A4D">
              <w:rPr>
                <w:rFonts w:ascii="Bookman Old Style" w:hAnsi="Bookman Old Style" w:cs="Times New Roman"/>
                <w:lang w:val="fi-FI"/>
              </w:rPr>
              <w:tab/>
              <w:t xml:space="preserve">peruntukan fasilitas penunjang permukiman </w:t>
            </w:r>
          </w:p>
          <w:p w:rsidR="00FC602A" w:rsidRPr="008B5A4D" w:rsidRDefault="00FC602A" w:rsidP="00D73380">
            <w:pPr>
              <w:numPr>
                <w:ilvl w:val="1"/>
                <w:numId w:val="149"/>
              </w:numPr>
              <w:spacing w:before="120"/>
              <w:ind w:left="562" w:hanging="562"/>
              <w:jc w:val="both"/>
              <w:rPr>
                <w:rFonts w:ascii="Bookman Old Style" w:hAnsi="Bookman Old Style" w:cs="Times New Roman"/>
              </w:rPr>
            </w:pPr>
            <w:r w:rsidRPr="008B5A4D">
              <w:rPr>
                <w:rFonts w:ascii="Bookman Old Style" w:hAnsi="Bookman Old Style" w:cs="Times New Roman"/>
              </w:rPr>
              <w:t>Sebaran kawasan permukiman perkotaan</w:t>
            </w:r>
            <w:r w:rsidR="00EB5F9C" w:rsidRPr="008B5A4D">
              <w:rPr>
                <w:rFonts w:ascii="Bookman Old Style" w:hAnsi="Bookman Old Style" w:cs="Times New Roman"/>
                <w:lang w:val="fi-FI"/>
              </w:rPr>
              <w:t xml:space="preserve"> sebagaimana dimaksud pada ayat (1) huruf a</w:t>
            </w:r>
            <w:r w:rsidR="00D95FEA" w:rsidRPr="008B5A4D">
              <w:rPr>
                <w:rFonts w:ascii="Bookman Old Style" w:hAnsi="Bookman Old Style" w:cs="Times New Roman"/>
                <w:lang w:val="fi-FI"/>
              </w:rPr>
              <w:t xml:space="preserve">, </w:t>
            </w:r>
            <w:r w:rsidR="00EB5F9C" w:rsidRPr="008B5A4D">
              <w:rPr>
                <w:rFonts w:ascii="Bookman Old Style" w:hAnsi="Bookman Old Style" w:cs="Times New Roman"/>
                <w:lang w:val="fi-FI"/>
              </w:rPr>
              <w:t xml:space="preserve">merupakan kawasan permukiman yang telah ada beserta perluasannya </w:t>
            </w:r>
            <w:r w:rsidR="00B35B7D" w:rsidRPr="008B5A4D">
              <w:rPr>
                <w:rFonts w:ascii="Bookman Old Style" w:hAnsi="Bookman Old Style" w:cs="Times New Roman"/>
                <w:lang w:val="fi-FI"/>
              </w:rPr>
              <w:t>meliputi</w:t>
            </w:r>
            <w:r w:rsidRPr="008B5A4D">
              <w:rPr>
                <w:rFonts w:ascii="Bookman Old Style" w:hAnsi="Bookman Old Style" w:cs="Times New Roman"/>
              </w:rPr>
              <w:t>:</w:t>
            </w:r>
          </w:p>
          <w:p w:rsidR="00FC602A" w:rsidRPr="008B5A4D" w:rsidRDefault="00EB5F9C" w:rsidP="00D73380">
            <w:pPr>
              <w:numPr>
                <w:ilvl w:val="0"/>
                <w:numId w:val="169"/>
              </w:numPr>
              <w:ind w:left="974"/>
              <w:jc w:val="both"/>
              <w:rPr>
                <w:rFonts w:ascii="Bookman Old Style" w:hAnsi="Bookman Old Style" w:cs="Times New Roman"/>
              </w:rPr>
            </w:pPr>
            <w:r w:rsidRPr="008B5A4D">
              <w:rPr>
                <w:rFonts w:ascii="Bookman Old Style" w:hAnsi="Bookman Old Style" w:cs="Times New Roman"/>
              </w:rPr>
              <w:t xml:space="preserve">kawasan permukiman di </w:t>
            </w:r>
            <w:r w:rsidR="00FC602A" w:rsidRPr="008B5A4D">
              <w:rPr>
                <w:rFonts w:ascii="Bookman Old Style" w:hAnsi="Bookman Old Style" w:cs="Times New Roman"/>
              </w:rPr>
              <w:t xml:space="preserve">kawasan perkotaan Bangli meliputi </w:t>
            </w:r>
            <w:r w:rsidRPr="008B5A4D">
              <w:rPr>
                <w:rFonts w:ascii="Bookman Old Style" w:hAnsi="Bookman Old Style" w:cs="Times New Roman"/>
              </w:rPr>
              <w:t xml:space="preserve">pusat-pusat kawasan permukiman </w:t>
            </w:r>
            <w:r w:rsidR="00FC602A" w:rsidRPr="008B5A4D">
              <w:rPr>
                <w:rFonts w:ascii="Bookman Old Style" w:hAnsi="Bookman Old Style" w:cs="Times New Roman"/>
              </w:rPr>
              <w:t xml:space="preserve">Kelurahan Kubu, Kelurahan Cempaga, Kelurahan Kawan dan Kelurahan Bebalang </w:t>
            </w:r>
            <w:r w:rsidR="001E74CC" w:rsidRPr="008B5A4D">
              <w:rPr>
                <w:rFonts w:ascii="Bookman Old Style" w:hAnsi="Bookman Old Style" w:cs="Times New Roman"/>
              </w:rPr>
              <w:t>;</w:t>
            </w:r>
          </w:p>
          <w:p w:rsidR="00FC602A" w:rsidRPr="008B5A4D" w:rsidRDefault="00EB5F9C" w:rsidP="00D73380">
            <w:pPr>
              <w:numPr>
                <w:ilvl w:val="0"/>
                <w:numId w:val="169"/>
              </w:numPr>
              <w:ind w:left="974"/>
              <w:jc w:val="both"/>
              <w:rPr>
                <w:rFonts w:ascii="Bookman Old Style" w:hAnsi="Bookman Old Style" w:cs="Times New Roman"/>
              </w:rPr>
            </w:pPr>
            <w:r w:rsidRPr="008B5A4D">
              <w:rPr>
                <w:rFonts w:ascii="Bookman Old Style" w:hAnsi="Bookman Old Style" w:cs="Times New Roman"/>
              </w:rPr>
              <w:t xml:space="preserve">kawasan permukiman di </w:t>
            </w:r>
            <w:r w:rsidR="00FC602A" w:rsidRPr="008B5A4D">
              <w:rPr>
                <w:rFonts w:ascii="Bookman Old Style" w:hAnsi="Bookman Old Style" w:cs="Times New Roman"/>
              </w:rPr>
              <w:t xml:space="preserve">kawasan perkotaan Kintamani meliputi </w:t>
            </w:r>
            <w:r w:rsidRPr="008B5A4D">
              <w:rPr>
                <w:rFonts w:ascii="Bookman Old Style" w:hAnsi="Bookman Old Style" w:cs="Times New Roman"/>
              </w:rPr>
              <w:t xml:space="preserve">pusat-pusat kawasan permukiman </w:t>
            </w:r>
            <w:r w:rsidR="00FC602A" w:rsidRPr="008B5A4D">
              <w:rPr>
                <w:rFonts w:ascii="Bookman Old Style" w:hAnsi="Bookman Old Style" w:cs="Times New Roman"/>
              </w:rPr>
              <w:t>Desa Kintamani, Desa Batur Utara, Desa Batur Selatan, Desa Batur Tengah dan Desa Bayu</w:t>
            </w:r>
            <w:r w:rsidR="001E74CC" w:rsidRPr="008B5A4D">
              <w:rPr>
                <w:rFonts w:ascii="Bookman Old Style" w:hAnsi="Bookman Old Style" w:cs="Times New Roman"/>
              </w:rPr>
              <w:t>nggede;</w:t>
            </w:r>
          </w:p>
          <w:p w:rsidR="00FC602A" w:rsidRPr="008B5A4D" w:rsidRDefault="00EB5F9C" w:rsidP="00D73380">
            <w:pPr>
              <w:numPr>
                <w:ilvl w:val="0"/>
                <w:numId w:val="169"/>
              </w:numPr>
              <w:ind w:left="974"/>
              <w:jc w:val="both"/>
              <w:rPr>
                <w:rFonts w:ascii="Bookman Old Style" w:hAnsi="Bookman Old Style" w:cs="Times New Roman"/>
              </w:rPr>
            </w:pPr>
            <w:r w:rsidRPr="008B5A4D">
              <w:rPr>
                <w:rFonts w:ascii="Bookman Old Style" w:hAnsi="Bookman Old Style" w:cs="Times New Roman"/>
              </w:rPr>
              <w:t xml:space="preserve">kawasan permukiman di </w:t>
            </w:r>
            <w:r w:rsidR="00FC602A" w:rsidRPr="008B5A4D">
              <w:rPr>
                <w:rFonts w:ascii="Bookman Old Style" w:hAnsi="Bookman Old Style" w:cs="Times New Roman"/>
              </w:rPr>
              <w:t xml:space="preserve">kawasan perkotaan Tembuku meliputi </w:t>
            </w:r>
            <w:r w:rsidRPr="008B5A4D">
              <w:rPr>
                <w:rFonts w:ascii="Bookman Old Style" w:hAnsi="Bookman Old Style" w:cs="Times New Roman"/>
              </w:rPr>
              <w:t xml:space="preserve">pusat-pusat kawasan </w:t>
            </w:r>
            <w:r w:rsidRPr="008B5A4D">
              <w:rPr>
                <w:rFonts w:ascii="Bookman Old Style" w:hAnsi="Bookman Old Style" w:cs="Times New Roman"/>
              </w:rPr>
              <w:lastRenderedPageBreak/>
              <w:t xml:space="preserve">permukiman </w:t>
            </w:r>
            <w:r w:rsidR="00FC602A" w:rsidRPr="008B5A4D">
              <w:rPr>
                <w:rFonts w:ascii="Bookman Old Style" w:hAnsi="Bookman Old Style" w:cs="Times New Roman"/>
              </w:rPr>
              <w:t>Desa Tembuku dan Desa Jehem</w:t>
            </w:r>
            <w:r w:rsidR="001E74CC" w:rsidRPr="008B5A4D">
              <w:rPr>
                <w:rFonts w:ascii="Bookman Old Style" w:hAnsi="Bookman Old Style" w:cs="Times New Roman"/>
              </w:rPr>
              <w:t>;</w:t>
            </w:r>
          </w:p>
          <w:p w:rsidR="00FC602A" w:rsidRPr="008B5A4D" w:rsidRDefault="00EB5F9C" w:rsidP="00D73380">
            <w:pPr>
              <w:numPr>
                <w:ilvl w:val="0"/>
                <w:numId w:val="169"/>
              </w:numPr>
              <w:ind w:left="974"/>
              <w:jc w:val="both"/>
              <w:rPr>
                <w:rFonts w:ascii="Bookman Old Style" w:hAnsi="Bookman Old Style" w:cs="Times New Roman"/>
              </w:rPr>
            </w:pPr>
            <w:r w:rsidRPr="008B5A4D">
              <w:rPr>
                <w:rFonts w:ascii="Bookman Old Style" w:hAnsi="Bookman Old Style" w:cs="Times New Roman"/>
              </w:rPr>
              <w:t xml:space="preserve">kawasan permukiman di </w:t>
            </w:r>
            <w:r w:rsidR="00FC602A" w:rsidRPr="008B5A4D">
              <w:rPr>
                <w:rFonts w:ascii="Bookman Old Style" w:hAnsi="Bookman Old Style" w:cs="Times New Roman"/>
              </w:rPr>
              <w:t xml:space="preserve">kawasan perkotaan Susut meliputi </w:t>
            </w:r>
            <w:r w:rsidRPr="008B5A4D">
              <w:rPr>
                <w:rFonts w:ascii="Bookman Old Style" w:hAnsi="Bookman Old Style" w:cs="Times New Roman"/>
              </w:rPr>
              <w:t xml:space="preserve">pusat-pusat kawasan permukiman </w:t>
            </w:r>
            <w:r w:rsidR="00FC602A" w:rsidRPr="008B5A4D">
              <w:rPr>
                <w:rFonts w:ascii="Bookman Old Style" w:hAnsi="Bookman Old Style" w:cs="Times New Roman"/>
              </w:rPr>
              <w:t>Desa Sulahan</w:t>
            </w:r>
            <w:r w:rsidR="001E74CC" w:rsidRPr="008B5A4D">
              <w:rPr>
                <w:rFonts w:ascii="Bookman Old Style" w:hAnsi="Bookman Old Style" w:cs="Times New Roman"/>
              </w:rPr>
              <w:t>; dan</w:t>
            </w:r>
          </w:p>
          <w:p w:rsidR="00FC602A" w:rsidRPr="008B5A4D" w:rsidRDefault="00EB5F9C" w:rsidP="00D73380">
            <w:pPr>
              <w:numPr>
                <w:ilvl w:val="0"/>
                <w:numId w:val="169"/>
              </w:numPr>
              <w:ind w:left="974"/>
              <w:jc w:val="both"/>
              <w:rPr>
                <w:rFonts w:ascii="Bookman Old Style" w:hAnsi="Bookman Old Style" w:cs="Times New Roman"/>
              </w:rPr>
            </w:pPr>
            <w:r w:rsidRPr="008B5A4D">
              <w:rPr>
                <w:rFonts w:ascii="Bookman Old Style" w:hAnsi="Bookman Old Style" w:cs="Times New Roman"/>
              </w:rPr>
              <w:t xml:space="preserve">kawasan permukiman di </w:t>
            </w:r>
            <w:r w:rsidR="00FC602A" w:rsidRPr="008B5A4D">
              <w:rPr>
                <w:rFonts w:ascii="Bookman Old Style" w:hAnsi="Bookman Old Style" w:cs="Times New Roman"/>
              </w:rPr>
              <w:t xml:space="preserve">kawasan perkotaan Kayuamba meliputi </w:t>
            </w:r>
            <w:r w:rsidRPr="008B5A4D">
              <w:rPr>
                <w:rFonts w:ascii="Bookman Old Style" w:hAnsi="Bookman Old Style" w:cs="Times New Roman"/>
              </w:rPr>
              <w:t xml:space="preserve">pusat-pusat kawasan permukiman </w:t>
            </w:r>
            <w:r w:rsidR="00FC602A" w:rsidRPr="008B5A4D">
              <w:rPr>
                <w:rFonts w:ascii="Bookman Old Style" w:hAnsi="Bookman Old Style" w:cs="Times New Roman"/>
              </w:rPr>
              <w:t>Desa Tiga</w:t>
            </w:r>
            <w:r w:rsidR="001E74CC" w:rsidRPr="008B5A4D">
              <w:rPr>
                <w:rFonts w:ascii="Bookman Old Style" w:hAnsi="Bookman Old Style" w:cs="Times New Roman"/>
              </w:rPr>
              <w:t>.</w:t>
            </w:r>
          </w:p>
          <w:p w:rsidR="00EB5F9C" w:rsidRPr="008B5A4D" w:rsidRDefault="00EB5F9C" w:rsidP="00D73380">
            <w:pPr>
              <w:numPr>
                <w:ilvl w:val="1"/>
                <w:numId w:val="149"/>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Sebaran kawasan permukiman perdesaan sebagaimana dimaksud pada ayat (1) huruf b, meliputi seluruh kawasan permukiman perdesaan yang telah ada beserta perluasannya di seluruh kawasan perdesaan; </w:t>
            </w:r>
          </w:p>
          <w:p w:rsidR="00D95FEA" w:rsidRPr="008B5A4D" w:rsidRDefault="00EB5F9C" w:rsidP="00D73380">
            <w:pPr>
              <w:numPr>
                <w:ilvl w:val="1"/>
                <w:numId w:val="149"/>
              </w:numPr>
              <w:tabs>
                <w:tab w:val="num" w:pos="524"/>
              </w:tabs>
              <w:spacing w:before="120"/>
              <w:ind w:left="562" w:hanging="562"/>
              <w:jc w:val="both"/>
              <w:rPr>
                <w:rFonts w:ascii="Bookman Old Style" w:hAnsi="Bookman Old Style" w:cs="Times New Roman"/>
              </w:rPr>
            </w:pPr>
            <w:r w:rsidRPr="008B5A4D">
              <w:rPr>
                <w:rFonts w:ascii="Bookman Old Style" w:hAnsi="Bookman Old Style" w:cs="Times New Roman"/>
              </w:rPr>
              <w:t>P</w:t>
            </w:r>
            <w:r w:rsidR="00D95FEA" w:rsidRPr="008B5A4D">
              <w:rPr>
                <w:rFonts w:ascii="Bookman Old Style" w:hAnsi="Bookman Old Style" w:cs="Times New Roman"/>
              </w:rPr>
              <w:t>eruntukan fasilitas penunjang permukiman, sebagaimana dimaksud pada ayat (1) huruf c, adalah bagian dari kawasan permukiman baik permukiman perkotaan maupun permukiman perdesaan</w:t>
            </w:r>
            <w:r w:rsidR="00B35B7D" w:rsidRPr="008B5A4D">
              <w:rPr>
                <w:rFonts w:ascii="Bookman Old Style" w:hAnsi="Bookman Old Style" w:cs="Times New Roman"/>
              </w:rPr>
              <w:t>, meliputi</w:t>
            </w:r>
            <w:r w:rsidR="00D95FEA" w:rsidRPr="008B5A4D">
              <w:rPr>
                <w:rFonts w:ascii="Bookman Old Style" w:hAnsi="Bookman Old Style" w:cs="Times New Roman"/>
              </w:rPr>
              <w:t>:</w:t>
            </w:r>
          </w:p>
          <w:p w:rsidR="00D95FEA" w:rsidRPr="008B5A4D" w:rsidRDefault="00D95FEA" w:rsidP="00D73380">
            <w:pPr>
              <w:numPr>
                <w:ilvl w:val="0"/>
                <w:numId w:val="188"/>
              </w:numPr>
              <w:tabs>
                <w:tab w:val="clear" w:pos="1479"/>
                <w:tab w:val="num" w:pos="974"/>
              </w:tabs>
              <w:ind w:left="974" w:right="29"/>
              <w:jc w:val="both"/>
              <w:rPr>
                <w:rFonts w:ascii="Bookman Old Style" w:hAnsi="Bookman Old Style" w:cs="Times New Roman"/>
              </w:rPr>
            </w:pPr>
            <w:r w:rsidRPr="008B5A4D">
              <w:rPr>
                <w:rFonts w:ascii="Bookman Old Style" w:hAnsi="Bookman Old Style" w:cs="Times New Roman"/>
              </w:rPr>
              <w:t>fasilitas perdagangan dan jasa</w:t>
            </w:r>
            <w:r w:rsidR="00547619" w:rsidRPr="008B5A4D">
              <w:rPr>
                <w:rFonts w:ascii="Bookman Old Style" w:hAnsi="Bookman Old Style" w:cs="Times New Roman"/>
              </w:rPr>
              <w:t>;</w:t>
            </w:r>
          </w:p>
          <w:p w:rsidR="00D95FEA" w:rsidRPr="008B5A4D" w:rsidRDefault="00D95FEA" w:rsidP="00D73380">
            <w:pPr>
              <w:numPr>
                <w:ilvl w:val="0"/>
                <w:numId w:val="188"/>
              </w:numPr>
              <w:tabs>
                <w:tab w:val="clear" w:pos="1479"/>
                <w:tab w:val="num" w:pos="974"/>
              </w:tabs>
              <w:ind w:left="974" w:right="29"/>
              <w:jc w:val="both"/>
              <w:rPr>
                <w:rFonts w:ascii="Bookman Old Style" w:hAnsi="Bookman Old Style" w:cs="Times New Roman"/>
              </w:rPr>
            </w:pPr>
            <w:r w:rsidRPr="008B5A4D">
              <w:rPr>
                <w:rFonts w:ascii="Bookman Old Style" w:hAnsi="Bookman Old Style" w:cs="Times New Roman"/>
              </w:rPr>
              <w:t>fasilitas perkantoran pemerintahan</w:t>
            </w:r>
            <w:r w:rsidR="00547619" w:rsidRPr="008B5A4D">
              <w:rPr>
                <w:rFonts w:ascii="Bookman Old Style" w:hAnsi="Bookman Old Style" w:cs="Times New Roman"/>
              </w:rPr>
              <w:t>;</w:t>
            </w:r>
          </w:p>
          <w:p w:rsidR="00D95FEA" w:rsidRPr="008B5A4D" w:rsidRDefault="00D95FEA" w:rsidP="00D73380">
            <w:pPr>
              <w:numPr>
                <w:ilvl w:val="0"/>
                <w:numId w:val="188"/>
              </w:numPr>
              <w:tabs>
                <w:tab w:val="clear" w:pos="1479"/>
                <w:tab w:val="num" w:pos="974"/>
              </w:tabs>
              <w:ind w:left="974" w:right="29"/>
              <w:jc w:val="both"/>
              <w:rPr>
                <w:rFonts w:ascii="Bookman Old Style" w:hAnsi="Bookman Old Style" w:cs="Times New Roman"/>
              </w:rPr>
            </w:pPr>
            <w:r w:rsidRPr="008B5A4D">
              <w:rPr>
                <w:rFonts w:ascii="Bookman Old Style" w:hAnsi="Bookman Old Style" w:cs="Times New Roman"/>
              </w:rPr>
              <w:t>fasilitas pendidikan</w:t>
            </w:r>
            <w:r w:rsidR="00547619" w:rsidRPr="008B5A4D">
              <w:rPr>
                <w:rFonts w:ascii="Bookman Old Style" w:hAnsi="Bookman Old Style" w:cs="Times New Roman"/>
              </w:rPr>
              <w:t>;</w:t>
            </w:r>
            <w:r w:rsidRPr="008B5A4D">
              <w:rPr>
                <w:rFonts w:ascii="Bookman Old Style" w:hAnsi="Bookman Old Style" w:cs="Times New Roman"/>
              </w:rPr>
              <w:t xml:space="preserve"> </w:t>
            </w:r>
          </w:p>
          <w:p w:rsidR="00D95FEA" w:rsidRPr="008B5A4D" w:rsidRDefault="00D95FEA" w:rsidP="00D73380">
            <w:pPr>
              <w:numPr>
                <w:ilvl w:val="0"/>
                <w:numId w:val="188"/>
              </w:numPr>
              <w:tabs>
                <w:tab w:val="clear" w:pos="1479"/>
                <w:tab w:val="num" w:pos="974"/>
              </w:tabs>
              <w:ind w:left="974" w:right="29"/>
              <w:jc w:val="both"/>
              <w:rPr>
                <w:rFonts w:ascii="Bookman Old Style" w:hAnsi="Bookman Old Style" w:cs="Times New Roman"/>
              </w:rPr>
            </w:pPr>
            <w:r w:rsidRPr="008B5A4D">
              <w:rPr>
                <w:rFonts w:ascii="Bookman Old Style" w:hAnsi="Bookman Old Style" w:cs="Times New Roman"/>
              </w:rPr>
              <w:t>fasilitas kesehatan</w:t>
            </w:r>
            <w:r w:rsidR="00547619" w:rsidRPr="008B5A4D">
              <w:rPr>
                <w:rFonts w:ascii="Bookman Old Style" w:hAnsi="Bookman Old Style" w:cs="Times New Roman"/>
              </w:rPr>
              <w:t>;</w:t>
            </w:r>
            <w:r w:rsidRPr="008B5A4D">
              <w:rPr>
                <w:rFonts w:ascii="Bookman Old Style" w:hAnsi="Bookman Old Style" w:cs="Times New Roman"/>
              </w:rPr>
              <w:t xml:space="preserve"> </w:t>
            </w:r>
          </w:p>
          <w:p w:rsidR="00D95FEA" w:rsidRPr="008B5A4D" w:rsidRDefault="00D95FEA" w:rsidP="00D73380">
            <w:pPr>
              <w:numPr>
                <w:ilvl w:val="0"/>
                <w:numId w:val="188"/>
              </w:numPr>
              <w:tabs>
                <w:tab w:val="clear" w:pos="1479"/>
                <w:tab w:val="num" w:pos="974"/>
              </w:tabs>
              <w:ind w:left="974" w:right="29"/>
              <w:jc w:val="both"/>
              <w:rPr>
                <w:rFonts w:ascii="Bookman Old Style" w:hAnsi="Bookman Old Style" w:cs="Times New Roman"/>
              </w:rPr>
            </w:pPr>
            <w:r w:rsidRPr="008B5A4D">
              <w:rPr>
                <w:rFonts w:ascii="Bookman Old Style" w:hAnsi="Bookman Old Style" w:cs="Times New Roman"/>
              </w:rPr>
              <w:t>fasilitas peribadatan</w:t>
            </w:r>
            <w:r w:rsidR="00547619" w:rsidRPr="008B5A4D">
              <w:rPr>
                <w:rFonts w:ascii="Bookman Old Style" w:hAnsi="Bookman Old Style" w:cs="Times New Roman"/>
              </w:rPr>
              <w:t>; dan</w:t>
            </w:r>
            <w:r w:rsidRPr="008B5A4D">
              <w:rPr>
                <w:rFonts w:ascii="Bookman Old Style" w:hAnsi="Bookman Old Style" w:cs="Times New Roman"/>
              </w:rPr>
              <w:t xml:space="preserve"> </w:t>
            </w:r>
          </w:p>
          <w:p w:rsidR="00D95FEA" w:rsidRPr="008B5A4D" w:rsidRDefault="00D95FEA" w:rsidP="00D73380">
            <w:pPr>
              <w:numPr>
                <w:ilvl w:val="0"/>
                <w:numId w:val="188"/>
              </w:numPr>
              <w:tabs>
                <w:tab w:val="clear" w:pos="1479"/>
                <w:tab w:val="num" w:pos="974"/>
              </w:tabs>
              <w:ind w:left="974" w:right="29"/>
              <w:jc w:val="both"/>
              <w:rPr>
                <w:rFonts w:ascii="Bookman Old Style" w:hAnsi="Bookman Old Style" w:cs="Times New Roman"/>
              </w:rPr>
            </w:pPr>
            <w:r w:rsidRPr="008B5A4D">
              <w:rPr>
                <w:rFonts w:ascii="Bookman Old Style" w:hAnsi="Bookman Old Style" w:cs="Times New Roman"/>
              </w:rPr>
              <w:t>fasilitas rekreasi dan olah raga</w:t>
            </w:r>
            <w:r w:rsidR="00547619" w:rsidRPr="008B5A4D">
              <w:rPr>
                <w:rFonts w:ascii="Bookman Old Style" w:hAnsi="Bookman Old Style" w:cs="Times New Roman"/>
              </w:rPr>
              <w:t>.</w:t>
            </w:r>
            <w:r w:rsidRPr="008B5A4D">
              <w:rPr>
                <w:rFonts w:ascii="Bookman Old Style" w:hAnsi="Bookman Old Style" w:cs="Times New Roman"/>
              </w:rPr>
              <w:t xml:space="preserve"> </w:t>
            </w:r>
          </w:p>
          <w:p w:rsidR="00D95FEA" w:rsidRPr="008B5A4D" w:rsidRDefault="00D95FEA" w:rsidP="00D73380">
            <w:pPr>
              <w:tabs>
                <w:tab w:val="left" w:pos="0"/>
              </w:tabs>
              <w:ind w:left="884" w:right="-6" w:hanging="360"/>
              <w:jc w:val="center"/>
              <w:rPr>
                <w:rFonts w:ascii="Bookman Old Style" w:hAnsi="Bookman Old Style" w:cs="Times New Roman"/>
              </w:rPr>
            </w:pPr>
          </w:p>
          <w:p w:rsidR="0080612A" w:rsidRPr="008B5A4D" w:rsidRDefault="0080612A" w:rsidP="00D73380">
            <w:pPr>
              <w:tabs>
                <w:tab w:val="left" w:pos="0"/>
              </w:tabs>
              <w:spacing w:before="120" w:after="120"/>
              <w:jc w:val="center"/>
              <w:rPr>
                <w:rFonts w:ascii="Bookman Old Style" w:hAnsi="Bookman Old Style" w:cs="Times New Roman"/>
              </w:rPr>
            </w:pPr>
            <w:r w:rsidRPr="008B5A4D">
              <w:rPr>
                <w:rFonts w:ascii="Bookman Old Style" w:hAnsi="Bookman Old Style" w:cs="Times New Roman"/>
              </w:rPr>
              <w:t>Paragraf 7</w:t>
            </w:r>
          </w:p>
          <w:p w:rsidR="00FC602A" w:rsidRPr="008B5A4D" w:rsidRDefault="00FC602A" w:rsidP="00D73380">
            <w:pPr>
              <w:tabs>
                <w:tab w:val="left" w:pos="0"/>
              </w:tabs>
              <w:ind w:right="-6"/>
              <w:jc w:val="center"/>
              <w:rPr>
                <w:rFonts w:ascii="Bookman Old Style" w:hAnsi="Bookman Old Style" w:cs="Tahoma"/>
              </w:rPr>
            </w:pPr>
            <w:r w:rsidRPr="008B5A4D">
              <w:rPr>
                <w:rFonts w:ascii="Bookman Old Style" w:hAnsi="Bookman Old Style" w:cs="Times New Roman"/>
              </w:rPr>
              <w:t>Kawasan Peruntukan Pertambangan</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5</w:t>
            </w:r>
            <w:r w:rsidR="00912C27" w:rsidRPr="008B5A4D">
              <w:rPr>
                <w:rFonts w:ascii="Bookman Old Style" w:hAnsi="Bookman Old Style" w:cs="Times New Roman"/>
                <w:lang w:val="en-US"/>
              </w:rPr>
              <w:t>5</w:t>
            </w:r>
          </w:p>
          <w:p w:rsidR="00FC602A" w:rsidRPr="008B5A4D" w:rsidRDefault="00FC602A" w:rsidP="00D73380">
            <w:pPr>
              <w:spacing w:before="120"/>
              <w:ind w:right="-4"/>
              <w:jc w:val="both"/>
              <w:rPr>
                <w:rFonts w:ascii="Bookman Old Style" w:hAnsi="Bookman Old Style" w:cs="Times New Roman"/>
              </w:rPr>
            </w:pPr>
            <w:r w:rsidRPr="008B5A4D">
              <w:rPr>
                <w:rFonts w:ascii="Bookman Old Style" w:hAnsi="Bookman Old Style" w:cs="Times New Roman"/>
              </w:rPr>
              <w:t xml:space="preserve">Kawasan peruntukan pertambangan sebagaimana dimaksud dalam Pasal </w:t>
            </w:r>
            <w:r w:rsidR="00890B30" w:rsidRPr="008B5A4D">
              <w:rPr>
                <w:rFonts w:ascii="Bookman Old Style" w:hAnsi="Bookman Old Style" w:cs="Times New Roman"/>
              </w:rPr>
              <w:t>2</w:t>
            </w:r>
            <w:r w:rsidR="000D3DC9" w:rsidRPr="008B5A4D">
              <w:rPr>
                <w:rFonts w:ascii="Bookman Old Style" w:hAnsi="Bookman Old Style" w:cs="Times New Roman"/>
                <w:lang w:val="en-US"/>
              </w:rPr>
              <w:t>7</w:t>
            </w:r>
            <w:r w:rsidRPr="008B5A4D">
              <w:rPr>
                <w:rFonts w:ascii="Bookman Old Style" w:hAnsi="Bookman Old Style" w:cs="Times New Roman"/>
              </w:rPr>
              <w:t xml:space="preserve"> ayat (4) huruf </w:t>
            </w:r>
            <w:r w:rsidR="00497C4B" w:rsidRPr="008B5A4D">
              <w:rPr>
                <w:rFonts w:ascii="Bookman Old Style" w:hAnsi="Bookman Old Style" w:cs="Times New Roman"/>
              </w:rPr>
              <w:t>h,</w:t>
            </w:r>
            <w:r w:rsidR="001138C8" w:rsidRPr="008B5A4D">
              <w:rPr>
                <w:rFonts w:ascii="Bookman Old Style" w:hAnsi="Bookman Old Style" w:cs="Times New Roman"/>
              </w:rPr>
              <w:t xml:space="preserve"> se</w:t>
            </w:r>
            <w:r w:rsidR="00C948D0" w:rsidRPr="008B5A4D">
              <w:rPr>
                <w:rFonts w:ascii="Bookman Old Style" w:hAnsi="Bookman Old Style" w:cs="Times New Roman"/>
              </w:rPr>
              <w:t>barannya</w:t>
            </w:r>
            <w:r w:rsidRPr="008B5A4D">
              <w:rPr>
                <w:rFonts w:ascii="Bookman Old Style" w:hAnsi="Bookman Old Style" w:cs="Times New Roman"/>
              </w:rPr>
              <w:t xml:space="preserve"> </w:t>
            </w:r>
            <w:r w:rsidR="004F06F5" w:rsidRPr="008B5A4D">
              <w:rPr>
                <w:rFonts w:ascii="Bookman Old Style" w:hAnsi="Bookman Old Style" w:cs="Times New Roman"/>
              </w:rPr>
              <w:t>meliputi</w:t>
            </w:r>
            <w:r w:rsidRPr="008B5A4D">
              <w:rPr>
                <w:rFonts w:ascii="Bookman Old Style" w:hAnsi="Bookman Old Style" w:cs="Times New Roman"/>
              </w:rPr>
              <w:t xml:space="preserve">: </w:t>
            </w:r>
          </w:p>
          <w:p w:rsidR="00FC602A" w:rsidRPr="008B5A4D" w:rsidRDefault="00775C9C" w:rsidP="00D73380">
            <w:pPr>
              <w:numPr>
                <w:ilvl w:val="0"/>
                <w:numId w:val="170"/>
              </w:numPr>
              <w:ind w:left="434" w:hanging="434"/>
              <w:jc w:val="both"/>
              <w:rPr>
                <w:rFonts w:ascii="Bookman Old Style" w:hAnsi="Bookman Old Style" w:cs="Times New Roman"/>
              </w:rPr>
            </w:pPr>
            <w:r w:rsidRPr="008B5A4D">
              <w:rPr>
                <w:rFonts w:ascii="Bookman Old Style" w:hAnsi="Bookman Old Style" w:cs="Times New Roman"/>
              </w:rPr>
              <w:t>l</w:t>
            </w:r>
            <w:r w:rsidR="00FC602A" w:rsidRPr="008B5A4D">
              <w:rPr>
                <w:rFonts w:ascii="Bookman Old Style" w:hAnsi="Bookman Old Style" w:cs="Times New Roman"/>
              </w:rPr>
              <w:t xml:space="preserve">okasi kawasan pertambangan </w:t>
            </w:r>
            <w:r w:rsidR="00CF0702" w:rsidRPr="008B5A4D">
              <w:rPr>
                <w:rFonts w:ascii="Bookman Old Style" w:hAnsi="Bookman Old Style" w:cs="Times New Roman"/>
              </w:rPr>
              <w:t xml:space="preserve">batuan </w:t>
            </w:r>
            <w:r w:rsidR="00FC602A" w:rsidRPr="008B5A4D">
              <w:rPr>
                <w:rFonts w:ascii="Bookman Old Style" w:hAnsi="Bookman Old Style" w:cs="Times New Roman"/>
              </w:rPr>
              <w:t xml:space="preserve">terutama di Kawasan Yeh Mampeh pada dasar kaldera Batur </w:t>
            </w:r>
            <w:r w:rsidR="00CF0702" w:rsidRPr="008B5A4D">
              <w:rPr>
                <w:rFonts w:ascii="Bookman Old Style" w:hAnsi="Bookman Old Style" w:cs="Times New Roman"/>
              </w:rPr>
              <w:t xml:space="preserve">seluas kurang lebih 60,32 (enam puluh koma tiga dua) ha </w:t>
            </w:r>
            <w:r w:rsidR="00FC602A" w:rsidRPr="008B5A4D">
              <w:rPr>
                <w:rFonts w:ascii="Bookman Old Style" w:hAnsi="Bookman Old Style" w:cs="Times New Roman"/>
              </w:rPr>
              <w:t>dan ditegaskan lebih lanjut dalam Ren</w:t>
            </w:r>
            <w:r w:rsidRPr="008B5A4D">
              <w:rPr>
                <w:rFonts w:ascii="Bookman Old Style" w:hAnsi="Bookman Old Style" w:cs="Times New Roman"/>
              </w:rPr>
              <w:t>cana Detail Tata Ruang Kawasan;</w:t>
            </w:r>
          </w:p>
          <w:p w:rsidR="00FC602A" w:rsidRPr="008B5A4D" w:rsidRDefault="00775C9C" w:rsidP="00D73380">
            <w:pPr>
              <w:numPr>
                <w:ilvl w:val="0"/>
                <w:numId w:val="170"/>
              </w:numPr>
              <w:ind w:left="434" w:hanging="434"/>
              <w:jc w:val="both"/>
              <w:rPr>
                <w:rFonts w:ascii="Bookman Old Style" w:hAnsi="Bookman Old Style" w:cs="Times New Roman"/>
              </w:rPr>
            </w:pPr>
            <w:r w:rsidRPr="008B5A4D">
              <w:rPr>
                <w:rFonts w:ascii="Bookman Old Style" w:hAnsi="Bookman Old Style" w:cs="Times New Roman"/>
              </w:rPr>
              <w:t>l</w:t>
            </w:r>
            <w:r w:rsidR="00FC602A" w:rsidRPr="008B5A4D">
              <w:rPr>
                <w:rFonts w:ascii="Bookman Old Style" w:hAnsi="Bookman Old Style" w:cs="Times New Roman"/>
              </w:rPr>
              <w:t>okasi kegiatan pertambangan pengambilan air bawah tanah tersebar di seluruh wilayah kabupaten  dengan kapasitas pengeboran sesuai dengan potensi yang tersedia dan pemanfaatannya sesuai dengan ketentuan penatagunaan air; dan</w:t>
            </w:r>
          </w:p>
          <w:p w:rsidR="00FC602A" w:rsidRPr="008B5A4D" w:rsidRDefault="00775C9C" w:rsidP="00D73380">
            <w:pPr>
              <w:numPr>
                <w:ilvl w:val="0"/>
                <w:numId w:val="170"/>
              </w:numPr>
              <w:ind w:left="434" w:hanging="434"/>
              <w:jc w:val="both"/>
              <w:rPr>
                <w:rFonts w:ascii="Bookman Old Style" w:hAnsi="Bookman Old Style" w:cs="Times New Roman"/>
              </w:rPr>
            </w:pPr>
            <w:r w:rsidRPr="008B5A4D">
              <w:rPr>
                <w:rFonts w:ascii="Bookman Old Style" w:hAnsi="Bookman Old Style" w:cs="Times New Roman"/>
                <w:lang w:val="en-US"/>
              </w:rPr>
              <w:t>l</w:t>
            </w:r>
            <w:r w:rsidR="00FC602A" w:rsidRPr="008B5A4D">
              <w:rPr>
                <w:rFonts w:ascii="Bookman Old Style" w:hAnsi="Bookman Old Style" w:cs="Times New Roman"/>
              </w:rPr>
              <w:t>okasi</w:t>
            </w:r>
            <w:r w:rsidR="00FC602A" w:rsidRPr="008B5A4D">
              <w:rPr>
                <w:rFonts w:ascii="Bookman Old Style" w:hAnsi="Bookman Old Style" w:cs="Times New Roman"/>
                <w:lang w:val="sv-SE"/>
              </w:rPr>
              <w:t xml:space="preserve"> kegiatan pertambangan </w:t>
            </w:r>
            <w:r w:rsidR="00FC602A" w:rsidRPr="008B5A4D">
              <w:rPr>
                <w:rFonts w:ascii="Bookman Old Style" w:hAnsi="Bookman Old Style" w:cs="Times New Roman"/>
              </w:rPr>
              <w:t xml:space="preserve">skala kecil </w:t>
            </w:r>
            <w:r w:rsidR="00FC602A" w:rsidRPr="008B5A4D">
              <w:rPr>
                <w:rFonts w:ascii="Bookman Old Style" w:hAnsi="Bookman Old Style" w:cs="Times New Roman"/>
                <w:lang w:val="sv-SE"/>
              </w:rPr>
              <w:t>lainnya, pada kawasan yang potensial dengan memperhatikan kelestarian lingkungan</w:t>
            </w:r>
            <w:r w:rsidR="00FC602A" w:rsidRPr="008B5A4D">
              <w:rPr>
                <w:rFonts w:ascii="Bookman Old Style" w:hAnsi="Bookman Old Style" w:cs="Times New Roman"/>
              </w:rPr>
              <w:t>.</w:t>
            </w:r>
          </w:p>
          <w:p w:rsidR="00BF2744" w:rsidRPr="008B5A4D" w:rsidRDefault="00BF2744" w:rsidP="00D73380">
            <w:pPr>
              <w:pStyle w:val="Heading3"/>
              <w:spacing w:before="120" w:after="120"/>
              <w:ind w:left="-106" w:right="28"/>
              <w:jc w:val="center"/>
              <w:rPr>
                <w:rFonts w:ascii="Bookman Old Style" w:hAnsi="Bookman Old Style" w:cs="Times New Roman"/>
                <w:b w:val="0"/>
                <w:kern w:val="32"/>
                <w:sz w:val="24"/>
                <w:szCs w:val="24"/>
              </w:rPr>
            </w:pPr>
          </w:p>
          <w:p w:rsidR="000E457B" w:rsidRPr="008B5A4D" w:rsidRDefault="000E457B" w:rsidP="00D73380">
            <w:pPr>
              <w:pStyle w:val="Heading3"/>
              <w:spacing w:before="120" w:after="120"/>
              <w:ind w:left="-106" w:right="28"/>
              <w:jc w:val="center"/>
              <w:rPr>
                <w:rFonts w:ascii="Bookman Old Style" w:hAnsi="Bookman Old Style" w:cs="Times New Roman"/>
                <w:b w:val="0"/>
                <w:kern w:val="32"/>
                <w:sz w:val="24"/>
                <w:szCs w:val="24"/>
              </w:rPr>
            </w:pPr>
            <w:r w:rsidRPr="008B5A4D">
              <w:rPr>
                <w:rFonts w:ascii="Bookman Old Style" w:hAnsi="Bookman Old Style" w:cs="Times New Roman"/>
                <w:b w:val="0"/>
                <w:kern w:val="32"/>
                <w:sz w:val="24"/>
                <w:szCs w:val="24"/>
              </w:rPr>
              <w:t xml:space="preserve">Paragraf </w:t>
            </w:r>
            <w:r w:rsidRPr="008B5A4D">
              <w:rPr>
                <w:rFonts w:ascii="Bookman Old Style" w:hAnsi="Bookman Old Style" w:cs="Times New Roman"/>
                <w:b w:val="0"/>
                <w:kern w:val="32"/>
                <w:sz w:val="24"/>
                <w:szCs w:val="24"/>
                <w:lang w:val="en-US"/>
              </w:rPr>
              <w:t>8</w:t>
            </w:r>
          </w:p>
          <w:p w:rsidR="000E457B" w:rsidRPr="008B5A4D" w:rsidRDefault="006733F2" w:rsidP="00D73380">
            <w:pPr>
              <w:spacing w:after="120"/>
              <w:ind w:left="-106"/>
              <w:jc w:val="center"/>
              <w:rPr>
                <w:rFonts w:ascii="Bookman Old Style" w:hAnsi="Bookman Old Style" w:cs="Times New Roman"/>
              </w:rPr>
            </w:pPr>
            <w:r w:rsidRPr="008B5A4D">
              <w:rPr>
                <w:rFonts w:ascii="Bookman Old Style" w:hAnsi="Bookman Old Style" w:cs="Times New Roman"/>
                <w:lang w:val="en-US"/>
              </w:rPr>
              <w:t xml:space="preserve">Kawasan </w:t>
            </w:r>
            <w:r w:rsidR="000E457B" w:rsidRPr="008B5A4D">
              <w:rPr>
                <w:rFonts w:ascii="Bookman Old Style" w:hAnsi="Bookman Old Style" w:cs="Times New Roman"/>
              </w:rPr>
              <w:t>Peruntukan Pertahanan Dan Keamanan</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5</w:t>
            </w:r>
            <w:r w:rsidR="00912C27" w:rsidRPr="008B5A4D">
              <w:rPr>
                <w:rFonts w:ascii="Bookman Old Style" w:hAnsi="Bookman Old Style" w:cs="Times New Roman"/>
                <w:lang w:val="en-US"/>
              </w:rPr>
              <w:t>6</w:t>
            </w:r>
          </w:p>
          <w:p w:rsidR="006733F2" w:rsidRPr="008B5A4D" w:rsidRDefault="006733F2" w:rsidP="00D73380">
            <w:pPr>
              <w:spacing w:before="120"/>
              <w:jc w:val="both"/>
              <w:rPr>
                <w:rFonts w:ascii="Bookman Old Style" w:hAnsi="Bookman Old Style" w:cs="Times New Roman"/>
                <w:lang w:val="en-US"/>
              </w:rPr>
            </w:pPr>
            <w:r w:rsidRPr="008B5A4D">
              <w:rPr>
                <w:rFonts w:ascii="Bookman Old Style" w:hAnsi="Bookman Old Style" w:cs="Times New Roman"/>
                <w:lang w:val="en-US"/>
              </w:rPr>
              <w:t xml:space="preserve">Kawasan </w:t>
            </w:r>
            <w:r w:rsidR="00267A72" w:rsidRPr="008B5A4D">
              <w:rPr>
                <w:rFonts w:ascii="Bookman Old Style" w:hAnsi="Bookman Old Style" w:cs="Times New Roman"/>
                <w:lang w:val="en-US"/>
              </w:rPr>
              <w:t>p</w:t>
            </w:r>
            <w:r w:rsidR="000E457B" w:rsidRPr="008B5A4D">
              <w:rPr>
                <w:rFonts w:ascii="Bookman Old Style" w:hAnsi="Bookman Old Style" w:cs="Times New Roman"/>
              </w:rPr>
              <w:t xml:space="preserve">eruntukan pertahanan dan keamanan sebagaimana dimaksud dalam Pasal </w:t>
            </w:r>
            <w:r w:rsidR="00890B30" w:rsidRPr="008B5A4D">
              <w:rPr>
                <w:rFonts w:ascii="Bookman Old Style" w:hAnsi="Bookman Old Style" w:cs="Times New Roman"/>
              </w:rPr>
              <w:t>2</w:t>
            </w:r>
            <w:r w:rsidR="00931762" w:rsidRPr="008B5A4D">
              <w:rPr>
                <w:rFonts w:ascii="Bookman Old Style" w:hAnsi="Bookman Old Style" w:cs="Times New Roman"/>
                <w:lang w:val="en-US"/>
              </w:rPr>
              <w:t>7</w:t>
            </w:r>
            <w:r w:rsidR="000E457B" w:rsidRPr="008B5A4D">
              <w:rPr>
                <w:rFonts w:ascii="Bookman Old Style" w:hAnsi="Bookman Old Style" w:cs="Times New Roman"/>
              </w:rPr>
              <w:t xml:space="preserve"> ayat (</w:t>
            </w:r>
            <w:r w:rsidR="00D7793A" w:rsidRPr="008B5A4D">
              <w:rPr>
                <w:rFonts w:ascii="Bookman Old Style" w:hAnsi="Bookman Old Style" w:cs="Times New Roman"/>
              </w:rPr>
              <w:t>4</w:t>
            </w:r>
            <w:r w:rsidR="000E457B" w:rsidRPr="008B5A4D">
              <w:rPr>
                <w:rFonts w:ascii="Bookman Old Style" w:hAnsi="Bookman Old Style" w:cs="Times New Roman"/>
              </w:rPr>
              <w:t>) huruf</w:t>
            </w:r>
            <w:r w:rsidR="00890B30" w:rsidRPr="008B5A4D">
              <w:rPr>
                <w:rFonts w:ascii="Bookman Old Style" w:hAnsi="Bookman Old Style" w:cs="Times New Roman"/>
              </w:rPr>
              <w:t xml:space="preserve"> </w:t>
            </w:r>
            <w:r w:rsidR="000E457B" w:rsidRPr="008B5A4D">
              <w:rPr>
                <w:rFonts w:ascii="Bookman Old Style" w:hAnsi="Bookman Old Style" w:cs="Times New Roman"/>
              </w:rPr>
              <w:t xml:space="preserve"> </w:t>
            </w:r>
            <w:r w:rsidR="00497C4B" w:rsidRPr="008B5A4D">
              <w:rPr>
                <w:rFonts w:ascii="Bookman Old Style" w:hAnsi="Bookman Old Style" w:cs="Times New Roman"/>
              </w:rPr>
              <w:t>i</w:t>
            </w:r>
            <w:r w:rsidR="000E457B" w:rsidRPr="008B5A4D">
              <w:rPr>
                <w:rFonts w:ascii="Bookman Old Style" w:hAnsi="Bookman Old Style" w:cs="Times New Roman"/>
              </w:rPr>
              <w:t xml:space="preserve">,  </w:t>
            </w:r>
            <w:r w:rsidR="00C948D0" w:rsidRPr="008B5A4D">
              <w:rPr>
                <w:rFonts w:ascii="Bookman Old Style" w:hAnsi="Bookman Old Style" w:cs="Times New Roman"/>
              </w:rPr>
              <w:t>s</w:t>
            </w:r>
            <w:r w:rsidR="000E457B" w:rsidRPr="008B5A4D">
              <w:rPr>
                <w:rFonts w:ascii="Bookman Old Style" w:hAnsi="Bookman Old Style" w:cs="Times New Roman"/>
              </w:rPr>
              <w:t>ebaran</w:t>
            </w:r>
            <w:r w:rsidR="00C948D0" w:rsidRPr="008B5A4D">
              <w:rPr>
                <w:rFonts w:ascii="Bookman Old Style" w:hAnsi="Bookman Old Style" w:cs="Times New Roman"/>
              </w:rPr>
              <w:t xml:space="preserve">nya mencakup </w:t>
            </w:r>
            <w:r w:rsidR="000E457B" w:rsidRPr="008B5A4D">
              <w:rPr>
                <w:rFonts w:ascii="Bookman Old Style" w:hAnsi="Bookman Old Style" w:cs="Times New Roman"/>
              </w:rPr>
              <w:t>fasilitas sarana dan prasarana militer dan ke</w:t>
            </w:r>
            <w:r w:rsidRPr="008B5A4D">
              <w:rPr>
                <w:rFonts w:ascii="Bookman Old Style" w:hAnsi="Bookman Old Style" w:cs="Times New Roman"/>
                <w:lang w:val="en-US"/>
              </w:rPr>
              <w:t>a</w:t>
            </w:r>
            <w:r w:rsidR="000E457B" w:rsidRPr="008B5A4D">
              <w:rPr>
                <w:rFonts w:ascii="Bookman Old Style" w:hAnsi="Bookman Old Style" w:cs="Times New Roman"/>
              </w:rPr>
              <w:t>manan</w:t>
            </w:r>
            <w:r w:rsidRPr="008B5A4D">
              <w:rPr>
                <w:rFonts w:ascii="Bookman Old Style" w:hAnsi="Bookman Old Style" w:cs="Times New Roman"/>
                <w:lang w:val="en-US"/>
              </w:rPr>
              <w:t>, meliputi :</w:t>
            </w:r>
          </w:p>
          <w:p w:rsidR="00EF51B3" w:rsidRPr="008B5A4D" w:rsidRDefault="006733F2" w:rsidP="00D73380">
            <w:pPr>
              <w:numPr>
                <w:ilvl w:val="0"/>
                <w:numId w:val="275"/>
              </w:numPr>
              <w:ind w:left="434" w:hanging="434"/>
              <w:jc w:val="both"/>
              <w:rPr>
                <w:rFonts w:ascii="Bookman Old Style" w:hAnsi="Bookman Old Style" w:cs="Times New Roman"/>
                <w:lang w:val="sv-SE"/>
              </w:rPr>
            </w:pPr>
            <w:r w:rsidRPr="008B5A4D">
              <w:rPr>
                <w:rFonts w:ascii="Bookman Old Style" w:hAnsi="Bookman Old Style" w:cs="Times New Roman"/>
                <w:lang w:val="sv-SE"/>
              </w:rPr>
              <w:t xml:space="preserve">Komando Distrik Militer (KODIM) </w:t>
            </w:r>
            <w:r w:rsidR="00267A72" w:rsidRPr="008B5A4D">
              <w:rPr>
                <w:rFonts w:ascii="Bookman Old Style" w:hAnsi="Bookman Old Style" w:cs="Times New Roman"/>
                <w:lang w:val="sv-SE"/>
              </w:rPr>
              <w:t xml:space="preserve">dan Kepolisian Resort (Polres) </w:t>
            </w:r>
            <w:r w:rsidRPr="008B5A4D">
              <w:rPr>
                <w:rFonts w:ascii="Bookman Old Style" w:hAnsi="Bookman Old Style" w:cs="Times New Roman"/>
                <w:lang w:val="sv-SE"/>
              </w:rPr>
              <w:t>yang berlokasi di Kecamatan Bangli</w:t>
            </w:r>
            <w:r w:rsidR="00267A72" w:rsidRPr="008B5A4D">
              <w:rPr>
                <w:rFonts w:ascii="Bookman Old Style" w:hAnsi="Bookman Old Style" w:cs="Times New Roman"/>
                <w:lang w:val="sv-SE"/>
              </w:rPr>
              <w:t xml:space="preserve">; </w:t>
            </w:r>
            <w:r w:rsidRPr="008B5A4D">
              <w:rPr>
                <w:rFonts w:ascii="Bookman Old Style" w:hAnsi="Bookman Old Style" w:cs="Times New Roman"/>
                <w:lang w:val="sv-SE"/>
              </w:rPr>
              <w:t xml:space="preserve"> </w:t>
            </w:r>
            <w:r w:rsidR="00267A72" w:rsidRPr="008B5A4D">
              <w:rPr>
                <w:rFonts w:ascii="Bookman Old Style" w:hAnsi="Bookman Old Style" w:cs="Times New Roman"/>
                <w:lang w:val="sv-SE"/>
              </w:rPr>
              <w:t>dan</w:t>
            </w:r>
          </w:p>
          <w:p w:rsidR="00267A72" w:rsidRPr="008B5A4D" w:rsidRDefault="00267A72" w:rsidP="00D73380">
            <w:pPr>
              <w:numPr>
                <w:ilvl w:val="0"/>
                <w:numId w:val="275"/>
              </w:numPr>
              <w:ind w:left="434" w:hanging="434"/>
              <w:jc w:val="both"/>
              <w:rPr>
                <w:rFonts w:ascii="Bookman Old Style" w:hAnsi="Bookman Old Style" w:cs="Times New Roman"/>
                <w:lang w:val="sv-SE"/>
              </w:rPr>
            </w:pPr>
            <w:r w:rsidRPr="008B5A4D">
              <w:rPr>
                <w:rFonts w:ascii="Bookman Old Style" w:hAnsi="Bookman Old Style" w:cs="Times New Roman"/>
                <w:lang w:val="sv-SE"/>
              </w:rPr>
              <w:t xml:space="preserve">Komando Rayon Militer (KORAMIL) dan Kepolisian Sektor </w:t>
            </w:r>
            <w:r w:rsidRPr="008B5A4D">
              <w:rPr>
                <w:rFonts w:ascii="Bookman Old Style" w:hAnsi="Bookman Old Style" w:cs="Times New Roman"/>
                <w:lang w:val="sv-SE"/>
              </w:rPr>
              <w:lastRenderedPageBreak/>
              <w:t xml:space="preserve">yang tersebar di setiap ibukota </w:t>
            </w:r>
            <w:r w:rsidR="001138C8" w:rsidRPr="008B5A4D">
              <w:rPr>
                <w:rFonts w:ascii="Bookman Old Style" w:hAnsi="Bookman Old Style" w:cs="Times New Roman"/>
                <w:lang w:val="sv-SE"/>
              </w:rPr>
              <w:t>Kecamatan di Kabupaten Bangli.</w:t>
            </w:r>
          </w:p>
          <w:p w:rsidR="00267A72" w:rsidRPr="008B5A4D" w:rsidRDefault="00267A72" w:rsidP="00D73380">
            <w:pPr>
              <w:tabs>
                <w:tab w:val="left" w:pos="0"/>
              </w:tabs>
              <w:ind w:right="-6"/>
              <w:jc w:val="center"/>
              <w:rPr>
                <w:rFonts w:ascii="Bookman Old Style" w:hAnsi="Bookman Old Style" w:cs="Times New Roman"/>
                <w:lang w:val="sv-SE"/>
              </w:rPr>
            </w:pPr>
          </w:p>
          <w:p w:rsidR="00BB2028" w:rsidRPr="008B5A4D" w:rsidRDefault="00BB2028" w:rsidP="00D73380">
            <w:pPr>
              <w:tabs>
                <w:tab w:val="left" w:pos="0"/>
              </w:tabs>
              <w:ind w:right="-6"/>
              <w:jc w:val="center"/>
              <w:rPr>
                <w:rFonts w:ascii="Bookman Old Style" w:hAnsi="Bookman Old Style" w:cs="Times New Roman"/>
              </w:rPr>
            </w:pPr>
          </w:p>
          <w:p w:rsidR="00177725" w:rsidRPr="008B5A4D" w:rsidRDefault="00177725" w:rsidP="00D73380">
            <w:pPr>
              <w:tabs>
                <w:tab w:val="left" w:pos="0"/>
              </w:tabs>
              <w:ind w:right="-6"/>
              <w:jc w:val="center"/>
              <w:rPr>
                <w:rFonts w:ascii="Bookman Old Style" w:hAnsi="Bookman Old Style" w:cs="Times New Roman"/>
              </w:rPr>
            </w:pPr>
          </w:p>
          <w:p w:rsidR="00FC602A" w:rsidRPr="008B5A4D" w:rsidRDefault="00792772" w:rsidP="00D73380">
            <w:pPr>
              <w:tabs>
                <w:tab w:val="left" w:pos="0"/>
              </w:tabs>
              <w:ind w:right="-6"/>
              <w:jc w:val="center"/>
              <w:rPr>
                <w:rFonts w:ascii="Bookman Old Style" w:hAnsi="Bookman Old Style" w:cs="Times New Roman"/>
                <w:lang w:val="sv-SE"/>
              </w:rPr>
            </w:pPr>
            <w:r w:rsidRPr="008B5A4D">
              <w:rPr>
                <w:rFonts w:ascii="Bookman Old Style" w:hAnsi="Bookman Old Style" w:cs="Times New Roman"/>
              </w:rPr>
              <w:t xml:space="preserve">BAB </w:t>
            </w:r>
            <w:r w:rsidR="00890B30" w:rsidRPr="008B5A4D">
              <w:rPr>
                <w:rFonts w:ascii="Bookman Old Style" w:hAnsi="Bookman Old Style" w:cs="Times New Roman"/>
              </w:rPr>
              <w:t>V</w:t>
            </w:r>
          </w:p>
          <w:p w:rsidR="00FC602A" w:rsidRPr="008B5A4D" w:rsidRDefault="00FC602A" w:rsidP="00D73380">
            <w:pPr>
              <w:tabs>
                <w:tab w:val="left" w:pos="0"/>
              </w:tabs>
              <w:spacing w:before="120"/>
              <w:jc w:val="center"/>
              <w:rPr>
                <w:rFonts w:ascii="Bookman Old Style" w:hAnsi="Bookman Old Style" w:cs="Times New Roman"/>
              </w:rPr>
            </w:pPr>
            <w:r w:rsidRPr="008B5A4D">
              <w:rPr>
                <w:rFonts w:ascii="Bookman Old Style" w:hAnsi="Bookman Old Style" w:cs="Times New Roman"/>
              </w:rPr>
              <w:t>PENETAPAN KAWASAN STRATEGIS KABUPATEN</w:t>
            </w:r>
          </w:p>
          <w:p w:rsidR="00FC602A" w:rsidRPr="008B5A4D" w:rsidRDefault="00FC602A" w:rsidP="00D73380">
            <w:pPr>
              <w:tabs>
                <w:tab w:val="left" w:pos="0"/>
              </w:tabs>
              <w:ind w:right="-6"/>
              <w:jc w:val="center"/>
              <w:rPr>
                <w:rFonts w:ascii="Bookman Old Style" w:hAnsi="Bookman Old Style" w:cs="Times New Roman"/>
              </w:rPr>
            </w:pP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5</w:t>
            </w:r>
            <w:r w:rsidR="00912C27" w:rsidRPr="008B5A4D">
              <w:rPr>
                <w:rFonts w:ascii="Bookman Old Style" w:hAnsi="Bookman Old Style" w:cs="Times New Roman"/>
                <w:lang w:val="en-US"/>
              </w:rPr>
              <w:t>7</w:t>
            </w:r>
          </w:p>
          <w:p w:rsidR="00FC602A" w:rsidRPr="008B5A4D" w:rsidRDefault="00FC602A" w:rsidP="00D73380">
            <w:pPr>
              <w:numPr>
                <w:ilvl w:val="0"/>
                <w:numId w:val="131"/>
              </w:numPr>
              <w:ind w:left="567" w:right="-4" w:hanging="567"/>
              <w:jc w:val="both"/>
              <w:rPr>
                <w:rFonts w:ascii="Bookman Old Style" w:hAnsi="Bookman Old Style" w:cs="Times New Roman"/>
              </w:rPr>
            </w:pPr>
            <w:r w:rsidRPr="008B5A4D">
              <w:rPr>
                <w:rFonts w:ascii="Bookman Old Style" w:hAnsi="Bookman Old Style" w:cs="Times New Roman"/>
              </w:rPr>
              <w:t xml:space="preserve">Penetapan kawasan strategis kabupaten dilakukan berdasarkan kepentingan: </w:t>
            </w:r>
          </w:p>
          <w:p w:rsidR="00FC602A" w:rsidRPr="008B5A4D" w:rsidRDefault="00FC602A" w:rsidP="00D73380">
            <w:pPr>
              <w:numPr>
                <w:ilvl w:val="7"/>
                <w:numId w:val="130"/>
              </w:numPr>
              <w:tabs>
                <w:tab w:val="clear" w:pos="6120"/>
              </w:tabs>
              <w:ind w:left="993" w:right="-4" w:hanging="426"/>
              <w:jc w:val="both"/>
              <w:rPr>
                <w:rFonts w:ascii="Bookman Old Style" w:hAnsi="Bookman Old Style" w:cs="Times New Roman"/>
                <w:lang w:val="sv-SE"/>
              </w:rPr>
            </w:pPr>
            <w:r w:rsidRPr="008B5A4D">
              <w:rPr>
                <w:rFonts w:ascii="Bookman Old Style" w:hAnsi="Bookman Old Style" w:cs="Times New Roman"/>
                <w:spacing w:val="-3"/>
              </w:rPr>
              <w:t>pertumbuhan ekonomi;</w:t>
            </w:r>
            <w:r w:rsidRPr="008B5A4D">
              <w:rPr>
                <w:rFonts w:ascii="Bookman Old Style" w:hAnsi="Bookman Old Style" w:cs="Times New Roman"/>
                <w:lang w:val="sv-SE"/>
              </w:rPr>
              <w:t xml:space="preserve"> </w:t>
            </w:r>
          </w:p>
          <w:p w:rsidR="00FC602A" w:rsidRPr="008B5A4D" w:rsidRDefault="00FC602A" w:rsidP="00D73380">
            <w:pPr>
              <w:numPr>
                <w:ilvl w:val="7"/>
                <w:numId w:val="130"/>
              </w:numPr>
              <w:tabs>
                <w:tab w:val="clear" w:pos="6120"/>
              </w:tabs>
              <w:ind w:left="993" w:right="-4" w:hanging="426"/>
              <w:jc w:val="both"/>
              <w:rPr>
                <w:rFonts w:ascii="Bookman Old Style" w:hAnsi="Bookman Old Style" w:cs="Times New Roman"/>
                <w:lang w:val="sv-SE"/>
              </w:rPr>
            </w:pPr>
            <w:r w:rsidRPr="008B5A4D">
              <w:rPr>
                <w:rFonts w:ascii="Bookman Old Style" w:hAnsi="Bookman Old Style" w:cs="Times New Roman"/>
                <w:spacing w:val="-3"/>
              </w:rPr>
              <w:t>sosial dan budaya Bali;</w:t>
            </w:r>
            <w:r w:rsidR="006D2257" w:rsidRPr="008B5A4D">
              <w:rPr>
                <w:rFonts w:ascii="Bookman Old Style" w:hAnsi="Bookman Old Style" w:cs="Times New Roman"/>
                <w:spacing w:val="-3"/>
                <w:lang w:val="en-US"/>
              </w:rPr>
              <w:t xml:space="preserve"> dan</w:t>
            </w:r>
          </w:p>
          <w:p w:rsidR="00FC602A" w:rsidRPr="008B5A4D" w:rsidRDefault="00FC602A" w:rsidP="00D73380">
            <w:pPr>
              <w:numPr>
                <w:ilvl w:val="7"/>
                <w:numId w:val="130"/>
              </w:numPr>
              <w:tabs>
                <w:tab w:val="clear" w:pos="6120"/>
              </w:tabs>
              <w:ind w:left="993" w:right="-4" w:hanging="426"/>
              <w:jc w:val="both"/>
              <w:rPr>
                <w:rFonts w:ascii="Bookman Old Style" w:hAnsi="Bookman Old Style" w:cs="Times New Roman"/>
                <w:lang w:val="sv-SE"/>
              </w:rPr>
            </w:pPr>
            <w:r w:rsidRPr="008B5A4D">
              <w:rPr>
                <w:rFonts w:ascii="Bookman Old Style" w:hAnsi="Bookman Old Style" w:cs="Times New Roman"/>
                <w:spacing w:val="-3"/>
              </w:rPr>
              <w:t>fungsi dan daya dukung lingkungan hidup.</w:t>
            </w:r>
          </w:p>
          <w:p w:rsidR="00FC602A" w:rsidRPr="008B5A4D" w:rsidRDefault="00FC602A" w:rsidP="00D73380">
            <w:pPr>
              <w:numPr>
                <w:ilvl w:val="0"/>
                <w:numId w:val="131"/>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w:t>
            </w:r>
            <w:r w:rsidR="007213AC" w:rsidRPr="008B5A4D">
              <w:rPr>
                <w:rFonts w:ascii="Bookman Old Style" w:hAnsi="Bookman Old Style" w:cs="Times New Roman"/>
                <w:lang w:val="sv-SE"/>
              </w:rPr>
              <w:t>s</w:t>
            </w:r>
            <w:r w:rsidRPr="008B5A4D">
              <w:rPr>
                <w:rFonts w:ascii="Bookman Old Style" w:hAnsi="Bookman Old Style" w:cs="Times New Roman"/>
              </w:rPr>
              <w:t xml:space="preserve">trategis </w:t>
            </w:r>
            <w:r w:rsidR="007213AC" w:rsidRPr="008B5A4D">
              <w:rPr>
                <w:rFonts w:ascii="Bookman Old Style" w:hAnsi="Bookman Old Style" w:cs="Times New Roman"/>
                <w:lang w:val="sv-SE"/>
              </w:rPr>
              <w:t>k</w:t>
            </w:r>
            <w:r w:rsidRPr="008B5A4D">
              <w:rPr>
                <w:rFonts w:ascii="Bookman Old Style" w:hAnsi="Bookman Old Style" w:cs="Times New Roman"/>
              </w:rPr>
              <w:t xml:space="preserve">abupaten berdasarkan kepentingan pertumbuhan ekonomi, sebagaimana dimaksud </w:t>
            </w:r>
            <w:r w:rsidR="00980D94" w:rsidRPr="008B5A4D">
              <w:rPr>
                <w:rFonts w:ascii="Bookman Old Style" w:hAnsi="Bookman Old Style" w:cs="Times New Roman"/>
                <w:lang w:val="sv-SE"/>
              </w:rPr>
              <w:t xml:space="preserve">pada </w:t>
            </w:r>
            <w:r w:rsidRPr="008B5A4D">
              <w:rPr>
                <w:rFonts w:ascii="Bookman Old Style" w:hAnsi="Bookman Old Style" w:cs="Times New Roman"/>
              </w:rPr>
              <w:t>ayat (1) huruf a, me</w:t>
            </w:r>
            <w:r w:rsidR="004F06F5" w:rsidRPr="008B5A4D">
              <w:rPr>
                <w:rFonts w:ascii="Bookman Old Style" w:hAnsi="Bookman Old Style" w:cs="Times New Roman"/>
                <w:lang w:val="sv-SE"/>
              </w:rPr>
              <w:t>liputi</w:t>
            </w:r>
            <w:r w:rsidRPr="008B5A4D">
              <w:rPr>
                <w:rFonts w:ascii="Bookman Old Style" w:hAnsi="Bookman Old Style" w:cs="Times New Roman"/>
              </w:rPr>
              <w:t xml:space="preserve">: </w:t>
            </w:r>
          </w:p>
          <w:p w:rsidR="00FC602A" w:rsidRPr="008B5A4D" w:rsidRDefault="008346F4" w:rsidP="00D73380">
            <w:pPr>
              <w:pStyle w:val="ListParagraph"/>
              <w:numPr>
                <w:ilvl w:val="0"/>
                <w:numId w:val="171"/>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sv-SE"/>
              </w:rPr>
              <w:t>k</w:t>
            </w:r>
            <w:r w:rsidR="00FC602A" w:rsidRPr="008B5A4D">
              <w:rPr>
                <w:rFonts w:ascii="Bookman Old Style" w:hAnsi="Bookman Old Style" w:cs="Times New Roman"/>
                <w:lang w:val="sv-SE"/>
              </w:rPr>
              <w:t>awasan Perkotaan Bangli</w:t>
            </w:r>
            <w:r w:rsidRPr="008B5A4D">
              <w:rPr>
                <w:rFonts w:ascii="Bookman Old Style" w:hAnsi="Bookman Old Style" w:cs="Times New Roman"/>
                <w:lang w:val="sv-SE"/>
              </w:rPr>
              <w:t>;</w:t>
            </w:r>
          </w:p>
          <w:p w:rsidR="00FC602A" w:rsidRPr="008B5A4D" w:rsidRDefault="008346F4" w:rsidP="00D73380">
            <w:pPr>
              <w:pStyle w:val="ListParagraph"/>
              <w:numPr>
                <w:ilvl w:val="0"/>
                <w:numId w:val="171"/>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sv-SE"/>
              </w:rPr>
              <w:t>kawasan Perkotaan Kintamani;</w:t>
            </w:r>
          </w:p>
          <w:p w:rsidR="00FC602A" w:rsidRPr="008B5A4D" w:rsidRDefault="008346F4" w:rsidP="00D73380">
            <w:pPr>
              <w:pStyle w:val="ListParagraph"/>
              <w:numPr>
                <w:ilvl w:val="0"/>
                <w:numId w:val="171"/>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sv-SE"/>
              </w:rPr>
              <w:t>k</w:t>
            </w:r>
            <w:r w:rsidR="00FC602A" w:rsidRPr="008B5A4D">
              <w:rPr>
                <w:rFonts w:ascii="Bookman Old Style" w:hAnsi="Bookman Old Style" w:cs="Times New Roman"/>
                <w:lang w:val="sv-SE"/>
              </w:rPr>
              <w:t>awasan Perkotaan Susut</w:t>
            </w:r>
            <w:r w:rsidRPr="008B5A4D">
              <w:rPr>
                <w:rFonts w:ascii="Bookman Old Style" w:hAnsi="Bookman Old Style" w:cs="Times New Roman"/>
                <w:lang w:val="sv-SE"/>
              </w:rPr>
              <w:t>;</w:t>
            </w:r>
          </w:p>
          <w:p w:rsidR="00FC602A" w:rsidRPr="008B5A4D" w:rsidRDefault="008346F4" w:rsidP="00D73380">
            <w:pPr>
              <w:pStyle w:val="ListParagraph"/>
              <w:numPr>
                <w:ilvl w:val="0"/>
                <w:numId w:val="171"/>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sv-SE"/>
              </w:rPr>
              <w:t>k</w:t>
            </w:r>
            <w:r w:rsidR="00FC602A" w:rsidRPr="008B5A4D">
              <w:rPr>
                <w:rFonts w:ascii="Bookman Old Style" w:hAnsi="Bookman Old Style" w:cs="Times New Roman"/>
                <w:lang w:val="sv-SE"/>
              </w:rPr>
              <w:t>awasan Perkotaan Tembuku</w:t>
            </w:r>
            <w:r w:rsidRPr="008B5A4D">
              <w:rPr>
                <w:rFonts w:ascii="Bookman Old Style" w:hAnsi="Bookman Old Style" w:cs="Times New Roman"/>
                <w:lang w:val="sv-SE"/>
              </w:rPr>
              <w:t>;</w:t>
            </w:r>
          </w:p>
          <w:p w:rsidR="00FC602A" w:rsidRPr="008B5A4D" w:rsidRDefault="008346F4" w:rsidP="00D73380">
            <w:pPr>
              <w:pStyle w:val="ListParagraph"/>
              <w:numPr>
                <w:ilvl w:val="0"/>
                <w:numId w:val="171"/>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sv-SE"/>
              </w:rPr>
              <w:t>k</w:t>
            </w:r>
            <w:r w:rsidR="00FC602A" w:rsidRPr="008B5A4D">
              <w:rPr>
                <w:rFonts w:ascii="Bookman Old Style" w:hAnsi="Bookman Old Style" w:cs="Times New Roman"/>
                <w:lang w:val="sv-SE"/>
              </w:rPr>
              <w:t>awasan Perdagangan dan Jasa Kayuambua</w:t>
            </w:r>
            <w:r w:rsidRPr="008B5A4D">
              <w:rPr>
                <w:rFonts w:ascii="Bookman Old Style" w:hAnsi="Bookman Old Style" w:cs="Times New Roman"/>
                <w:lang w:val="sv-SE"/>
              </w:rPr>
              <w:t>;</w:t>
            </w:r>
          </w:p>
          <w:p w:rsidR="00FC602A" w:rsidRPr="008B5A4D" w:rsidRDefault="008346F4" w:rsidP="00D73380">
            <w:pPr>
              <w:pStyle w:val="ListParagraph"/>
              <w:numPr>
                <w:ilvl w:val="0"/>
                <w:numId w:val="171"/>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sv-SE"/>
              </w:rPr>
              <w:t>k</w:t>
            </w:r>
            <w:r w:rsidR="00FC602A" w:rsidRPr="008B5A4D">
              <w:rPr>
                <w:rFonts w:ascii="Bookman Old Style" w:hAnsi="Bookman Old Style" w:cs="Times New Roman"/>
                <w:lang w:val="sv-SE"/>
              </w:rPr>
              <w:t>awasan Agropolitan Catur – Belantih</w:t>
            </w:r>
            <w:r w:rsidRPr="008B5A4D">
              <w:rPr>
                <w:rFonts w:ascii="Bookman Old Style" w:hAnsi="Bookman Old Style" w:cs="Times New Roman"/>
                <w:lang w:val="sv-SE"/>
              </w:rPr>
              <w:t xml:space="preserve">; </w:t>
            </w:r>
          </w:p>
          <w:p w:rsidR="00FC602A" w:rsidRPr="008B5A4D" w:rsidRDefault="008346F4" w:rsidP="00D73380">
            <w:pPr>
              <w:pStyle w:val="ListParagraph"/>
              <w:numPr>
                <w:ilvl w:val="0"/>
                <w:numId w:val="171"/>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sv-SE"/>
              </w:rPr>
              <w:t>k</w:t>
            </w:r>
            <w:r w:rsidR="00FC602A" w:rsidRPr="008B5A4D">
              <w:rPr>
                <w:rFonts w:ascii="Bookman Old Style" w:hAnsi="Bookman Old Style" w:cs="Times New Roman"/>
                <w:lang w:val="sv-SE"/>
              </w:rPr>
              <w:t xml:space="preserve">awasan sepanjang jalur jalan </w:t>
            </w:r>
            <w:r w:rsidR="00CA553A" w:rsidRPr="008B5A4D">
              <w:rPr>
                <w:rFonts w:ascii="Bookman Old Style" w:hAnsi="Bookman Old Style" w:cs="Times New Roman"/>
                <w:lang w:val="sv-SE"/>
              </w:rPr>
              <w:t>k</w:t>
            </w:r>
            <w:r w:rsidR="00FC602A" w:rsidRPr="008B5A4D">
              <w:rPr>
                <w:rFonts w:ascii="Bookman Old Style" w:hAnsi="Bookman Old Style" w:cs="Times New Roman"/>
                <w:lang w:val="sv-SE"/>
              </w:rPr>
              <w:t>olektor primer Bangli – Kayuamb</w:t>
            </w:r>
            <w:r w:rsidRPr="008B5A4D">
              <w:rPr>
                <w:rFonts w:ascii="Bookman Old Style" w:hAnsi="Bookman Old Style" w:cs="Times New Roman"/>
                <w:lang w:val="sv-SE"/>
              </w:rPr>
              <w:t>u</w:t>
            </w:r>
            <w:r w:rsidR="00FC602A" w:rsidRPr="008B5A4D">
              <w:rPr>
                <w:rFonts w:ascii="Bookman Old Style" w:hAnsi="Bookman Old Style" w:cs="Times New Roman"/>
                <w:lang w:val="sv-SE"/>
              </w:rPr>
              <w:t xml:space="preserve">a-Penelokan </w:t>
            </w:r>
            <w:r w:rsidRPr="008B5A4D">
              <w:rPr>
                <w:rFonts w:ascii="Bookman Old Style" w:hAnsi="Bookman Old Style" w:cs="Times New Roman"/>
                <w:lang w:val="sv-SE"/>
              </w:rPr>
              <w:t>–</w:t>
            </w:r>
            <w:r w:rsidR="00FC602A" w:rsidRPr="008B5A4D">
              <w:rPr>
                <w:rFonts w:ascii="Bookman Old Style" w:hAnsi="Bookman Old Style" w:cs="Times New Roman"/>
                <w:lang w:val="sv-SE"/>
              </w:rPr>
              <w:t xml:space="preserve"> Kintamani</w:t>
            </w:r>
            <w:r w:rsidR="00C528C1" w:rsidRPr="008B5A4D">
              <w:rPr>
                <w:rFonts w:ascii="Bookman Old Style" w:hAnsi="Bookman Old Style" w:cs="Times New Roman"/>
              </w:rPr>
              <w:t>; dan</w:t>
            </w:r>
          </w:p>
          <w:p w:rsidR="00C740F5" w:rsidRPr="008B5A4D" w:rsidRDefault="00C740F5" w:rsidP="00D73380">
            <w:pPr>
              <w:pStyle w:val="ListParagraph"/>
              <w:numPr>
                <w:ilvl w:val="0"/>
                <w:numId w:val="171"/>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en-US"/>
              </w:rPr>
              <w:t>kawasan daya tarik wisata (DTW)</w:t>
            </w:r>
          </w:p>
          <w:p w:rsidR="00FC602A" w:rsidRPr="008B5A4D" w:rsidRDefault="00FC602A" w:rsidP="00D73380">
            <w:pPr>
              <w:numPr>
                <w:ilvl w:val="0"/>
                <w:numId w:val="131"/>
              </w:numPr>
              <w:spacing w:before="120"/>
              <w:ind w:left="562" w:hanging="562"/>
              <w:jc w:val="both"/>
              <w:rPr>
                <w:rFonts w:ascii="Bookman Old Style" w:hAnsi="Bookman Old Style" w:cs="Times New Roman"/>
                <w:lang w:val="sv-SE"/>
              </w:rPr>
            </w:pPr>
            <w:r w:rsidRPr="008B5A4D">
              <w:rPr>
                <w:rFonts w:ascii="Bookman Old Style" w:hAnsi="Bookman Old Style" w:cs="Times New Roman"/>
                <w:lang w:val="sv-SE"/>
              </w:rPr>
              <w:t xml:space="preserve">Kawasan </w:t>
            </w:r>
            <w:r w:rsidR="007213AC" w:rsidRPr="008B5A4D">
              <w:rPr>
                <w:rFonts w:ascii="Bookman Old Style" w:hAnsi="Bookman Old Style" w:cs="Times New Roman"/>
                <w:lang w:val="sv-SE"/>
              </w:rPr>
              <w:t>s</w:t>
            </w:r>
            <w:r w:rsidRPr="008B5A4D">
              <w:rPr>
                <w:rFonts w:ascii="Bookman Old Style" w:hAnsi="Bookman Old Style" w:cs="Times New Roman"/>
                <w:lang w:val="sv-SE"/>
              </w:rPr>
              <w:t xml:space="preserve">trategis </w:t>
            </w:r>
            <w:r w:rsidR="007213AC" w:rsidRPr="008B5A4D">
              <w:rPr>
                <w:rFonts w:ascii="Bookman Old Style" w:hAnsi="Bookman Old Style" w:cs="Times New Roman"/>
                <w:lang w:val="sv-SE"/>
              </w:rPr>
              <w:t>k</w:t>
            </w:r>
            <w:r w:rsidRPr="008B5A4D">
              <w:rPr>
                <w:rFonts w:ascii="Bookman Old Style" w:hAnsi="Bookman Old Style" w:cs="Times New Roman"/>
                <w:lang w:val="sv-SE"/>
              </w:rPr>
              <w:t xml:space="preserve">abupaten berdasarkan kepentingan sosial budaya </w:t>
            </w:r>
            <w:r w:rsidRPr="008B5A4D">
              <w:rPr>
                <w:rFonts w:ascii="Bookman Old Style" w:hAnsi="Bookman Old Style" w:cs="Times New Roman"/>
              </w:rPr>
              <w:t>sebagaimana</w:t>
            </w:r>
            <w:r w:rsidRPr="008B5A4D">
              <w:rPr>
                <w:rFonts w:ascii="Bookman Old Style" w:hAnsi="Bookman Old Style" w:cs="Times New Roman"/>
                <w:lang w:val="sv-SE"/>
              </w:rPr>
              <w:t xml:space="preserve"> dimaksud </w:t>
            </w:r>
            <w:r w:rsidR="00980D94" w:rsidRPr="008B5A4D">
              <w:rPr>
                <w:rFonts w:ascii="Bookman Old Style" w:hAnsi="Bookman Old Style" w:cs="Times New Roman"/>
                <w:lang w:val="sv-SE"/>
              </w:rPr>
              <w:t xml:space="preserve">pada </w:t>
            </w:r>
            <w:r w:rsidRPr="008B5A4D">
              <w:rPr>
                <w:rFonts w:ascii="Bookman Old Style" w:hAnsi="Bookman Old Style" w:cs="Times New Roman"/>
                <w:lang w:val="sv-SE"/>
              </w:rPr>
              <w:t>ayat (1) huruf b, me</w:t>
            </w:r>
            <w:r w:rsidR="00AE7E0D" w:rsidRPr="008B5A4D">
              <w:rPr>
                <w:rFonts w:ascii="Bookman Old Style" w:hAnsi="Bookman Old Style" w:cs="Times New Roman"/>
                <w:lang w:val="sv-SE"/>
              </w:rPr>
              <w:t>liputi</w:t>
            </w:r>
            <w:r w:rsidRPr="008B5A4D">
              <w:rPr>
                <w:rFonts w:ascii="Bookman Old Style" w:hAnsi="Bookman Old Style" w:cs="Times New Roman"/>
                <w:lang w:val="sv-SE"/>
              </w:rPr>
              <w:t xml:space="preserve">:  </w:t>
            </w:r>
          </w:p>
          <w:p w:rsidR="00FC602A" w:rsidRPr="008B5A4D" w:rsidRDefault="00FC602A" w:rsidP="00D73380">
            <w:pPr>
              <w:pStyle w:val="ListParagraph"/>
              <w:numPr>
                <w:ilvl w:val="0"/>
                <w:numId w:val="172"/>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sv-SE"/>
              </w:rPr>
              <w:t xml:space="preserve">Kawasan </w:t>
            </w:r>
            <w:r w:rsidRPr="008B5A4D">
              <w:rPr>
                <w:rFonts w:ascii="Bookman Old Style" w:hAnsi="Bookman Old Style" w:cs="Times New Roman"/>
                <w:i/>
                <w:lang w:val="sv-SE"/>
              </w:rPr>
              <w:t>Sad Kahyangan</w:t>
            </w:r>
            <w:r w:rsidRPr="008B5A4D">
              <w:rPr>
                <w:rFonts w:ascii="Bookman Old Style" w:hAnsi="Bookman Old Style" w:cs="Times New Roman"/>
                <w:lang w:val="sv-SE"/>
              </w:rPr>
              <w:t xml:space="preserve"> </w:t>
            </w:r>
            <w:r w:rsidRPr="008B5A4D">
              <w:rPr>
                <w:rFonts w:ascii="Bookman Old Style" w:hAnsi="Bookman Old Style" w:cs="Times New Roman"/>
              </w:rPr>
              <w:t xml:space="preserve">Pura </w:t>
            </w:r>
            <w:r w:rsidRPr="008B5A4D">
              <w:rPr>
                <w:rFonts w:ascii="Bookman Old Style" w:hAnsi="Bookman Old Style" w:cs="Times New Roman"/>
                <w:lang w:val="sv-SE"/>
              </w:rPr>
              <w:t xml:space="preserve">Ulun Danu </w:t>
            </w:r>
            <w:r w:rsidRPr="008B5A4D">
              <w:rPr>
                <w:rFonts w:ascii="Bookman Old Style" w:hAnsi="Bookman Old Style" w:cs="Times New Roman"/>
              </w:rPr>
              <w:t>Batur</w:t>
            </w:r>
            <w:r w:rsidRPr="008B5A4D">
              <w:rPr>
                <w:rFonts w:ascii="Bookman Old Style" w:hAnsi="Bookman Old Style" w:cs="Times New Roman"/>
                <w:lang w:val="sv-SE"/>
              </w:rPr>
              <w:t>, di Desa Batur, Kecamatan Kintamani</w:t>
            </w:r>
            <w:r w:rsidR="008346F4" w:rsidRPr="008B5A4D">
              <w:rPr>
                <w:rFonts w:ascii="Bookman Old Style" w:hAnsi="Bookman Old Style" w:cs="Times New Roman"/>
                <w:lang w:val="sv-SE"/>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2"/>
              </w:numPr>
              <w:tabs>
                <w:tab w:val="left" w:pos="974"/>
              </w:tabs>
              <w:autoSpaceDE w:val="0"/>
              <w:autoSpaceDN w:val="0"/>
              <w:adjustRightInd w:val="0"/>
              <w:ind w:left="974"/>
              <w:contextualSpacing/>
              <w:jc w:val="both"/>
              <w:rPr>
                <w:rFonts w:ascii="Bookman Old Style" w:hAnsi="Bookman Old Style" w:cs="Times New Roman"/>
                <w:lang w:val="sv-SE"/>
              </w:rPr>
            </w:pPr>
            <w:r w:rsidRPr="008B5A4D">
              <w:rPr>
                <w:rFonts w:ascii="Bookman Old Style" w:hAnsi="Bookman Old Style" w:cs="Times New Roman"/>
                <w:lang w:val="sv-SE"/>
              </w:rPr>
              <w:t xml:space="preserve">Seluruh Kawasan Pura </w:t>
            </w:r>
            <w:r w:rsidRPr="008B5A4D">
              <w:rPr>
                <w:rFonts w:ascii="Bookman Old Style" w:hAnsi="Bookman Old Style" w:cs="Times New Roman"/>
                <w:i/>
                <w:lang w:val="sv-SE"/>
              </w:rPr>
              <w:t>Dang Kahyangan</w:t>
            </w:r>
            <w:r w:rsidRPr="008B5A4D">
              <w:rPr>
                <w:rFonts w:ascii="Bookman Old Style" w:hAnsi="Bookman Old Style" w:cs="Times New Roman"/>
                <w:lang w:val="sv-SE"/>
              </w:rPr>
              <w:t xml:space="preserve"> </w:t>
            </w:r>
            <w:r w:rsidR="009F0716" w:rsidRPr="008B5A4D">
              <w:rPr>
                <w:rFonts w:ascii="Bookman Old Style" w:hAnsi="Bookman Old Style" w:cs="Times New Roman"/>
                <w:lang w:val="sv-SE"/>
              </w:rPr>
              <w:t xml:space="preserve">dan </w:t>
            </w:r>
            <w:r w:rsidR="009F0716" w:rsidRPr="008B5A4D">
              <w:rPr>
                <w:rFonts w:ascii="Bookman Old Style" w:hAnsi="Bookman Old Style" w:cs="Times New Roman"/>
                <w:i/>
                <w:lang w:val="sv-SE"/>
              </w:rPr>
              <w:t>Pura kahyangan Jagat</w:t>
            </w:r>
            <w:r w:rsidR="009F0716" w:rsidRPr="008B5A4D">
              <w:rPr>
                <w:rFonts w:ascii="Bookman Old Style" w:hAnsi="Bookman Old Style" w:cs="Times New Roman"/>
                <w:lang w:val="sv-SE"/>
              </w:rPr>
              <w:t xml:space="preserve"> </w:t>
            </w:r>
            <w:r w:rsidRPr="008B5A4D">
              <w:rPr>
                <w:rFonts w:ascii="Bookman Old Style" w:hAnsi="Bookman Old Style" w:cs="Times New Roman"/>
                <w:lang w:val="sv-SE"/>
              </w:rPr>
              <w:t xml:space="preserve">di Kabupaten, </w:t>
            </w:r>
            <w:r w:rsidR="00AE7E0D" w:rsidRPr="008B5A4D">
              <w:rPr>
                <w:rFonts w:ascii="Bookman Old Style" w:hAnsi="Bookman Old Style" w:cs="Times New Roman"/>
                <w:lang w:val="sv-SE"/>
              </w:rPr>
              <w:t>meliputi</w:t>
            </w:r>
            <w:r w:rsidRPr="008B5A4D">
              <w:rPr>
                <w:rFonts w:ascii="Bookman Old Style" w:hAnsi="Bookman Old Style" w:cs="Times New Roman"/>
                <w:lang w:val="sv-SE"/>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Puser Tasik, di Desa Bangbang, Kecamatan Tembuku</w:t>
            </w:r>
            <w:r w:rsidR="008346F4" w:rsidRPr="008B5A4D">
              <w:rPr>
                <w:rFonts w:ascii="Bookman Old Style" w:hAnsi="Bookman Old Style" w:cs="Times New Roman"/>
                <w:lang w:val="sv-SE"/>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Pucak, di Desa Demulih, Kecamatan Susut</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Bukit Jati, di</w:t>
            </w:r>
            <w:r w:rsidR="008346F4" w:rsidRPr="008B5A4D">
              <w:rPr>
                <w:rFonts w:ascii="Bookman Old Style" w:hAnsi="Bookman Old Style" w:cs="Times New Roman"/>
              </w:rPr>
              <w:t xml:space="preserve"> Desa Bunutin, Kecamatan Bangli;</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lang w:val="it-IT"/>
              </w:rPr>
            </w:pPr>
            <w:r w:rsidRPr="008B5A4D">
              <w:rPr>
                <w:rFonts w:ascii="Bookman Old Style" w:hAnsi="Bookman Old Style" w:cs="Times New Roman"/>
              </w:rPr>
              <w:t xml:space="preserve">kawasan Pura </w:t>
            </w:r>
            <w:r w:rsidRPr="008B5A4D">
              <w:rPr>
                <w:rFonts w:ascii="Bookman Old Style" w:hAnsi="Bookman Old Style" w:cs="Times New Roman"/>
                <w:lang w:val="it-IT"/>
              </w:rPr>
              <w:t>Kehen, di Desa Cempaga, Kecamatan Bangli</w:t>
            </w:r>
            <w:r w:rsidR="008346F4" w:rsidRPr="008B5A4D">
              <w:rPr>
                <w:rFonts w:ascii="Bookman Old Style" w:hAnsi="Bookman Old Style" w:cs="Times New Roman"/>
                <w:lang w:val="it-IT"/>
              </w:rPr>
              <w:t>;</w:t>
            </w:r>
            <w:r w:rsidRPr="008B5A4D">
              <w:rPr>
                <w:rFonts w:ascii="Bookman Old Style" w:hAnsi="Bookman Old Style" w:cs="Times New Roman"/>
                <w:lang w:val="it-IT"/>
              </w:rPr>
              <w:t xml:space="preserve"> </w:t>
            </w:r>
          </w:p>
          <w:p w:rsidR="00FC602A" w:rsidRPr="008B5A4D" w:rsidRDefault="00ED7A86"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Pucak H</w:t>
            </w:r>
            <w:r w:rsidR="00FC602A" w:rsidRPr="008B5A4D">
              <w:rPr>
                <w:rFonts w:ascii="Bookman Old Style" w:hAnsi="Bookman Old Style" w:cs="Times New Roman"/>
              </w:rPr>
              <w:t>y</w:t>
            </w:r>
            <w:r w:rsidRPr="008B5A4D">
              <w:rPr>
                <w:rFonts w:ascii="Bookman Old Style" w:hAnsi="Bookman Old Style" w:cs="Times New Roman"/>
              </w:rPr>
              <w:t>a</w:t>
            </w:r>
            <w:r w:rsidR="00FC602A" w:rsidRPr="008B5A4D">
              <w:rPr>
                <w:rFonts w:ascii="Bookman Old Style" w:hAnsi="Bookman Old Style" w:cs="Times New Roman"/>
              </w:rPr>
              <w:t>ng Ukir, di Desa Kubu, Kecamatan Bangli</w:t>
            </w:r>
            <w:r w:rsidR="008346F4" w:rsidRPr="008B5A4D">
              <w:rPr>
                <w:rFonts w:ascii="Bookman Old Style" w:hAnsi="Bookman Old Style" w:cs="Times New Roman"/>
                <w:lang w:val="it-IT"/>
              </w:rPr>
              <w:t>;</w:t>
            </w:r>
            <w:r w:rsidR="00FC602A"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Pucak Pandakan, di Desa Kubu, Kecamatan Bangli</w:t>
            </w:r>
            <w:r w:rsidR="008346F4" w:rsidRPr="008B5A4D">
              <w:rPr>
                <w:rFonts w:ascii="Bookman Old Style" w:hAnsi="Bookman Old Style" w:cs="Times New Roman"/>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Hyang Waringin, di Desa Kubu, Kecamatan Bangli</w:t>
            </w:r>
            <w:r w:rsidR="008346F4" w:rsidRPr="008B5A4D">
              <w:rPr>
                <w:rFonts w:ascii="Bookman Old Style" w:hAnsi="Bookman Old Style" w:cs="Times New Roman"/>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Tuluk Biyu, di Desa Batur, Kecamatan Kintamani</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Alas Arum, di Desa Batur, Kecamatan Kintamani</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Jati, di Desa Batur, Kecamatan Kintamani</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lang w:val="fi-FI"/>
              </w:rPr>
            </w:pPr>
            <w:r w:rsidRPr="008B5A4D">
              <w:rPr>
                <w:rFonts w:ascii="Bookman Old Style" w:hAnsi="Bookman Old Style" w:cs="Times New Roman"/>
              </w:rPr>
              <w:lastRenderedPageBreak/>
              <w:t xml:space="preserve">kawasan Pura </w:t>
            </w:r>
            <w:r w:rsidRPr="008B5A4D">
              <w:rPr>
                <w:rFonts w:ascii="Bookman Old Style" w:hAnsi="Bookman Old Style" w:cs="Times New Roman"/>
                <w:lang w:val="fi-FI"/>
              </w:rPr>
              <w:t>Penulisan, di Desa Sukawana, Kecamatan Kintamani</w:t>
            </w:r>
            <w:r w:rsidR="008346F4" w:rsidRPr="008B5A4D">
              <w:rPr>
                <w:rFonts w:ascii="Bookman Old Style" w:hAnsi="Bookman Old Style" w:cs="Times New Roman"/>
                <w:lang w:val="fi-FI"/>
              </w:rPr>
              <w:t>;</w:t>
            </w:r>
            <w:r w:rsidRPr="008B5A4D">
              <w:rPr>
                <w:rFonts w:ascii="Bookman Old Style" w:hAnsi="Bookman Old Style" w:cs="Times New Roman"/>
                <w:lang w:val="fi-FI"/>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Indra Kila, di Desa Dausa, Kecamatan Kintamani</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Balingkang, di Desa Pinggan, Kecamatan Kintamani</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lang w:val="fi-FI"/>
              </w:rPr>
            </w:pPr>
            <w:r w:rsidRPr="008B5A4D">
              <w:rPr>
                <w:rFonts w:ascii="Bookman Old Style" w:hAnsi="Bookman Old Style" w:cs="Times New Roman"/>
              </w:rPr>
              <w:t xml:space="preserve">kawasan Pura </w:t>
            </w:r>
            <w:r w:rsidRPr="008B5A4D">
              <w:rPr>
                <w:rFonts w:ascii="Bookman Old Style" w:hAnsi="Bookman Old Style" w:cs="Times New Roman"/>
                <w:lang w:val="fi-FI"/>
              </w:rPr>
              <w:t>Tuluk Biyu, di Desa Suter, Kecamatan Kintamani</w:t>
            </w:r>
            <w:r w:rsidR="008346F4" w:rsidRPr="008B5A4D">
              <w:rPr>
                <w:rFonts w:ascii="Bookman Old Style" w:hAnsi="Bookman Old Style" w:cs="Times New Roman"/>
                <w:lang w:val="fi-FI"/>
              </w:rPr>
              <w:t>;</w:t>
            </w:r>
            <w:r w:rsidRPr="008B5A4D">
              <w:rPr>
                <w:rFonts w:ascii="Bookman Old Style" w:hAnsi="Bookman Old Style" w:cs="Times New Roman"/>
                <w:lang w:val="fi-FI"/>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Munggu, di Desa Suter, Kecamatan Kintamani</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Dukuh, di Desa Suter, Kecamatan Kintamani</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Ulun Danu Songan, di Desa Songan A, Kecamatan Kintamani</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Pancering Jagat, di Desa Trunyan, Kecamatan Kintamani</w:t>
            </w:r>
            <w:r w:rsidR="008346F4" w:rsidRPr="008B5A4D">
              <w:rPr>
                <w:rFonts w:ascii="Bookman Old Style" w:hAnsi="Bookman Old Style" w:cs="Times New Roman"/>
                <w:lang w:val="sv-SE"/>
              </w:rPr>
              <w:t>; dan</w:t>
            </w:r>
            <w:r w:rsidRPr="008B5A4D">
              <w:rPr>
                <w:rFonts w:ascii="Bookman Old Style" w:hAnsi="Bookman Old Style" w:cs="Times New Roman"/>
              </w:rPr>
              <w:t xml:space="preserve"> </w:t>
            </w:r>
          </w:p>
          <w:p w:rsidR="00FC602A" w:rsidRPr="008B5A4D" w:rsidRDefault="00FC602A" w:rsidP="00D73380">
            <w:pPr>
              <w:pStyle w:val="ListParagraph"/>
              <w:numPr>
                <w:ilvl w:val="0"/>
                <w:numId w:val="173"/>
              </w:numPr>
              <w:tabs>
                <w:tab w:val="left" w:pos="1424"/>
              </w:tabs>
              <w:ind w:left="1424" w:hanging="450"/>
              <w:contextualSpacing/>
              <w:jc w:val="both"/>
              <w:rPr>
                <w:rFonts w:ascii="Bookman Old Style" w:hAnsi="Bookman Old Style" w:cs="Times New Roman"/>
              </w:rPr>
            </w:pPr>
            <w:r w:rsidRPr="008B5A4D">
              <w:rPr>
                <w:rFonts w:ascii="Bookman Old Style" w:hAnsi="Bookman Old Style" w:cs="Times New Roman"/>
              </w:rPr>
              <w:t>kawasan Pura Bukit Mentik, di Desa Batur, Kecamatan Kintamani</w:t>
            </w:r>
            <w:r w:rsidR="008346F4" w:rsidRPr="008B5A4D">
              <w:rPr>
                <w:rFonts w:ascii="Bookman Old Style" w:hAnsi="Bookman Old Style" w:cs="Times New Roman"/>
                <w:lang w:val="en-US"/>
              </w:rPr>
              <w:t>.</w:t>
            </w:r>
            <w:r w:rsidRPr="008B5A4D">
              <w:rPr>
                <w:rFonts w:ascii="Bookman Old Style" w:hAnsi="Bookman Old Style" w:cs="Times New Roman"/>
              </w:rPr>
              <w:t xml:space="preserve"> </w:t>
            </w:r>
          </w:p>
          <w:p w:rsidR="00FC602A" w:rsidRPr="008B5A4D" w:rsidRDefault="00FC602A" w:rsidP="00D73380">
            <w:pPr>
              <w:pStyle w:val="ListParagraph"/>
              <w:numPr>
                <w:ilvl w:val="0"/>
                <w:numId w:val="172"/>
              </w:numPr>
              <w:tabs>
                <w:tab w:val="left" w:pos="884"/>
              </w:tabs>
              <w:autoSpaceDE w:val="0"/>
              <w:autoSpaceDN w:val="0"/>
              <w:adjustRightInd w:val="0"/>
              <w:spacing w:before="120"/>
              <w:ind w:left="878" w:hanging="446"/>
              <w:contextualSpacing/>
              <w:jc w:val="both"/>
              <w:rPr>
                <w:rFonts w:ascii="Bookman Old Style" w:hAnsi="Bookman Old Style" w:cs="Times New Roman"/>
                <w:lang w:val="es-ES"/>
              </w:rPr>
            </w:pPr>
            <w:r w:rsidRPr="008B5A4D">
              <w:rPr>
                <w:rFonts w:ascii="Bookman Old Style" w:hAnsi="Bookman Old Style" w:cs="Times New Roman"/>
                <w:lang w:val="es-ES"/>
              </w:rPr>
              <w:t>Kawasan Desa Budaya Khusus me</w:t>
            </w:r>
            <w:r w:rsidR="00AE7E0D" w:rsidRPr="008B5A4D">
              <w:rPr>
                <w:rFonts w:ascii="Bookman Old Style" w:hAnsi="Bookman Old Style" w:cs="Times New Roman"/>
                <w:lang w:val="es-ES"/>
              </w:rPr>
              <w:t>liputi</w:t>
            </w:r>
            <w:r w:rsidRPr="008B5A4D">
              <w:rPr>
                <w:rFonts w:ascii="Bookman Old Style" w:hAnsi="Bookman Old Style" w:cs="Times New Roman"/>
                <w:lang w:val="es-ES"/>
              </w:rPr>
              <w:t xml:space="preserve">: </w:t>
            </w:r>
          </w:p>
          <w:p w:rsidR="00FC602A" w:rsidRPr="008B5A4D" w:rsidRDefault="00FC602A" w:rsidP="00D73380">
            <w:pPr>
              <w:pStyle w:val="ListParagraph"/>
              <w:numPr>
                <w:ilvl w:val="0"/>
                <w:numId w:val="174"/>
              </w:numPr>
              <w:tabs>
                <w:tab w:val="clear" w:pos="1790"/>
                <w:tab w:val="left" w:pos="840"/>
                <w:tab w:val="num" w:pos="1334"/>
              </w:tabs>
              <w:autoSpaceDE w:val="0"/>
              <w:autoSpaceDN w:val="0"/>
              <w:adjustRightInd w:val="0"/>
              <w:ind w:left="1324" w:hanging="446"/>
              <w:contextualSpacing/>
              <w:jc w:val="both"/>
              <w:rPr>
                <w:rFonts w:ascii="Bookman Old Style" w:hAnsi="Bookman Old Style" w:cs="Times New Roman"/>
                <w:lang w:val="sv-SE"/>
              </w:rPr>
            </w:pPr>
            <w:r w:rsidRPr="008B5A4D">
              <w:rPr>
                <w:rFonts w:ascii="Bookman Old Style" w:hAnsi="Bookman Old Style" w:cs="Times New Roman"/>
                <w:lang w:val="sv-SE"/>
              </w:rPr>
              <w:t xml:space="preserve">Desa </w:t>
            </w:r>
            <w:r w:rsidR="0030344F" w:rsidRPr="008B5A4D">
              <w:rPr>
                <w:rFonts w:ascii="Bookman Old Style" w:hAnsi="Bookman Old Style" w:cs="Times New Roman"/>
                <w:lang w:val="sv-SE"/>
              </w:rPr>
              <w:t>Pakraman</w:t>
            </w:r>
            <w:r w:rsidRPr="008B5A4D">
              <w:rPr>
                <w:rFonts w:ascii="Bookman Old Style" w:hAnsi="Bookman Old Style" w:cs="Times New Roman"/>
                <w:lang w:val="sv-SE"/>
              </w:rPr>
              <w:t xml:space="preserve"> Trunyan</w:t>
            </w:r>
            <w:r w:rsidR="005F5C46" w:rsidRPr="008B5A4D">
              <w:rPr>
                <w:rFonts w:ascii="Bookman Old Style" w:hAnsi="Bookman Old Style" w:cs="Times New Roman"/>
                <w:lang w:val="sv-SE"/>
              </w:rPr>
              <w:t>;</w:t>
            </w:r>
          </w:p>
          <w:p w:rsidR="00FC602A" w:rsidRPr="008B5A4D" w:rsidRDefault="00FC602A" w:rsidP="00D73380">
            <w:pPr>
              <w:pStyle w:val="ListParagraph"/>
              <w:numPr>
                <w:ilvl w:val="0"/>
                <w:numId w:val="174"/>
              </w:numPr>
              <w:tabs>
                <w:tab w:val="clear" w:pos="1790"/>
                <w:tab w:val="left" w:pos="840"/>
                <w:tab w:val="num" w:pos="1334"/>
              </w:tabs>
              <w:autoSpaceDE w:val="0"/>
              <w:autoSpaceDN w:val="0"/>
              <w:adjustRightInd w:val="0"/>
              <w:ind w:left="1324" w:hanging="446"/>
              <w:contextualSpacing/>
              <w:jc w:val="both"/>
              <w:rPr>
                <w:rFonts w:ascii="Bookman Old Style" w:hAnsi="Bookman Old Style" w:cs="Times New Roman"/>
                <w:lang w:val="sv-SE"/>
              </w:rPr>
            </w:pPr>
            <w:r w:rsidRPr="008B5A4D">
              <w:rPr>
                <w:rFonts w:ascii="Bookman Old Style" w:hAnsi="Bookman Old Style" w:cs="Times New Roman"/>
                <w:lang w:val="sv-SE"/>
              </w:rPr>
              <w:t xml:space="preserve">Desa </w:t>
            </w:r>
            <w:r w:rsidR="0030344F" w:rsidRPr="008B5A4D">
              <w:rPr>
                <w:rFonts w:ascii="Bookman Old Style" w:hAnsi="Bookman Old Style" w:cs="Times New Roman"/>
                <w:lang w:val="sv-SE"/>
              </w:rPr>
              <w:t>Pakraman</w:t>
            </w:r>
            <w:r w:rsidR="005F5C46" w:rsidRPr="008B5A4D">
              <w:rPr>
                <w:rFonts w:ascii="Bookman Old Style" w:hAnsi="Bookman Old Style" w:cs="Times New Roman"/>
                <w:lang w:val="sv-SE"/>
              </w:rPr>
              <w:t>. Penglipuran;</w:t>
            </w:r>
            <w:r w:rsidRPr="008B5A4D">
              <w:rPr>
                <w:rFonts w:ascii="Bookman Old Style" w:hAnsi="Bookman Old Style" w:cs="Times New Roman"/>
                <w:lang w:val="sv-SE"/>
              </w:rPr>
              <w:t xml:space="preserve"> </w:t>
            </w:r>
          </w:p>
          <w:p w:rsidR="00FC602A" w:rsidRPr="008B5A4D" w:rsidRDefault="00FC602A" w:rsidP="00D73380">
            <w:pPr>
              <w:pStyle w:val="ListParagraph"/>
              <w:numPr>
                <w:ilvl w:val="0"/>
                <w:numId w:val="174"/>
              </w:numPr>
              <w:tabs>
                <w:tab w:val="clear" w:pos="1790"/>
                <w:tab w:val="left" w:pos="840"/>
                <w:tab w:val="num" w:pos="1334"/>
              </w:tabs>
              <w:autoSpaceDE w:val="0"/>
              <w:autoSpaceDN w:val="0"/>
              <w:adjustRightInd w:val="0"/>
              <w:ind w:left="1324" w:hanging="446"/>
              <w:contextualSpacing/>
              <w:jc w:val="both"/>
              <w:rPr>
                <w:rFonts w:ascii="Bookman Old Style" w:hAnsi="Bookman Old Style" w:cs="Times New Roman"/>
                <w:lang w:val="sv-SE"/>
              </w:rPr>
            </w:pPr>
            <w:r w:rsidRPr="008B5A4D">
              <w:rPr>
                <w:rFonts w:ascii="Bookman Old Style" w:hAnsi="Bookman Old Style" w:cs="Times New Roman"/>
                <w:lang w:val="sv-SE"/>
              </w:rPr>
              <w:t xml:space="preserve">Desa </w:t>
            </w:r>
            <w:r w:rsidR="0030344F" w:rsidRPr="008B5A4D">
              <w:rPr>
                <w:rFonts w:ascii="Bookman Old Style" w:hAnsi="Bookman Old Style" w:cs="Times New Roman"/>
                <w:lang w:val="sv-SE"/>
              </w:rPr>
              <w:t>Pakraman</w:t>
            </w:r>
            <w:r w:rsidRPr="008B5A4D">
              <w:rPr>
                <w:rFonts w:ascii="Bookman Old Style" w:hAnsi="Bookman Old Style" w:cs="Times New Roman"/>
                <w:lang w:val="sv-SE"/>
              </w:rPr>
              <w:t xml:space="preserve"> Bayunggede</w:t>
            </w:r>
            <w:r w:rsidR="005F5C46" w:rsidRPr="008B5A4D">
              <w:rPr>
                <w:rFonts w:ascii="Bookman Old Style" w:hAnsi="Bookman Old Style" w:cs="Times New Roman"/>
                <w:lang w:val="sv-SE"/>
              </w:rPr>
              <w:t xml:space="preserve">; </w:t>
            </w:r>
          </w:p>
          <w:p w:rsidR="009F0716" w:rsidRPr="008B5A4D" w:rsidRDefault="00FC602A" w:rsidP="00D73380">
            <w:pPr>
              <w:pStyle w:val="ListParagraph"/>
              <w:numPr>
                <w:ilvl w:val="0"/>
                <w:numId w:val="174"/>
              </w:numPr>
              <w:tabs>
                <w:tab w:val="clear" w:pos="1790"/>
                <w:tab w:val="left" w:pos="840"/>
                <w:tab w:val="num" w:pos="1334"/>
              </w:tabs>
              <w:autoSpaceDE w:val="0"/>
              <w:autoSpaceDN w:val="0"/>
              <w:adjustRightInd w:val="0"/>
              <w:ind w:left="1324" w:hanging="446"/>
              <w:contextualSpacing/>
              <w:jc w:val="both"/>
              <w:rPr>
                <w:rFonts w:ascii="Bookman Old Style" w:hAnsi="Bookman Old Style" w:cs="Times New Roman"/>
                <w:lang w:val="sv-SE"/>
              </w:rPr>
            </w:pPr>
            <w:r w:rsidRPr="008B5A4D">
              <w:rPr>
                <w:rFonts w:ascii="Bookman Old Style" w:hAnsi="Bookman Old Style" w:cs="Times New Roman"/>
                <w:lang w:val="sv-SE"/>
              </w:rPr>
              <w:t xml:space="preserve">Desa </w:t>
            </w:r>
            <w:r w:rsidR="0030344F" w:rsidRPr="008B5A4D">
              <w:rPr>
                <w:rFonts w:ascii="Bookman Old Style" w:hAnsi="Bookman Old Style" w:cs="Times New Roman"/>
                <w:lang w:val="sv-SE"/>
              </w:rPr>
              <w:t>Pakraman</w:t>
            </w:r>
            <w:r w:rsidRPr="008B5A4D">
              <w:rPr>
                <w:rFonts w:ascii="Bookman Old Style" w:hAnsi="Bookman Old Style" w:cs="Times New Roman"/>
                <w:lang w:val="sv-SE"/>
              </w:rPr>
              <w:t xml:space="preserve"> Pengotan</w:t>
            </w:r>
            <w:r w:rsidR="009F0716" w:rsidRPr="008B5A4D">
              <w:rPr>
                <w:rFonts w:ascii="Bookman Old Style" w:hAnsi="Bookman Old Style" w:cs="Times New Roman"/>
                <w:lang w:val="sv-SE"/>
              </w:rPr>
              <w:t xml:space="preserve">; dan </w:t>
            </w:r>
          </w:p>
          <w:p w:rsidR="00FC602A" w:rsidRPr="008B5A4D" w:rsidRDefault="009F0716" w:rsidP="00D73380">
            <w:pPr>
              <w:pStyle w:val="ListParagraph"/>
              <w:numPr>
                <w:ilvl w:val="0"/>
                <w:numId w:val="174"/>
              </w:numPr>
              <w:tabs>
                <w:tab w:val="clear" w:pos="1790"/>
                <w:tab w:val="left" w:pos="840"/>
                <w:tab w:val="num" w:pos="1334"/>
              </w:tabs>
              <w:autoSpaceDE w:val="0"/>
              <w:autoSpaceDN w:val="0"/>
              <w:adjustRightInd w:val="0"/>
              <w:ind w:left="1324" w:hanging="446"/>
              <w:contextualSpacing/>
              <w:jc w:val="both"/>
              <w:rPr>
                <w:rFonts w:ascii="Bookman Old Style" w:hAnsi="Bookman Old Style" w:cs="Times New Roman"/>
                <w:lang w:val="sv-SE"/>
              </w:rPr>
            </w:pPr>
            <w:r w:rsidRPr="008B5A4D">
              <w:rPr>
                <w:rFonts w:ascii="Bookman Old Style" w:hAnsi="Bookman Old Style" w:cs="Times New Roman"/>
                <w:lang w:val="sv-SE"/>
              </w:rPr>
              <w:t>Desa Pakraman Pinggan.</w:t>
            </w:r>
          </w:p>
          <w:p w:rsidR="00FC602A" w:rsidRPr="008B5A4D" w:rsidRDefault="00FC602A" w:rsidP="00D73380">
            <w:pPr>
              <w:numPr>
                <w:ilvl w:val="0"/>
                <w:numId w:val="131"/>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Kawasan Strategis Kabupaten berdasarkan kepentingan fungsi dan daya dukung lingkungan hidup, sebagaimana dimaksud </w:t>
            </w:r>
            <w:r w:rsidR="00980D94" w:rsidRPr="008B5A4D">
              <w:rPr>
                <w:rFonts w:ascii="Bookman Old Style" w:hAnsi="Bookman Old Style" w:cs="Times New Roman"/>
                <w:lang w:val="sv-SE"/>
              </w:rPr>
              <w:t xml:space="preserve">pada </w:t>
            </w:r>
            <w:r w:rsidRPr="008B5A4D">
              <w:rPr>
                <w:rFonts w:ascii="Bookman Old Style" w:hAnsi="Bookman Old Style" w:cs="Times New Roman"/>
              </w:rPr>
              <w:t xml:space="preserve">ayat (1) huruf c, </w:t>
            </w:r>
            <w:r w:rsidR="00AE7E0D" w:rsidRPr="008B5A4D">
              <w:rPr>
                <w:rFonts w:ascii="Bookman Old Style" w:hAnsi="Bookman Old Style" w:cs="Times New Roman"/>
                <w:lang w:val="sv-SE"/>
              </w:rPr>
              <w:t>meliputi</w:t>
            </w:r>
            <w:r w:rsidRPr="008B5A4D">
              <w:rPr>
                <w:rFonts w:ascii="Bookman Old Style" w:hAnsi="Bookman Old Style" w:cs="Times New Roman"/>
              </w:rPr>
              <w:t xml:space="preserve">:   </w:t>
            </w:r>
          </w:p>
          <w:p w:rsidR="00FC602A" w:rsidRPr="008B5A4D" w:rsidRDefault="00D97572" w:rsidP="00D73380">
            <w:pPr>
              <w:pStyle w:val="ListParagraph"/>
              <w:numPr>
                <w:ilvl w:val="0"/>
                <w:numId w:val="175"/>
              </w:numPr>
              <w:tabs>
                <w:tab w:val="left" w:pos="1064"/>
                <w:tab w:val="left" w:pos="1154"/>
              </w:tabs>
              <w:autoSpaceDE w:val="0"/>
              <w:autoSpaceDN w:val="0"/>
              <w:adjustRightInd w:val="0"/>
              <w:ind w:left="884" w:hanging="270"/>
              <w:contextualSpacing/>
              <w:jc w:val="both"/>
              <w:rPr>
                <w:rFonts w:ascii="Bookman Old Style" w:hAnsi="Bookman Old Style" w:cs="Times New Roman"/>
                <w:lang w:val="sv-SE"/>
              </w:rPr>
            </w:pPr>
            <w:r w:rsidRPr="008B5A4D">
              <w:rPr>
                <w:rFonts w:ascii="Bookman Old Style" w:hAnsi="Bookman Old Style" w:cs="Times New Roman"/>
                <w:lang w:val="sv-SE"/>
              </w:rPr>
              <w:t>k</w:t>
            </w:r>
            <w:r w:rsidR="00FC602A" w:rsidRPr="008B5A4D">
              <w:rPr>
                <w:rFonts w:ascii="Bookman Old Style" w:hAnsi="Bookman Old Style" w:cs="Times New Roman"/>
                <w:lang w:val="sv-SE"/>
              </w:rPr>
              <w:t>awasan sekitar Gunung Batur</w:t>
            </w:r>
            <w:r w:rsidRPr="008B5A4D">
              <w:rPr>
                <w:rFonts w:ascii="Bookman Old Style" w:hAnsi="Bookman Old Style" w:cs="Times New Roman"/>
                <w:lang w:val="sv-SE"/>
              </w:rPr>
              <w:t>;</w:t>
            </w:r>
            <w:r w:rsidR="00FC602A" w:rsidRPr="008B5A4D">
              <w:rPr>
                <w:rFonts w:ascii="Bookman Old Style" w:hAnsi="Bookman Old Style" w:cs="Times New Roman"/>
                <w:lang w:val="sv-SE"/>
              </w:rPr>
              <w:t xml:space="preserve"> </w:t>
            </w:r>
          </w:p>
          <w:p w:rsidR="00FC602A" w:rsidRPr="008B5A4D" w:rsidRDefault="00D97572" w:rsidP="00D73380">
            <w:pPr>
              <w:pStyle w:val="ListParagraph"/>
              <w:numPr>
                <w:ilvl w:val="0"/>
                <w:numId w:val="175"/>
              </w:numPr>
              <w:tabs>
                <w:tab w:val="left" w:pos="1064"/>
                <w:tab w:val="left" w:pos="1154"/>
              </w:tabs>
              <w:autoSpaceDE w:val="0"/>
              <w:autoSpaceDN w:val="0"/>
              <w:adjustRightInd w:val="0"/>
              <w:ind w:left="884" w:hanging="270"/>
              <w:contextualSpacing/>
              <w:jc w:val="both"/>
              <w:rPr>
                <w:rFonts w:ascii="Bookman Old Style" w:hAnsi="Bookman Old Style" w:cs="Times New Roman"/>
                <w:lang w:val="sv-SE"/>
              </w:rPr>
            </w:pPr>
            <w:r w:rsidRPr="008B5A4D">
              <w:rPr>
                <w:rFonts w:ascii="Bookman Old Style" w:hAnsi="Bookman Old Style" w:cs="Times New Roman"/>
                <w:lang w:val="sv-SE"/>
              </w:rPr>
              <w:t>k</w:t>
            </w:r>
            <w:r w:rsidR="00FC602A" w:rsidRPr="008B5A4D">
              <w:rPr>
                <w:rFonts w:ascii="Bookman Old Style" w:hAnsi="Bookman Old Style" w:cs="Times New Roman"/>
                <w:lang w:val="sv-SE"/>
              </w:rPr>
              <w:t>awasan sekitar Danau Batur</w:t>
            </w:r>
            <w:r w:rsidRPr="008B5A4D">
              <w:rPr>
                <w:rFonts w:ascii="Bookman Old Style" w:hAnsi="Bookman Old Style" w:cs="Times New Roman"/>
                <w:lang w:val="sv-SE"/>
              </w:rPr>
              <w:t>;</w:t>
            </w:r>
            <w:r w:rsidR="00FC602A" w:rsidRPr="008B5A4D">
              <w:rPr>
                <w:rFonts w:ascii="Bookman Old Style" w:hAnsi="Bookman Old Style" w:cs="Times New Roman"/>
                <w:lang w:val="sv-SE"/>
              </w:rPr>
              <w:t xml:space="preserve"> </w:t>
            </w:r>
          </w:p>
          <w:p w:rsidR="00FC602A" w:rsidRPr="008B5A4D" w:rsidRDefault="00D97572" w:rsidP="00D73380">
            <w:pPr>
              <w:pStyle w:val="ListParagraph"/>
              <w:numPr>
                <w:ilvl w:val="0"/>
                <w:numId w:val="175"/>
              </w:numPr>
              <w:tabs>
                <w:tab w:val="left" w:pos="1064"/>
                <w:tab w:val="left" w:pos="1154"/>
              </w:tabs>
              <w:autoSpaceDE w:val="0"/>
              <w:autoSpaceDN w:val="0"/>
              <w:adjustRightInd w:val="0"/>
              <w:ind w:left="884" w:hanging="270"/>
              <w:contextualSpacing/>
              <w:jc w:val="both"/>
              <w:rPr>
                <w:rFonts w:ascii="Bookman Old Style" w:hAnsi="Bookman Old Style" w:cs="Times New Roman"/>
                <w:lang w:val="sv-SE"/>
              </w:rPr>
            </w:pPr>
            <w:r w:rsidRPr="008B5A4D">
              <w:rPr>
                <w:rFonts w:ascii="Bookman Old Style" w:hAnsi="Bookman Old Style" w:cs="Times New Roman"/>
                <w:lang w:val="sv-SE"/>
              </w:rPr>
              <w:t>k</w:t>
            </w:r>
            <w:r w:rsidR="00FC602A" w:rsidRPr="008B5A4D">
              <w:rPr>
                <w:rFonts w:ascii="Bookman Old Style" w:hAnsi="Bookman Old Style" w:cs="Times New Roman"/>
                <w:lang w:val="sv-SE"/>
              </w:rPr>
              <w:t>awasan sekitar Dinding Kaldera Batur</w:t>
            </w:r>
            <w:r w:rsidRPr="008B5A4D">
              <w:rPr>
                <w:rFonts w:ascii="Bookman Old Style" w:hAnsi="Bookman Old Style" w:cs="Times New Roman"/>
                <w:lang w:val="sv-SE"/>
              </w:rPr>
              <w:t>;</w:t>
            </w:r>
            <w:r w:rsidR="00FC602A" w:rsidRPr="008B5A4D">
              <w:rPr>
                <w:rFonts w:ascii="Bookman Old Style" w:hAnsi="Bookman Old Style" w:cs="Times New Roman"/>
                <w:lang w:val="sv-SE"/>
              </w:rPr>
              <w:t xml:space="preserve"> </w:t>
            </w:r>
            <w:r w:rsidRPr="008B5A4D">
              <w:rPr>
                <w:rFonts w:ascii="Bookman Old Style" w:hAnsi="Bookman Old Style" w:cs="Times New Roman"/>
                <w:lang w:val="sv-SE"/>
              </w:rPr>
              <w:t>dan</w:t>
            </w:r>
          </w:p>
          <w:p w:rsidR="00FC602A" w:rsidRPr="008B5A4D" w:rsidRDefault="00D97572" w:rsidP="00D73380">
            <w:pPr>
              <w:pStyle w:val="ListParagraph"/>
              <w:numPr>
                <w:ilvl w:val="0"/>
                <w:numId w:val="175"/>
              </w:numPr>
              <w:tabs>
                <w:tab w:val="left" w:pos="1064"/>
                <w:tab w:val="left" w:pos="1154"/>
              </w:tabs>
              <w:autoSpaceDE w:val="0"/>
              <w:autoSpaceDN w:val="0"/>
              <w:adjustRightInd w:val="0"/>
              <w:ind w:left="884" w:hanging="270"/>
              <w:contextualSpacing/>
              <w:jc w:val="both"/>
              <w:rPr>
                <w:rFonts w:ascii="Bookman Old Style" w:hAnsi="Bookman Old Style" w:cs="Times New Roman"/>
                <w:lang w:val="sv-SE"/>
              </w:rPr>
            </w:pPr>
            <w:r w:rsidRPr="008B5A4D">
              <w:rPr>
                <w:rFonts w:ascii="Bookman Old Style" w:hAnsi="Bookman Old Style" w:cs="Times New Roman"/>
                <w:lang w:val="sv-SE"/>
              </w:rPr>
              <w:t>s</w:t>
            </w:r>
            <w:r w:rsidR="00FC602A" w:rsidRPr="008B5A4D">
              <w:rPr>
                <w:rFonts w:ascii="Bookman Old Style" w:hAnsi="Bookman Old Style" w:cs="Times New Roman"/>
                <w:lang w:val="sv-SE"/>
              </w:rPr>
              <w:t>ebaran Lahan Kritis di Kabupaten</w:t>
            </w:r>
            <w:r w:rsidRPr="008B5A4D">
              <w:rPr>
                <w:rFonts w:ascii="Bookman Old Style" w:hAnsi="Bookman Old Style" w:cs="Times New Roman"/>
                <w:lang w:val="sv-SE"/>
              </w:rPr>
              <w:t>.</w:t>
            </w:r>
          </w:p>
          <w:p w:rsidR="00FC602A" w:rsidRPr="008B5A4D" w:rsidRDefault="00FC602A" w:rsidP="00D73380">
            <w:pPr>
              <w:numPr>
                <w:ilvl w:val="0"/>
                <w:numId w:val="131"/>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Peta kawasan strategis </w:t>
            </w:r>
            <w:r w:rsidR="002B3710" w:rsidRPr="008B5A4D">
              <w:rPr>
                <w:rFonts w:ascii="Bookman Old Style" w:hAnsi="Bookman Old Style" w:cs="Times New Roman"/>
              </w:rPr>
              <w:t xml:space="preserve">kabupaten </w:t>
            </w:r>
            <w:r w:rsidRPr="008B5A4D">
              <w:rPr>
                <w:rFonts w:ascii="Bookman Old Style" w:hAnsi="Bookman Old Style" w:cs="Times New Roman"/>
              </w:rPr>
              <w:t>sebagaimana dimaksud pada ayat (1) tercantum dalam Lampiran X</w:t>
            </w:r>
            <w:r w:rsidR="00C528C1" w:rsidRPr="008B5A4D">
              <w:rPr>
                <w:rFonts w:ascii="Bookman Old Style" w:hAnsi="Bookman Old Style" w:cs="Times New Roman"/>
              </w:rPr>
              <w:t>V</w:t>
            </w:r>
            <w:r w:rsidR="007213AC" w:rsidRPr="008B5A4D">
              <w:rPr>
                <w:rFonts w:ascii="Bookman Old Style" w:hAnsi="Bookman Old Style" w:cs="Times New Roman"/>
                <w:lang w:val="sv-SE"/>
              </w:rPr>
              <w:t>I</w:t>
            </w:r>
            <w:r w:rsidRPr="008B5A4D">
              <w:rPr>
                <w:rFonts w:ascii="Bookman Old Style" w:hAnsi="Bookman Old Style" w:cs="Times New Roman"/>
              </w:rPr>
              <w:t xml:space="preserve"> merupakan bagian yang tidak terpisahkan dari Peraturan Daerah ini.</w:t>
            </w:r>
          </w:p>
          <w:p w:rsidR="009F0716" w:rsidRPr="008B5A4D" w:rsidRDefault="009F0716" w:rsidP="00D73380">
            <w:pPr>
              <w:ind w:right="-6"/>
              <w:jc w:val="center"/>
              <w:outlineLvl w:val="0"/>
              <w:rPr>
                <w:rFonts w:ascii="Bookman Old Style" w:hAnsi="Bookman Old Style" w:cs="Times New Roman"/>
                <w:spacing w:val="-3"/>
              </w:rPr>
            </w:pPr>
          </w:p>
          <w:p w:rsidR="00177725" w:rsidRPr="008B5A4D" w:rsidRDefault="00177725" w:rsidP="00D73380">
            <w:pPr>
              <w:ind w:right="-6"/>
              <w:jc w:val="center"/>
              <w:outlineLvl w:val="0"/>
              <w:rPr>
                <w:rFonts w:ascii="Bookman Old Style" w:hAnsi="Bookman Old Style" w:cs="Times New Roman"/>
                <w:spacing w:val="-3"/>
              </w:rPr>
            </w:pPr>
          </w:p>
          <w:p w:rsidR="007213AC" w:rsidRPr="008B5A4D" w:rsidRDefault="007213AC" w:rsidP="00D73380">
            <w:pPr>
              <w:ind w:right="-6"/>
              <w:jc w:val="center"/>
              <w:outlineLvl w:val="0"/>
              <w:rPr>
                <w:rFonts w:ascii="Bookman Old Style" w:hAnsi="Bookman Old Style" w:cs="Times New Roman"/>
                <w:spacing w:val="-3"/>
                <w:lang w:val="sv-SE"/>
              </w:rPr>
            </w:pPr>
          </w:p>
          <w:p w:rsidR="00FC602A" w:rsidRPr="008B5A4D" w:rsidRDefault="00FC602A" w:rsidP="00D73380">
            <w:pPr>
              <w:spacing w:after="120"/>
              <w:ind w:right="-6"/>
              <w:jc w:val="center"/>
              <w:outlineLvl w:val="0"/>
              <w:rPr>
                <w:rFonts w:ascii="Bookman Old Style" w:hAnsi="Bookman Old Style" w:cs="Times New Roman"/>
                <w:spacing w:val="-3"/>
              </w:rPr>
            </w:pPr>
            <w:r w:rsidRPr="008B5A4D">
              <w:rPr>
                <w:rFonts w:ascii="Bookman Old Style" w:hAnsi="Bookman Old Style" w:cs="Times New Roman"/>
                <w:spacing w:val="-3"/>
              </w:rPr>
              <w:t>BAB V</w:t>
            </w:r>
            <w:r w:rsidR="00792772" w:rsidRPr="008B5A4D">
              <w:rPr>
                <w:rFonts w:ascii="Bookman Old Style" w:hAnsi="Bookman Old Style" w:cs="Times New Roman"/>
                <w:spacing w:val="-3"/>
              </w:rPr>
              <w:t>I</w:t>
            </w:r>
          </w:p>
          <w:p w:rsidR="00FC602A" w:rsidRPr="008B5A4D" w:rsidRDefault="00FC602A" w:rsidP="00D73380">
            <w:pPr>
              <w:ind w:right="-6"/>
              <w:jc w:val="center"/>
              <w:outlineLvl w:val="0"/>
              <w:rPr>
                <w:rFonts w:ascii="Bookman Old Style" w:hAnsi="Bookman Old Style" w:cs="Times New Roman"/>
                <w:spacing w:val="-3"/>
              </w:rPr>
            </w:pPr>
            <w:r w:rsidRPr="008B5A4D">
              <w:rPr>
                <w:rFonts w:ascii="Bookman Old Style" w:hAnsi="Bookman Old Style" w:cs="Times New Roman"/>
                <w:spacing w:val="-3"/>
              </w:rPr>
              <w:t>ARAHAN PEMANFAATAN RUANG WILAYAH KABUPATEN</w:t>
            </w:r>
          </w:p>
          <w:p w:rsidR="00FC602A" w:rsidRPr="008B5A4D" w:rsidRDefault="00FC602A" w:rsidP="00D73380">
            <w:pPr>
              <w:ind w:right="-6"/>
              <w:jc w:val="center"/>
              <w:outlineLvl w:val="0"/>
              <w:rPr>
                <w:rFonts w:ascii="Bookman Old Style" w:hAnsi="Bookman Old Style" w:cs="Times New Roman"/>
                <w:spacing w:val="-3"/>
              </w:rPr>
            </w:pPr>
          </w:p>
          <w:p w:rsidR="00FC602A" w:rsidRPr="008B5A4D" w:rsidRDefault="00FC602A" w:rsidP="00D73380">
            <w:pPr>
              <w:ind w:right="-6"/>
              <w:jc w:val="center"/>
              <w:outlineLvl w:val="0"/>
              <w:rPr>
                <w:rFonts w:ascii="Bookman Old Style" w:hAnsi="Bookman Old Style" w:cs="Times New Roman"/>
                <w:spacing w:val="-3"/>
              </w:rPr>
            </w:pPr>
            <w:r w:rsidRPr="008B5A4D">
              <w:rPr>
                <w:rFonts w:ascii="Bookman Old Style" w:hAnsi="Bookman Old Style" w:cs="Times New Roman"/>
                <w:spacing w:val="-3"/>
              </w:rPr>
              <w:t xml:space="preserve">Umum </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5</w:t>
            </w:r>
            <w:r w:rsidR="00912C27" w:rsidRPr="008B5A4D">
              <w:rPr>
                <w:rFonts w:ascii="Bookman Old Style" w:hAnsi="Bookman Old Style" w:cs="Times New Roman"/>
                <w:lang w:val="en-US"/>
              </w:rPr>
              <w:t>8</w:t>
            </w:r>
          </w:p>
          <w:p w:rsidR="00FC602A" w:rsidRPr="008B5A4D" w:rsidRDefault="00FC602A" w:rsidP="00D73380">
            <w:pPr>
              <w:pStyle w:val="ListParagraph"/>
              <w:numPr>
                <w:ilvl w:val="0"/>
                <w:numId w:val="132"/>
              </w:numPr>
              <w:autoSpaceDE w:val="0"/>
              <w:autoSpaceDN w:val="0"/>
              <w:adjustRightInd w:val="0"/>
              <w:ind w:left="567" w:hanging="567"/>
              <w:jc w:val="both"/>
              <w:rPr>
                <w:rFonts w:ascii="Bookman Old Style" w:hAnsi="Bookman Old Style" w:cs="Times New Roman"/>
                <w:lang w:eastAsia="id-ID"/>
              </w:rPr>
            </w:pPr>
            <w:r w:rsidRPr="008B5A4D">
              <w:rPr>
                <w:rFonts w:ascii="Bookman Old Style" w:hAnsi="Bookman Old Style" w:cs="Times New Roman"/>
                <w:lang w:eastAsia="id-ID"/>
              </w:rPr>
              <w:t>Arahan pemanfaatan ruang wilayah kabupaten mengacu pada rencana struktur ruang dan rencana pola ruang wilayah yang telah ditetapkan.</w:t>
            </w:r>
          </w:p>
          <w:p w:rsidR="00FC602A" w:rsidRPr="008B5A4D" w:rsidRDefault="00FC602A" w:rsidP="00D73380">
            <w:pPr>
              <w:pStyle w:val="ListParagraph"/>
              <w:numPr>
                <w:ilvl w:val="0"/>
                <w:numId w:val="132"/>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t>Arahan pemanfaatan ruang wilayah kabupaten dilaksanakan melalui:</w:t>
            </w:r>
          </w:p>
          <w:p w:rsidR="00FC602A" w:rsidRPr="008B5A4D" w:rsidRDefault="00FC602A" w:rsidP="00D73380">
            <w:pPr>
              <w:pStyle w:val="ListParagraph"/>
              <w:numPr>
                <w:ilvl w:val="0"/>
                <w:numId w:val="139"/>
              </w:numPr>
              <w:tabs>
                <w:tab w:val="left" w:pos="882"/>
              </w:tabs>
              <w:autoSpaceDE w:val="0"/>
              <w:autoSpaceDN w:val="0"/>
              <w:adjustRightInd w:val="0"/>
              <w:ind w:left="882" w:hanging="315"/>
              <w:jc w:val="both"/>
              <w:rPr>
                <w:rFonts w:ascii="Bookman Old Style" w:hAnsi="Bookman Old Style" w:cs="Times New Roman"/>
                <w:lang w:eastAsia="id-ID"/>
              </w:rPr>
            </w:pPr>
            <w:r w:rsidRPr="008B5A4D">
              <w:rPr>
                <w:rFonts w:ascii="Bookman Old Style" w:hAnsi="Bookman Old Style" w:cs="Times New Roman"/>
                <w:lang w:eastAsia="id-ID"/>
              </w:rPr>
              <w:t>pengembangan indikasi program utama pemanfaatan ruang;</w:t>
            </w:r>
          </w:p>
          <w:p w:rsidR="00FC602A" w:rsidRPr="008B5A4D" w:rsidRDefault="00FC602A" w:rsidP="00D73380">
            <w:pPr>
              <w:pStyle w:val="ListParagraph"/>
              <w:numPr>
                <w:ilvl w:val="0"/>
                <w:numId w:val="139"/>
              </w:numPr>
              <w:tabs>
                <w:tab w:val="left" w:pos="882"/>
              </w:tabs>
              <w:autoSpaceDE w:val="0"/>
              <w:autoSpaceDN w:val="0"/>
              <w:adjustRightInd w:val="0"/>
              <w:ind w:left="882" w:hanging="315"/>
              <w:jc w:val="both"/>
              <w:rPr>
                <w:rFonts w:ascii="Bookman Old Style" w:hAnsi="Bookman Old Style" w:cs="Times New Roman"/>
                <w:lang w:eastAsia="id-ID"/>
              </w:rPr>
            </w:pPr>
            <w:r w:rsidRPr="008B5A4D">
              <w:rPr>
                <w:rFonts w:ascii="Bookman Old Style" w:hAnsi="Bookman Old Style" w:cs="Times New Roman"/>
                <w:lang w:eastAsia="id-ID"/>
              </w:rPr>
              <w:t>penatagunaan tanah;</w:t>
            </w:r>
          </w:p>
          <w:p w:rsidR="00FC602A" w:rsidRPr="008B5A4D" w:rsidRDefault="00FC602A" w:rsidP="00D73380">
            <w:pPr>
              <w:pStyle w:val="ListParagraph"/>
              <w:numPr>
                <w:ilvl w:val="0"/>
                <w:numId w:val="139"/>
              </w:numPr>
              <w:tabs>
                <w:tab w:val="left" w:pos="882"/>
              </w:tabs>
              <w:autoSpaceDE w:val="0"/>
              <w:autoSpaceDN w:val="0"/>
              <w:adjustRightInd w:val="0"/>
              <w:ind w:left="882" w:hanging="315"/>
              <w:jc w:val="both"/>
              <w:rPr>
                <w:rFonts w:ascii="Bookman Old Style" w:hAnsi="Bookman Old Style" w:cs="Times New Roman"/>
                <w:lang w:eastAsia="id-ID"/>
              </w:rPr>
            </w:pPr>
            <w:r w:rsidRPr="008B5A4D">
              <w:rPr>
                <w:rFonts w:ascii="Bookman Old Style" w:hAnsi="Bookman Old Style" w:cs="Times New Roman"/>
                <w:lang w:eastAsia="id-ID"/>
              </w:rPr>
              <w:t>penatagunaan air; dan</w:t>
            </w:r>
          </w:p>
          <w:p w:rsidR="00FC602A" w:rsidRPr="008B5A4D" w:rsidRDefault="00FC602A" w:rsidP="00D73380">
            <w:pPr>
              <w:pStyle w:val="ListParagraph"/>
              <w:numPr>
                <w:ilvl w:val="0"/>
                <w:numId w:val="139"/>
              </w:numPr>
              <w:tabs>
                <w:tab w:val="left" w:pos="882"/>
              </w:tabs>
              <w:autoSpaceDE w:val="0"/>
              <w:autoSpaceDN w:val="0"/>
              <w:adjustRightInd w:val="0"/>
              <w:ind w:left="882" w:hanging="315"/>
              <w:jc w:val="both"/>
              <w:rPr>
                <w:rFonts w:ascii="Bookman Old Style" w:hAnsi="Bookman Old Style" w:cs="Times New Roman"/>
                <w:lang w:eastAsia="id-ID"/>
              </w:rPr>
            </w:pPr>
            <w:r w:rsidRPr="008B5A4D">
              <w:rPr>
                <w:rFonts w:ascii="Bookman Old Style" w:hAnsi="Bookman Old Style" w:cs="Times New Roman"/>
                <w:lang w:eastAsia="id-ID"/>
              </w:rPr>
              <w:t>penatagunaan ruang udara.</w:t>
            </w:r>
          </w:p>
          <w:p w:rsidR="00FC602A" w:rsidRPr="008B5A4D" w:rsidRDefault="00FC602A" w:rsidP="00D73380">
            <w:pPr>
              <w:pStyle w:val="ListParagraph"/>
              <w:numPr>
                <w:ilvl w:val="0"/>
                <w:numId w:val="132"/>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lastRenderedPageBreak/>
              <w:t>Pengembangan penatagunaan sebagaimana dimaksud pada ayat (2) diselenggarakan melalui penyusunan dan penetapan neraca penatagunaan tanah, neraca penatagunaan sumber daya air, neraca penatagunaan ruang udara, dan neraca penatagunaan sumber daya alam lainnya.</w:t>
            </w:r>
          </w:p>
          <w:p w:rsidR="00FC602A" w:rsidRPr="008B5A4D" w:rsidRDefault="00FC602A" w:rsidP="00D73380">
            <w:pPr>
              <w:numPr>
                <w:ilvl w:val="0"/>
                <w:numId w:val="132"/>
              </w:numPr>
              <w:tabs>
                <w:tab w:val="left" w:pos="567"/>
              </w:tabs>
              <w:spacing w:before="120"/>
              <w:ind w:left="567" w:hanging="567"/>
              <w:jc w:val="both"/>
              <w:rPr>
                <w:rFonts w:ascii="Bookman Old Style" w:hAnsi="Bookman Old Style" w:cs="Times New Roman"/>
              </w:rPr>
            </w:pPr>
            <w:r w:rsidRPr="008B5A4D">
              <w:rPr>
                <w:rFonts w:ascii="Bookman Old Style" w:hAnsi="Bookman Old Style" w:cs="Times New Roman"/>
              </w:rPr>
              <w:t xml:space="preserve">Dalam penyelenggaraan penatagunaan </w:t>
            </w:r>
            <w:r w:rsidRPr="008B5A4D">
              <w:rPr>
                <w:rFonts w:ascii="Bookman Old Style" w:hAnsi="Bookman Old Style" w:cs="Times New Roman"/>
                <w:lang w:eastAsia="id-ID"/>
              </w:rPr>
              <w:t xml:space="preserve">sebagaimana dimaksud pada ayat (2), dikembangkan </w:t>
            </w:r>
            <w:r w:rsidRPr="008B5A4D">
              <w:rPr>
                <w:rFonts w:ascii="Bookman Old Style" w:hAnsi="Bookman Old Style" w:cs="Times New Roman"/>
              </w:rPr>
              <w:t xml:space="preserve">peta dasar wilayah atau kawasan yang bersumber </w:t>
            </w:r>
            <w:r w:rsidR="003D71AF" w:rsidRPr="008B5A4D">
              <w:rPr>
                <w:rFonts w:ascii="Bookman Old Style" w:hAnsi="Bookman Old Style" w:cs="Times New Roman"/>
              </w:rPr>
              <w:t xml:space="preserve">pada </w:t>
            </w:r>
            <w:r w:rsidRPr="008B5A4D">
              <w:rPr>
                <w:rFonts w:ascii="Bookman Old Style" w:hAnsi="Bookman Old Style" w:cs="Times New Roman"/>
              </w:rPr>
              <w:t xml:space="preserve">peta citra satelit </w:t>
            </w:r>
            <w:r w:rsidR="003D71AF" w:rsidRPr="008B5A4D">
              <w:rPr>
                <w:rFonts w:ascii="Bookman Old Style" w:hAnsi="Bookman Old Style" w:cs="Times New Roman"/>
              </w:rPr>
              <w:t xml:space="preserve">minimal tiga tahun terakhir </w:t>
            </w:r>
            <w:r w:rsidRPr="008B5A4D">
              <w:rPr>
                <w:rFonts w:ascii="Bookman Old Style" w:hAnsi="Bookman Old Style" w:cs="Times New Roman"/>
              </w:rPr>
              <w:t>dengan koordinat terpadu antara peta dasar kabupaten dengan peta dasar provinsi dan kabupaten yang berbatasan, yang selanjutnya dimutakhirkan setiap lima tahun oleh pemerintah kabupaten</w:t>
            </w:r>
            <w:r w:rsidR="00541C44" w:rsidRPr="008B5A4D">
              <w:rPr>
                <w:rFonts w:ascii="Bookman Old Style" w:hAnsi="Bookman Old Style" w:cs="Times New Roman"/>
              </w:rPr>
              <w:t>.</w:t>
            </w:r>
          </w:p>
          <w:p w:rsidR="00FC602A" w:rsidRPr="008B5A4D" w:rsidRDefault="00FC602A" w:rsidP="00D73380">
            <w:pPr>
              <w:pStyle w:val="ListParagraph"/>
              <w:numPr>
                <w:ilvl w:val="0"/>
                <w:numId w:val="132"/>
              </w:numPr>
              <w:autoSpaceDE w:val="0"/>
              <w:autoSpaceDN w:val="0"/>
              <w:adjustRightInd w:val="0"/>
              <w:spacing w:before="120"/>
              <w:ind w:left="567" w:hanging="567"/>
              <w:jc w:val="both"/>
              <w:rPr>
                <w:rFonts w:ascii="Bookman Old Style" w:hAnsi="Bookman Old Style" w:cs="Times New Roman"/>
                <w:lang w:eastAsia="id-ID"/>
              </w:rPr>
            </w:pPr>
            <w:r w:rsidRPr="008B5A4D">
              <w:rPr>
                <w:rFonts w:ascii="Bookman Old Style" w:hAnsi="Bookman Old Style" w:cs="Times New Roman"/>
                <w:lang w:eastAsia="id-ID"/>
              </w:rPr>
              <w:t xml:space="preserve">Bupati menetapkan pedoman penatagunaan tanah, penatagunaan air, penatagunaan ruang udara, dan penatagunaan sumber daya alam lainnya dengan Peraturan Bupati atas persetujuan DPRD. </w:t>
            </w:r>
          </w:p>
          <w:p w:rsidR="00FC602A" w:rsidRPr="008B5A4D" w:rsidRDefault="00FC602A" w:rsidP="00D73380">
            <w:pPr>
              <w:ind w:right="-6"/>
              <w:jc w:val="center"/>
              <w:outlineLvl w:val="0"/>
              <w:rPr>
                <w:rFonts w:ascii="Bookman Old Style" w:hAnsi="Bookman Old Style" w:cs="Times New Roman"/>
                <w:spacing w:val="-3"/>
              </w:rPr>
            </w:pP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912C27" w:rsidRPr="008B5A4D">
              <w:rPr>
                <w:rFonts w:ascii="Bookman Old Style" w:hAnsi="Bookman Old Style" w:cs="Times New Roman"/>
                <w:lang w:val="en-US"/>
              </w:rPr>
              <w:t>59</w:t>
            </w:r>
          </w:p>
          <w:p w:rsidR="00FC602A" w:rsidRPr="008B5A4D" w:rsidRDefault="00FC602A" w:rsidP="00D73380">
            <w:pPr>
              <w:pStyle w:val="ListParagraph"/>
              <w:numPr>
                <w:ilvl w:val="0"/>
                <w:numId w:val="140"/>
              </w:numPr>
              <w:autoSpaceDE w:val="0"/>
              <w:autoSpaceDN w:val="0"/>
              <w:adjustRightInd w:val="0"/>
              <w:ind w:left="567" w:hanging="567"/>
              <w:jc w:val="both"/>
              <w:rPr>
                <w:rFonts w:ascii="Bookman Old Style" w:hAnsi="Bookman Old Style" w:cs="Times New Roman"/>
                <w:noProof/>
              </w:rPr>
            </w:pPr>
            <w:r w:rsidRPr="008B5A4D">
              <w:rPr>
                <w:rFonts w:ascii="Bookman Old Style" w:hAnsi="Bookman Old Style" w:cs="Times New Roman"/>
                <w:lang w:eastAsia="id-ID"/>
              </w:rPr>
              <w:t xml:space="preserve">Pengembangan indikasi program utama pemanfaatan ruang sebagaimana dimaksud dalam Pasal </w:t>
            </w:r>
            <w:r w:rsidR="00F20E6A" w:rsidRPr="008B5A4D">
              <w:rPr>
                <w:rFonts w:ascii="Bookman Old Style" w:hAnsi="Bookman Old Style" w:cs="Times New Roman"/>
                <w:lang w:eastAsia="id-ID"/>
              </w:rPr>
              <w:t>5</w:t>
            </w:r>
            <w:r w:rsidR="002A4770" w:rsidRPr="008B5A4D">
              <w:rPr>
                <w:rFonts w:ascii="Bookman Old Style" w:hAnsi="Bookman Old Style" w:cs="Times New Roman"/>
                <w:lang w:val="en-US" w:eastAsia="id-ID"/>
              </w:rPr>
              <w:t>8</w:t>
            </w:r>
            <w:r w:rsidRPr="008B5A4D">
              <w:rPr>
                <w:rFonts w:ascii="Bookman Old Style" w:hAnsi="Bookman Old Style" w:cs="Times New Roman"/>
                <w:lang w:eastAsia="id-ID"/>
              </w:rPr>
              <w:t xml:space="preserve"> ayat (2) huruf a, diselenggarakan dengan pengembangan indikasi program utama jangka menengah lima tahunan </w:t>
            </w:r>
            <w:r w:rsidRPr="008B5A4D">
              <w:rPr>
                <w:rFonts w:ascii="Bookman Old Style" w:hAnsi="Bookman Old Style" w:cs="Times New Roman"/>
                <w:noProof/>
              </w:rPr>
              <w:t xml:space="preserve">yang berisi </w:t>
            </w:r>
            <w:r w:rsidRPr="008B5A4D">
              <w:rPr>
                <w:rFonts w:ascii="Bookman Old Style" w:hAnsi="Bookman Old Style" w:cs="Times New Roman"/>
              </w:rPr>
              <w:t>usulan program utama, perkiraan pendanaan beserta sumbernya, instansi pelaksana, dan waktu pelaksanaan.</w:t>
            </w:r>
          </w:p>
          <w:p w:rsidR="00FC602A" w:rsidRPr="008B5A4D" w:rsidRDefault="00FC602A" w:rsidP="00D73380">
            <w:pPr>
              <w:pStyle w:val="ListParagraph"/>
              <w:numPr>
                <w:ilvl w:val="0"/>
                <w:numId w:val="140"/>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t xml:space="preserve">Muatan indikasi program utama </w:t>
            </w:r>
            <w:r w:rsidR="00AE7E0D" w:rsidRPr="008B5A4D">
              <w:rPr>
                <w:rFonts w:ascii="Bookman Old Style" w:hAnsi="Bookman Old Style" w:cs="Times New Roman"/>
                <w:lang w:val="sv-SE" w:eastAsia="id-ID"/>
              </w:rPr>
              <w:t>meliputi</w:t>
            </w:r>
            <w:r w:rsidRPr="008B5A4D">
              <w:rPr>
                <w:rFonts w:ascii="Bookman Old Style" w:hAnsi="Bookman Old Style" w:cs="Times New Roman"/>
                <w:lang w:eastAsia="id-ID"/>
              </w:rPr>
              <w:t xml:space="preserve">: </w:t>
            </w:r>
          </w:p>
          <w:p w:rsidR="00FC602A" w:rsidRPr="008B5A4D" w:rsidRDefault="00FC602A" w:rsidP="00D73380">
            <w:pPr>
              <w:pStyle w:val="ListParagraph"/>
              <w:numPr>
                <w:ilvl w:val="0"/>
                <w:numId w:val="141"/>
              </w:numPr>
              <w:tabs>
                <w:tab w:val="num" w:pos="882"/>
              </w:tabs>
              <w:ind w:left="882" w:hanging="315"/>
              <w:jc w:val="both"/>
              <w:rPr>
                <w:rFonts w:ascii="Bookman Old Style" w:hAnsi="Bookman Old Style" w:cs="Times New Roman"/>
                <w:noProof/>
                <w:lang w:val="sv-SE"/>
              </w:rPr>
            </w:pPr>
            <w:r w:rsidRPr="008B5A4D">
              <w:rPr>
                <w:rFonts w:ascii="Bookman Old Style" w:hAnsi="Bookman Old Style" w:cs="Times New Roman"/>
                <w:noProof/>
              </w:rPr>
              <w:t>indikasi program utama perwujudan struktur ruang;</w:t>
            </w:r>
          </w:p>
          <w:p w:rsidR="00FC602A" w:rsidRPr="008B5A4D" w:rsidRDefault="00FC602A" w:rsidP="00D73380">
            <w:pPr>
              <w:pStyle w:val="ListParagraph"/>
              <w:numPr>
                <w:ilvl w:val="0"/>
                <w:numId w:val="141"/>
              </w:numPr>
              <w:tabs>
                <w:tab w:val="num" w:pos="882"/>
              </w:tabs>
              <w:ind w:left="882" w:hanging="315"/>
              <w:jc w:val="both"/>
              <w:rPr>
                <w:rFonts w:ascii="Bookman Old Style" w:hAnsi="Bookman Old Style" w:cs="Times New Roman"/>
                <w:noProof/>
                <w:lang w:val="sv-SE"/>
              </w:rPr>
            </w:pPr>
            <w:r w:rsidRPr="008B5A4D">
              <w:rPr>
                <w:rFonts w:ascii="Bookman Old Style" w:hAnsi="Bookman Old Style" w:cs="Times New Roman"/>
                <w:noProof/>
              </w:rPr>
              <w:t xml:space="preserve">indikasi program utama perwujudan pola ruang; dan </w:t>
            </w:r>
          </w:p>
          <w:p w:rsidR="00FC602A" w:rsidRPr="008B5A4D" w:rsidRDefault="00FC602A" w:rsidP="00D73380">
            <w:pPr>
              <w:pStyle w:val="ListParagraph"/>
              <w:numPr>
                <w:ilvl w:val="0"/>
                <w:numId w:val="141"/>
              </w:numPr>
              <w:tabs>
                <w:tab w:val="num" w:pos="882"/>
              </w:tabs>
              <w:ind w:left="882" w:hanging="315"/>
              <w:jc w:val="both"/>
              <w:rPr>
                <w:rFonts w:ascii="Bookman Old Style" w:hAnsi="Bookman Old Style" w:cs="Times New Roman"/>
                <w:noProof/>
                <w:lang w:val="sv-SE"/>
              </w:rPr>
            </w:pPr>
            <w:r w:rsidRPr="008B5A4D">
              <w:rPr>
                <w:rFonts w:ascii="Bookman Old Style" w:hAnsi="Bookman Old Style" w:cs="Times New Roman"/>
                <w:noProof/>
              </w:rPr>
              <w:t xml:space="preserve">indikasi program utama perwujudan kawasan strategis </w:t>
            </w:r>
            <w:r w:rsidRPr="008B5A4D">
              <w:rPr>
                <w:rFonts w:ascii="Bookman Old Style" w:hAnsi="Bookman Old Style" w:cs="Times New Roman"/>
                <w:noProof/>
                <w:lang w:val="sv-SE"/>
              </w:rPr>
              <w:t xml:space="preserve">provinsi </w:t>
            </w:r>
            <w:r w:rsidRPr="008B5A4D">
              <w:rPr>
                <w:rFonts w:ascii="Bookman Old Style" w:hAnsi="Bookman Old Style" w:cs="Times New Roman"/>
                <w:noProof/>
              </w:rPr>
              <w:t xml:space="preserve">dan </w:t>
            </w:r>
            <w:r w:rsidRPr="008B5A4D">
              <w:rPr>
                <w:rFonts w:ascii="Bookman Old Style" w:hAnsi="Bookman Old Style" w:cs="Times New Roman"/>
                <w:noProof/>
                <w:lang w:val="sv-SE"/>
              </w:rPr>
              <w:t>kabupaten</w:t>
            </w:r>
            <w:r w:rsidRPr="008B5A4D">
              <w:rPr>
                <w:rFonts w:ascii="Bookman Old Style" w:hAnsi="Bookman Old Style" w:cs="Times New Roman"/>
                <w:noProof/>
              </w:rPr>
              <w:t xml:space="preserve">. </w:t>
            </w:r>
          </w:p>
          <w:p w:rsidR="00FC602A" w:rsidRPr="008B5A4D" w:rsidRDefault="00FC602A" w:rsidP="00D73380">
            <w:pPr>
              <w:pStyle w:val="ListParagraph"/>
              <w:numPr>
                <w:ilvl w:val="0"/>
                <w:numId w:val="140"/>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t>Indikasi program utama perwujudan struktur ruang meliputi:</w:t>
            </w:r>
          </w:p>
          <w:p w:rsidR="00FC602A" w:rsidRPr="008B5A4D" w:rsidRDefault="00FC602A" w:rsidP="00D73380">
            <w:pPr>
              <w:numPr>
                <w:ilvl w:val="0"/>
                <w:numId w:val="142"/>
              </w:numPr>
              <w:tabs>
                <w:tab w:val="left" w:pos="851"/>
                <w:tab w:val="left" w:pos="1985"/>
              </w:tabs>
              <w:ind w:left="851" w:hanging="284"/>
              <w:jc w:val="both"/>
              <w:rPr>
                <w:rFonts w:ascii="Bookman Old Style" w:hAnsi="Bookman Old Style" w:cs="Times New Roman"/>
                <w:noProof/>
              </w:rPr>
            </w:pPr>
            <w:r w:rsidRPr="008B5A4D">
              <w:rPr>
                <w:rFonts w:ascii="Bookman Old Style" w:hAnsi="Bookman Old Style" w:cs="Times New Roman"/>
                <w:noProof/>
              </w:rPr>
              <w:t>perwujudan PKL, PKLp, PPK, PPL</w:t>
            </w:r>
            <w:r w:rsidR="00980D94" w:rsidRPr="008B5A4D">
              <w:rPr>
                <w:rFonts w:ascii="Bookman Old Style" w:hAnsi="Bookman Old Style" w:cs="Times New Roman"/>
                <w:noProof/>
              </w:rPr>
              <w:t xml:space="preserve">, </w:t>
            </w:r>
            <w:r w:rsidRPr="008B5A4D">
              <w:rPr>
                <w:rFonts w:ascii="Bookman Old Style" w:hAnsi="Bookman Old Style" w:cs="Times New Roman"/>
                <w:noProof/>
              </w:rPr>
              <w:t xml:space="preserve">Kawasan Agropolitan  </w:t>
            </w:r>
            <w:r w:rsidR="00980D94" w:rsidRPr="008B5A4D">
              <w:rPr>
                <w:rFonts w:ascii="Bookman Old Style" w:hAnsi="Bookman Old Style" w:cs="Times New Roman"/>
                <w:noProof/>
              </w:rPr>
              <w:t>dan Kawasan Minap</w:t>
            </w:r>
            <w:r w:rsidR="00F63044" w:rsidRPr="008B5A4D">
              <w:rPr>
                <w:rFonts w:ascii="Bookman Old Style" w:hAnsi="Bookman Old Style" w:cs="Times New Roman"/>
                <w:noProof/>
              </w:rPr>
              <w:t>o</w:t>
            </w:r>
            <w:r w:rsidR="00980D94" w:rsidRPr="008B5A4D">
              <w:rPr>
                <w:rFonts w:ascii="Bookman Old Style" w:hAnsi="Bookman Old Style" w:cs="Times New Roman"/>
                <w:noProof/>
              </w:rPr>
              <w:t xml:space="preserve">litan </w:t>
            </w:r>
            <w:r w:rsidRPr="008B5A4D">
              <w:rPr>
                <w:rFonts w:ascii="Bookman Old Style" w:hAnsi="Bookman Old Style" w:cs="Times New Roman"/>
                <w:noProof/>
              </w:rPr>
              <w:t>di wilayah kabupaten;</w:t>
            </w:r>
          </w:p>
          <w:p w:rsidR="00FC602A" w:rsidRPr="008B5A4D" w:rsidRDefault="00FC602A" w:rsidP="00D73380">
            <w:pPr>
              <w:numPr>
                <w:ilvl w:val="0"/>
                <w:numId w:val="142"/>
              </w:numPr>
              <w:tabs>
                <w:tab w:val="left" w:pos="851"/>
                <w:tab w:val="left" w:pos="1985"/>
              </w:tabs>
              <w:ind w:left="851" w:hanging="284"/>
              <w:jc w:val="both"/>
              <w:rPr>
                <w:rFonts w:ascii="Bookman Old Style" w:hAnsi="Bookman Old Style" w:cs="Times New Roman"/>
                <w:noProof/>
              </w:rPr>
            </w:pPr>
            <w:r w:rsidRPr="008B5A4D">
              <w:rPr>
                <w:rFonts w:ascii="Bookman Old Style" w:hAnsi="Bookman Old Style" w:cs="Times New Roman"/>
                <w:noProof/>
              </w:rPr>
              <w:t xml:space="preserve">perwujudan sistem prasarana wilayah dalam wilayah kabupaten, </w:t>
            </w:r>
            <w:r w:rsidR="00AE7E0D" w:rsidRPr="008B5A4D">
              <w:rPr>
                <w:rFonts w:ascii="Bookman Old Style" w:hAnsi="Bookman Old Style" w:cs="Times New Roman"/>
                <w:noProof/>
              </w:rPr>
              <w:t>terdiri atas</w:t>
            </w:r>
            <w:r w:rsidRPr="008B5A4D">
              <w:rPr>
                <w:rFonts w:ascii="Bookman Old Style" w:hAnsi="Bookman Old Style" w:cs="Times New Roman"/>
                <w:noProof/>
              </w:rPr>
              <w:t>:</w:t>
            </w:r>
          </w:p>
          <w:p w:rsidR="00FC602A" w:rsidRPr="008B5A4D" w:rsidRDefault="00FC602A" w:rsidP="00D73380">
            <w:pPr>
              <w:numPr>
                <w:ilvl w:val="0"/>
                <w:numId w:val="143"/>
              </w:numPr>
              <w:tabs>
                <w:tab w:val="left" w:pos="1276"/>
              </w:tabs>
              <w:ind w:left="1276" w:hanging="425"/>
              <w:jc w:val="both"/>
              <w:rPr>
                <w:rFonts w:ascii="Bookman Old Style" w:hAnsi="Bookman Old Style" w:cs="Times New Roman"/>
                <w:noProof/>
              </w:rPr>
            </w:pPr>
            <w:r w:rsidRPr="008B5A4D">
              <w:rPr>
                <w:rFonts w:ascii="Bookman Old Style" w:hAnsi="Bookman Old Style" w:cs="Times New Roman"/>
                <w:noProof/>
              </w:rPr>
              <w:t xml:space="preserve">perwujudan sistem prasarana transportasi darat; </w:t>
            </w:r>
          </w:p>
          <w:p w:rsidR="00FC602A" w:rsidRPr="008B5A4D" w:rsidRDefault="00FC602A" w:rsidP="00D73380">
            <w:pPr>
              <w:numPr>
                <w:ilvl w:val="0"/>
                <w:numId w:val="143"/>
              </w:numPr>
              <w:tabs>
                <w:tab w:val="left" w:pos="1276"/>
              </w:tabs>
              <w:ind w:left="1276" w:hanging="425"/>
              <w:jc w:val="both"/>
              <w:rPr>
                <w:rFonts w:ascii="Bookman Old Style" w:hAnsi="Bookman Old Style" w:cs="Times New Roman"/>
                <w:noProof/>
              </w:rPr>
            </w:pPr>
            <w:r w:rsidRPr="008B5A4D">
              <w:rPr>
                <w:rFonts w:ascii="Bookman Old Style" w:hAnsi="Bookman Old Style" w:cs="Times New Roman"/>
                <w:noProof/>
              </w:rPr>
              <w:t>perwujudan sistem prasarana energi;</w:t>
            </w:r>
          </w:p>
          <w:p w:rsidR="00FC602A" w:rsidRPr="008B5A4D" w:rsidRDefault="00FC602A" w:rsidP="00D73380">
            <w:pPr>
              <w:numPr>
                <w:ilvl w:val="0"/>
                <w:numId w:val="143"/>
              </w:numPr>
              <w:tabs>
                <w:tab w:val="left" w:pos="1276"/>
              </w:tabs>
              <w:ind w:left="1276" w:hanging="425"/>
              <w:jc w:val="both"/>
              <w:rPr>
                <w:rFonts w:ascii="Bookman Old Style" w:hAnsi="Bookman Old Style" w:cs="Times New Roman"/>
                <w:noProof/>
              </w:rPr>
            </w:pPr>
            <w:r w:rsidRPr="008B5A4D">
              <w:rPr>
                <w:rFonts w:ascii="Bookman Old Style" w:hAnsi="Bookman Old Style" w:cs="Times New Roman"/>
                <w:noProof/>
              </w:rPr>
              <w:t xml:space="preserve">perwujudan sistem prasarana telekomunikasi; </w:t>
            </w:r>
          </w:p>
          <w:p w:rsidR="00FC602A" w:rsidRPr="008B5A4D" w:rsidRDefault="00FC602A" w:rsidP="00D73380">
            <w:pPr>
              <w:numPr>
                <w:ilvl w:val="0"/>
                <w:numId w:val="143"/>
              </w:numPr>
              <w:tabs>
                <w:tab w:val="left" w:pos="1276"/>
              </w:tabs>
              <w:ind w:left="1276" w:hanging="425"/>
              <w:jc w:val="both"/>
              <w:rPr>
                <w:rFonts w:ascii="Bookman Old Style" w:hAnsi="Bookman Old Style" w:cs="Times New Roman"/>
                <w:noProof/>
              </w:rPr>
            </w:pPr>
            <w:r w:rsidRPr="008B5A4D">
              <w:rPr>
                <w:rFonts w:ascii="Bookman Old Style" w:hAnsi="Bookman Old Style" w:cs="Times New Roman"/>
                <w:noProof/>
              </w:rPr>
              <w:t>perwujudan sistem prasarana sumber daya air; dan</w:t>
            </w:r>
          </w:p>
          <w:p w:rsidR="00FC602A" w:rsidRPr="008B5A4D" w:rsidRDefault="00FC602A" w:rsidP="00D73380">
            <w:pPr>
              <w:numPr>
                <w:ilvl w:val="0"/>
                <w:numId w:val="143"/>
              </w:numPr>
              <w:tabs>
                <w:tab w:val="left" w:pos="1276"/>
              </w:tabs>
              <w:ind w:left="1276" w:hanging="425"/>
              <w:jc w:val="both"/>
              <w:rPr>
                <w:rFonts w:ascii="Bookman Old Style" w:hAnsi="Bookman Old Style" w:cs="Times New Roman"/>
                <w:noProof/>
              </w:rPr>
            </w:pPr>
            <w:r w:rsidRPr="008B5A4D">
              <w:rPr>
                <w:rFonts w:ascii="Bookman Old Style" w:hAnsi="Bookman Old Style" w:cs="Times New Roman"/>
                <w:noProof/>
              </w:rPr>
              <w:t xml:space="preserve">perwujudan sistem prasarana lingkungan. </w:t>
            </w:r>
          </w:p>
          <w:p w:rsidR="00FC602A" w:rsidRPr="008B5A4D" w:rsidRDefault="00FC602A" w:rsidP="00D73380">
            <w:pPr>
              <w:pStyle w:val="ListParagraph"/>
              <w:numPr>
                <w:ilvl w:val="0"/>
                <w:numId w:val="140"/>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t>Indikasi program utama perwujudan pola ruang meliputi:</w:t>
            </w:r>
          </w:p>
          <w:p w:rsidR="00FC602A" w:rsidRPr="008B5A4D" w:rsidRDefault="00FC602A" w:rsidP="00D73380">
            <w:pPr>
              <w:numPr>
                <w:ilvl w:val="0"/>
                <w:numId w:val="144"/>
              </w:numPr>
              <w:tabs>
                <w:tab w:val="left" w:pos="567"/>
                <w:tab w:val="left" w:pos="993"/>
              </w:tabs>
              <w:ind w:left="993" w:hanging="426"/>
              <w:jc w:val="both"/>
              <w:rPr>
                <w:rFonts w:ascii="Bookman Old Style" w:hAnsi="Bookman Old Style" w:cs="Times New Roman"/>
                <w:noProof/>
              </w:rPr>
            </w:pPr>
            <w:r w:rsidRPr="008B5A4D">
              <w:rPr>
                <w:rFonts w:ascii="Bookman Old Style" w:hAnsi="Bookman Old Style" w:cs="Times New Roman"/>
                <w:noProof/>
              </w:rPr>
              <w:t xml:space="preserve">perwujudan kawasan lindung; </w:t>
            </w:r>
          </w:p>
          <w:p w:rsidR="00FC602A" w:rsidRPr="008B5A4D" w:rsidRDefault="00FC602A" w:rsidP="00D73380">
            <w:pPr>
              <w:numPr>
                <w:ilvl w:val="0"/>
                <w:numId w:val="144"/>
              </w:numPr>
              <w:tabs>
                <w:tab w:val="left" w:pos="567"/>
                <w:tab w:val="left" w:pos="993"/>
              </w:tabs>
              <w:ind w:left="993" w:hanging="426"/>
              <w:jc w:val="both"/>
              <w:rPr>
                <w:rFonts w:ascii="Bookman Old Style" w:hAnsi="Bookman Old Style" w:cs="Times New Roman"/>
                <w:noProof/>
              </w:rPr>
            </w:pPr>
            <w:r w:rsidRPr="008B5A4D">
              <w:rPr>
                <w:rFonts w:ascii="Bookman Old Style" w:hAnsi="Bookman Old Style" w:cs="Times New Roman"/>
                <w:noProof/>
              </w:rPr>
              <w:t>perwujudan kawasan budidaya; dan</w:t>
            </w:r>
          </w:p>
          <w:p w:rsidR="00FC602A" w:rsidRPr="008B5A4D" w:rsidRDefault="00FC602A" w:rsidP="00D73380">
            <w:pPr>
              <w:numPr>
                <w:ilvl w:val="0"/>
                <w:numId w:val="144"/>
              </w:numPr>
              <w:tabs>
                <w:tab w:val="left" w:pos="567"/>
                <w:tab w:val="left" w:pos="993"/>
              </w:tabs>
              <w:ind w:left="993" w:hanging="426"/>
              <w:jc w:val="both"/>
              <w:rPr>
                <w:rFonts w:ascii="Bookman Old Style" w:hAnsi="Bookman Old Style" w:cs="Times New Roman"/>
                <w:noProof/>
              </w:rPr>
            </w:pPr>
            <w:r w:rsidRPr="008B5A4D">
              <w:rPr>
                <w:rFonts w:ascii="Bookman Old Style" w:hAnsi="Bookman Old Style" w:cs="Times New Roman"/>
                <w:noProof/>
              </w:rPr>
              <w:t xml:space="preserve">perwujudan kawasan strategis kabupaten. </w:t>
            </w:r>
          </w:p>
          <w:p w:rsidR="003B6E14" w:rsidRPr="008B5A4D" w:rsidRDefault="003B6E14" w:rsidP="00D73380">
            <w:pPr>
              <w:pStyle w:val="ListParagraph"/>
              <w:numPr>
                <w:ilvl w:val="0"/>
                <w:numId w:val="140"/>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t xml:space="preserve">Indikasi waktu pelaksanaan sebagaimana dimaksud </w:t>
            </w:r>
            <w:r w:rsidRPr="008B5A4D">
              <w:rPr>
                <w:rFonts w:ascii="Bookman Old Style" w:hAnsi="Bookman Old Style" w:cs="Times New Roman"/>
                <w:lang w:eastAsia="id-ID"/>
              </w:rPr>
              <w:lastRenderedPageBreak/>
              <w:t>pada ayat (1) terdiri dari 4 (empat) tahapan, yaitu:</w:t>
            </w:r>
          </w:p>
          <w:p w:rsidR="003B6E14" w:rsidRPr="008B5A4D" w:rsidRDefault="003B6E14" w:rsidP="00D73380">
            <w:pPr>
              <w:pStyle w:val="ListParagraph"/>
              <w:numPr>
                <w:ilvl w:val="0"/>
                <w:numId w:val="268"/>
              </w:numPr>
              <w:tabs>
                <w:tab w:val="left" w:pos="972"/>
              </w:tabs>
              <w:autoSpaceDE w:val="0"/>
              <w:autoSpaceDN w:val="0"/>
              <w:adjustRightInd w:val="0"/>
              <w:ind w:left="972" w:hanging="450"/>
              <w:contextualSpacing/>
              <w:jc w:val="both"/>
              <w:rPr>
                <w:rFonts w:ascii="Bookman Old Style" w:hAnsi="Bookman Old Style" w:cs="Tahoma"/>
                <w:lang w:val="sv-SE"/>
              </w:rPr>
            </w:pPr>
            <w:r w:rsidRPr="008B5A4D">
              <w:rPr>
                <w:rFonts w:ascii="Bookman Old Style" w:hAnsi="Bookman Old Style" w:cs="Tahoma"/>
                <w:lang w:val="sv-SE"/>
              </w:rPr>
              <w:t>tahap pertama, yaitu tahun 201</w:t>
            </w:r>
            <w:r w:rsidR="001658E3" w:rsidRPr="008B5A4D">
              <w:rPr>
                <w:rFonts w:ascii="Bookman Old Style" w:hAnsi="Bookman Old Style" w:cs="Tahoma"/>
                <w:lang w:val="sv-SE"/>
              </w:rPr>
              <w:t>3</w:t>
            </w:r>
            <w:r w:rsidRPr="008B5A4D">
              <w:rPr>
                <w:rFonts w:ascii="Bookman Old Style" w:hAnsi="Bookman Old Style" w:cs="Tahoma"/>
                <w:lang w:val="sv-SE"/>
              </w:rPr>
              <w:t>–201</w:t>
            </w:r>
            <w:r w:rsidR="001658E3" w:rsidRPr="008B5A4D">
              <w:rPr>
                <w:rFonts w:ascii="Bookman Old Style" w:hAnsi="Bookman Old Style" w:cs="Tahoma"/>
                <w:lang w:val="sv-SE"/>
              </w:rPr>
              <w:t>8</w:t>
            </w:r>
            <w:r w:rsidRPr="008B5A4D">
              <w:rPr>
                <w:rFonts w:ascii="Bookman Old Style" w:hAnsi="Bookman Old Style" w:cs="Tahoma"/>
                <w:lang w:val="sv-SE"/>
              </w:rPr>
              <w:t>, diprioritaskan pada peningkatan fungsi dan pengembangan;</w:t>
            </w:r>
          </w:p>
          <w:p w:rsidR="003B6E14" w:rsidRPr="008B5A4D" w:rsidRDefault="003B6E14" w:rsidP="00D73380">
            <w:pPr>
              <w:pStyle w:val="ListParagraph"/>
              <w:numPr>
                <w:ilvl w:val="0"/>
                <w:numId w:val="268"/>
              </w:numPr>
              <w:tabs>
                <w:tab w:val="left" w:pos="972"/>
              </w:tabs>
              <w:autoSpaceDE w:val="0"/>
              <w:autoSpaceDN w:val="0"/>
              <w:adjustRightInd w:val="0"/>
              <w:ind w:left="972" w:hanging="450"/>
              <w:contextualSpacing/>
              <w:jc w:val="both"/>
              <w:rPr>
                <w:rFonts w:ascii="Bookman Old Style" w:hAnsi="Bookman Old Style" w:cs="Tahoma"/>
                <w:lang w:val="sv-SE"/>
              </w:rPr>
            </w:pPr>
            <w:r w:rsidRPr="008B5A4D">
              <w:rPr>
                <w:rFonts w:ascii="Bookman Old Style" w:hAnsi="Bookman Old Style" w:cs="Tahoma"/>
                <w:lang w:val="sv-SE"/>
              </w:rPr>
              <w:t>tahap kedua, yaitu tahun 201</w:t>
            </w:r>
            <w:r w:rsidR="001658E3" w:rsidRPr="008B5A4D">
              <w:rPr>
                <w:rFonts w:ascii="Bookman Old Style" w:hAnsi="Bookman Old Style" w:cs="Tahoma"/>
                <w:lang w:val="sv-SE"/>
              </w:rPr>
              <w:t>9</w:t>
            </w:r>
            <w:r w:rsidRPr="008B5A4D">
              <w:rPr>
                <w:rFonts w:ascii="Bookman Old Style" w:hAnsi="Bookman Old Style" w:cs="Tahoma"/>
                <w:lang w:val="sv-SE"/>
              </w:rPr>
              <w:t>–202</w:t>
            </w:r>
            <w:r w:rsidR="001658E3" w:rsidRPr="008B5A4D">
              <w:rPr>
                <w:rFonts w:ascii="Bookman Old Style" w:hAnsi="Bookman Old Style" w:cs="Tahoma"/>
                <w:lang w:val="sv-SE"/>
              </w:rPr>
              <w:t>3</w:t>
            </w:r>
            <w:r w:rsidRPr="008B5A4D">
              <w:rPr>
                <w:rFonts w:ascii="Bookman Old Style" w:hAnsi="Bookman Old Style" w:cs="Tahoma"/>
                <w:lang w:val="sv-SE"/>
              </w:rPr>
              <w:t xml:space="preserve">, diprioritaskan pada peningkatan fungsi dan pengembangan; </w:t>
            </w:r>
          </w:p>
          <w:p w:rsidR="003B6E14" w:rsidRPr="008B5A4D" w:rsidRDefault="003B6E14" w:rsidP="00D73380">
            <w:pPr>
              <w:pStyle w:val="ListParagraph"/>
              <w:numPr>
                <w:ilvl w:val="0"/>
                <w:numId w:val="268"/>
              </w:numPr>
              <w:tabs>
                <w:tab w:val="left" w:pos="972"/>
              </w:tabs>
              <w:autoSpaceDE w:val="0"/>
              <w:autoSpaceDN w:val="0"/>
              <w:adjustRightInd w:val="0"/>
              <w:ind w:left="972" w:hanging="450"/>
              <w:contextualSpacing/>
              <w:jc w:val="both"/>
              <w:rPr>
                <w:rFonts w:ascii="Bookman Old Style" w:hAnsi="Bookman Old Style" w:cs="Tahoma"/>
                <w:lang w:val="sv-SE"/>
              </w:rPr>
            </w:pPr>
            <w:r w:rsidRPr="008B5A4D">
              <w:rPr>
                <w:rFonts w:ascii="Bookman Old Style" w:hAnsi="Bookman Old Style" w:cs="Tahoma"/>
                <w:lang w:val="sv-SE"/>
              </w:rPr>
              <w:t>tahap ketiga, yaitu tahun 202</w:t>
            </w:r>
            <w:r w:rsidR="001658E3" w:rsidRPr="008B5A4D">
              <w:rPr>
                <w:rFonts w:ascii="Bookman Old Style" w:hAnsi="Bookman Old Style" w:cs="Tahoma"/>
                <w:lang w:val="sv-SE"/>
              </w:rPr>
              <w:t>4</w:t>
            </w:r>
            <w:r w:rsidRPr="008B5A4D">
              <w:rPr>
                <w:rFonts w:ascii="Bookman Old Style" w:hAnsi="Bookman Old Style" w:cs="Tahoma"/>
                <w:lang w:val="sv-SE"/>
              </w:rPr>
              <w:t>–202</w:t>
            </w:r>
            <w:r w:rsidR="001658E3" w:rsidRPr="008B5A4D">
              <w:rPr>
                <w:rFonts w:ascii="Bookman Old Style" w:hAnsi="Bookman Old Style" w:cs="Tahoma"/>
                <w:lang w:val="sv-SE"/>
              </w:rPr>
              <w:t>8</w:t>
            </w:r>
            <w:r w:rsidRPr="008B5A4D">
              <w:rPr>
                <w:rFonts w:ascii="Bookman Old Style" w:hAnsi="Bookman Old Style" w:cs="Tahoma"/>
                <w:lang w:val="sv-SE"/>
              </w:rPr>
              <w:t>, diprioritaskan pada pengembangan dan pemantapan; dan</w:t>
            </w:r>
          </w:p>
          <w:p w:rsidR="003B6E14" w:rsidRPr="008B5A4D" w:rsidRDefault="003B6E14" w:rsidP="00D73380">
            <w:pPr>
              <w:pStyle w:val="ListParagraph"/>
              <w:numPr>
                <w:ilvl w:val="0"/>
                <w:numId w:val="268"/>
              </w:numPr>
              <w:tabs>
                <w:tab w:val="left" w:pos="972"/>
              </w:tabs>
              <w:autoSpaceDE w:val="0"/>
              <w:autoSpaceDN w:val="0"/>
              <w:adjustRightInd w:val="0"/>
              <w:ind w:left="972" w:hanging="450"/>
              <w:contextualSpacing/>
              <w:jc w:val="both"/>
              <w:rPr>
                <w:rFonts w:ascii="Bookman Old Style" w:hAnsi="Bookman Old Style" w:cs="Tahoma"/>
              </w:rPr>
            </w:pPr>
            <w:r w:rsidRPr="008B5A4D">
              <w:rPr>
                <w:rFonts w:ascii="Bookman Old Style" w:hAnsi="Bookman Old Style" w:cs="Tahoma"/>
                <w:lang w:val="fi-FI"/>
              </w:rPr>
              <w:t>tahap keempat, yaitu tahun 202</w:t>
            </w:r>
            <w:r w:rsidR="001658E3" w:rsidRPr="008B5A4D">
              <w:rPr>
                <w:rFonts w:ascii="Bookman Old Style" w:hAnsi="Bookman Old Style" w:cs="Tahoma"/>
                <w:lang w:val="fi-FI"/>
              </w:rPr>
              <w:t>9</w:t>
            </w:r>
            <w:r w:rsidRPr="008B5A4D">
              <w:rPr>
                <w:rFonts w:ascii="Bookman Old Style" w:hAnsi="Bookman Old Style" w:cs="Tahoma"/>
                <w:lang w:val="fi-FI"/>
              </w:rPr>
              <w:t>–203</w:t>
            </w:r>
            <w:r w:rsidR="001658E3" w:rsidRPr="008B5A4D">
              <w:rPr>
                <w:rFonts w:ascii="Bookman Old Style" w:hAnsi="Bookman Old Style" w:cs="Tahoma"/>
                <w:lang w:val="fi-FI"/>
              </w:rPr>
              <w:t>3</w:t>
            </w:r>
            <w:r w:rsidR="00394254" w:rsidRPr="008B5A4D">
              <w:rPr>
                <w:rFonts w:ascii="Bookman Old Style" w:hAnsi="Bookman Old Style" w:cs="Tahoma"/>
                <w:lang w:val="fi-FI"/>
              </w:rPr>
              <w:t>,</w:t>
            </w:r>
            <w:r w:rsidRPr="008B5A4D">
              <w:rPr>
                <w:rFonts w:ascii="Bookman Old Style" w:hAnsi="Bookman Old Style" w:cs="Tahoma"/>
                <w:lang w:val="fi-FI"/>
              </w:rPr>
              <w:t xml:space="preserve"> diprioritaskan pada pemantapan.</w:t>
            </w:r>
          </w:p>
          <w:p w:rsidR="00FC602A" w:rsidRPr="008B5A4D" w:rsidRDefault="00FC602A" w:rsidP="00D73380">
            <w:pPr>
              <w:pStyle w:val="ListParagraph"/>
              <w:numPr>
                <w:ilvl w:val="0"/>
                <w:numId w:val="140"/>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t xml:space="preserve">Pembiayaan program pemanfaatan ruang sebagaimana dimaksud pada ayat (1), bersumber pada: </w:t>
            </w:r>
          </w:p>
          <w:p w:rsidR="003B6E14" w:rsidRPr="008B5A4D" w:rsidRDefault="00FC602A" w:rsidP="00D73380">
            <w:pPr>
              <w:numPr>
                <w:ilvl w:val="0"/>
                <w:numId w:val="136"/>
              </w:numPr>
              <w:autoSpaceDE w:val="0"/>
              <w:autoSpaceDN w:val="0"/>
              <w:adjustRightInd w:val="0"/>
              <w:ind w:left="993" w:hanging="426"/>
              <w:jc w:val="both"/>
              <w:rPr>
                <w:rFonts w:ascii="Bookman Old Style" w:hAnsi="Bookman Old Style" w:cs="Times New Roman"/>
                <w:lang w:val="es-ES"/>
              </w:rPr>
            </w:pPr>
            <w:r w:rsidRPr="008B5A4D">
              <w:rPr>
                <w:rFonts w:ascii="Bookman Old Style" w:hAnsi="Bookman Old Style" w:cs="Times New Roman"/>
              </w:rPr>
              <w:t>A</w:t>
            </w:r>
            <w:r w:rsidRPr="008B5A4D">
              <w:rPr>
                <w:rFonts w:ascii="Bookman Old Style" w:hAnsi="Bookman Old Style" w:cs="Times New Roman"/>
                <w:lang w:val="es-ES"/>
              </w:rPr>
              <w:t xml:space="preserve">nggaran Pendapatan dan Belanja </w:t>
            </w:r>
            <w:r w:rsidRPr="008B5A4D">
              <w:rPr>
                <w:rFonts w:ascii="Bookman Old Style" w:hAnsi="Bookman Old Style" w:cs="Times New Roman"/>
              </w:rPr>
              <w:t>Nasional (APBN);</w:t>
            </w:r>
          </w:p>
          <w:p w:rsidR="00FC602A" w:rsidRPr="008B5A4D" w:rsidRDefault="00FC602A" w:rsidP="00D73380">
            <w:pPr>
              <w:numPr>
                <w:ilvl w:val="0"/>
                <w:numId w:val="136"/>
              </w:numPr>
              <w:tabs>
                <w:tab w:val="left" w:pos="972"/>
              </w:tabs>
              <w:autoSpaceDE w:val="0"/>
              <w:autoSpaceDN w:val="0"/>
              <w:adjustRightInd w:val="0"/>
              <w:ind w:left="993" w:hanging="426"/>
              <w:jc w:val="both"/>
              <w:rPr>
                <w:rFonts w:ascii="Bookman Old Style" w:hAnsi="Bookman Old Style" w:cs="Times New Roman"/>
              </w:rPr>
            </w:pPr>
            <w:r w:rsidRPr="008B5A4D">
              <w:rPr>
                <w:rFonts w:ascii="Bookman Old Style" w:hAnsi="Bookman Old Style" w:cs="Times New Roman"/>
              </w:rPr>
              <w:t>Anggaran Pendapatan dan Belanja Daerah (APBD) Provinsi;</w:t>
            </w:r>
          </w:p>
          <w:p w:rsidR="00FC602A" w:rsidRPr="008B5A4D" w:rsidRDefault="00FC602A" w:rsidP="00D73380">
            <w:pPr>
              <w:numPr>
                <w:ilvl w:val="0"/>
                <w:numId w:val="136"/>
              </w:numPr>
              <w:tabs>
                <w:tab w:val="left" w:pos="972"/>
              </w:tabs>
              <w:autoSpaceDE w:val="0"/>
              <w:autoSpaceDN w:val="0"/>
              <w:adjustRightInd w:val="0"/>
              <w:ind w:left="993" w:hanging="426"/>
              <w:jc w:val="both"/>
              <w:rPr>
                <w:rFonts w:ascii="Bookman Old Style" w:hAnsi="Bookman Old Style" w:cs="Times New Roman"/>
              </w:rPr>
            </w:pPr>
            <w:r w:rsidRPr="008B5A4D">
              <w:rPr>
                <w:rFonts w:ascii="Bookman Old Style" w:hAnsi="Bookman Old Style" w:cs="Times New Roman"/>
              </w:rPr>
              <w:t>Anggaran Pendapatan dan Belanja Daerah (APBD) Kabupaten;</w:t>
            </w:r>
          </w:p>
          <w:p w:rsidR="00FC602A" w:rsidRPr="008B5A4D" w:rsidRDefault="00FC602A" w:rsidP="00D73380">
            <w:pPr>
              <w:numPr>
                <w:ilvl w:val="0"/>
                <w:numId w:val="136"/>
              </w:numPr>
              <w:tabs>
                <w:tab w:val="left" w:pos="972"/>
              </w:tabs>
              <w:autoSpaceDE w:val="0"/>
              <w:autoSpaceDN w:val="0"/>
              <w:adjustRightInd w:val="0"/>
              <w:ind w:left="993" w:hanging="426"/>
              <w:jc w:val="both"/>
              <w:rPr>
                <w:rFonts w:ascii="Bookman Old Style" w:hAnsi="Bookman Old Style" w:cs="Times New Roman"/>
              </w:rPr>
            </w:pPr>
            <w:r w:rsidRPr="008B5A4D">
              <w:rPr>
                <w:rFonts w:ascii="Bookman Old Style" w:hAnsi="Bookman Old Style" w:cs="Times New Roman"/>
              </w:rPr>
              <w:t xml:space="preserve">investasi swasta; </w:t>
            </w:r>
          </w:p>
          <w:p w:rsidR="00FC602A" w:rsidRPr="008B5A4D" w:rsidRDefault="00FC602A" w:rsidP="00D73380">
            <w:pPr>
              <w:numPr>
                <w:ilvl w:val="0"/>
                <w:numId w:val="136"/>
              </w:numPr>
              <w:tabs>
                <w:tab w:val="left" w:pos="972"/>
              </w:tabs>
              <w:autoSpaceDE w:val="0"/>
              <w:autoSpaceDN w:val="0"/>
              <w:adjustRightInd w:val="0"/>
              <w:ind w:left="993" w:hanging="426"/>
              <w:jc w:val="both"/>
              <w:rPr>
                <w:rFonts w:ascii="Bookman Old Style" w:hAnsi="Bookman Old Style" w:cs="Times New Roman"/>
              </w:rPr>
            </w:pPr>
            <w:r w:rsidRPr="008B5A4D">
              <w:rPr>
                <w:rFonts w:ascii="Bookman Old Style" w:hAnsi="Bookman Old Style" w:cs="Times New Roman"/>
              </w:rPr>
              <w:t>lembaga donor</w:t>
            </w:r>
            <w:r w:rsidR="0000396F" w:rsidRPr="008B5A4D">
              <w:rPr>
                <w:rFonts w:ascii="Bookman Old Style" w:hAnsi="Bookman Old Style" w:cs="Times New Roman"/>
              </w:rPr>
              <w:t>;</w:t>
            </w:r>
            <w:r w:rsidRPr="008B5A4D">
              <w:rPr>
                <w:rFonts w:ascii="Bookman Old Style" w:hAnsi="Bookman Old Style" w:cs="Times New Roman"/>
              </w:rPr>
              <w:t xml:space="preserve"> dan/atau</w:t>
            </w:r>
          </w:p>
          <w:p w:rsidR="00FC602A" w:rsidRPr="008B5A4D" w:rsidRDefault="00FC602A" w:rsidP="00D73380">
            <w:pPr>
              <w:numPr>
                <w:ilvl w:val="0"/>
                <w:numId w:val="136"/>
              </w:numPr>
              <w:tabs>
                <w:tab w:val="left" w:pos="972"/>
              </w:tabs>
              <w:autoSpaceDE w:val="0"/>
              <w:autoSpaceDN w:val="0"/>
              <w:adjustRightInd w:val="0"/>
              <w:ind w:left="993" w:hanging="426"/>
              <w:jc w:val="both"/>
              <w:rPr>
                <w:rFonts w:ascii="Bookman Old Style" w:hAnsi="Bookman Old Style" w:cs="Times New Roman"/>
              </w:rPr>
            </w:pPr>
            <w:r w:rsidRPr="008B5A4D">
              <w:rPr>
                <w:rFonts w:ascii="Bookman Old Style" w:hAnsi="Bookman Old Style" w:cs="Times New Roman"/>
              </w:rPr>
              <w:t>kerja sama pembiayaan.</w:t>
            </w:r>
          </w:p>
          <w:p w:rsidR="00FC602A" w:rsidRPr="008B5A4D" w:rsidRDefault="00FC602A" w:rsidP="00D73380">
            <w:pPr>
              <w:pStyle w:val="ListParagraph"/>
              <w:numPr>
                <w:ilvl w:val="0"/>
                <w:numId w:val="140"/>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t xml:space="preserve">Instansi pelaksana program pemanfaatan ruang sebagaimana dimaksud pada ayat (1), dapat dilakukan oleh: </w:t>
            </w:r>
          </w:p>
          <w:p w:rsidR="00FC602A" w:rsidRPr="008B5A4D" w:rsidRDefault="00FC602A" w:rsidP="00D73380">
            <w:pPr>
              <w:numPr>
                <w:ilvl w:val="0"/>
                <w:numId w:val="145"/>
              </w:numPr>
              <w:tabs>
                <w:tab w:val="left" w:pos="993"/>
              </w:tabs>
              <w:autoSpaceDE w:val="0"/>
              <w:autoSpaceDN w:val="0"/>
              <w:adjustRightInd w:val="0"/>
              <w:ind w:left="993" w:hanging="426"/>
              <w:jc w:val="both"/>
              <w:rPr>
                <w:rFonts w:ascii="Bookman Old Style" w:hAnsi="Bookman Old Style" w:cs="Times New Roman"/>
              </w:rPr>
            </w:pPr>
            <w:r w:rsidRPr="008B5A4D">
              <w:rPr>
                <w:rFonts w:ascii="Bookman Old Style" w:hAnsi="Bookman Old Style" w:cs="Times New Roman"/>
              </w:rPr>
              <w:t>pemerintah;</w:t>
            </w:r>
            <w:r w:rsidRPr="008B5A4D">
              <w:rPr>
                <w:rFonts w:ascii="Bookman Old Style" w:hAnsi="Bookman Old Style" w:cs="Times New Roman"/>
                <w:lang w:val="es-ES"/>
              </w:rPr>
              <w:tab/>
            </w:r>
          </w:p>
          <w:p w:rsidR="00FC602A" w:rsidRPr="008B5A4D" w:rsidRDefault="00FC602A" w:rsidP="00D73380">
            <w:pPr>
              <w:numPr>
                <w:ilvl w:val="0"/>
                <w:numId w:val="145"/>
              </w:numPr>
              <w:tabs>
                <w:tab w:val="left" w:pos="993"/>
              </w:tabs>
              <w:autoSpaceDE w:val="0"/>
              <w:autoSpaceDN w:val="0"/>
              <w:adjustRightInd w:val="0"/>
              <w:ind w:left="993" w:hanging="426"/>
              <w:jc w:val="both"/>
              <w:rPr>
                <w:rFonts w:ascii="Bookman Old Style" w:hAnsi="Bookman Old Style" w:cs="Times New Roman"/>
                <w:lang w:val="es-ES"/>
              </w:rPr>
            </w:pPr>
            <w:r w:rsidRPr="008B5A4D">
              <w:rPr>
                <w:rFonts w:ascii="Bookman Old Style" w:hAnsi="Bookman Old Style" w:cs="Times New Roman"/>
              </w:rPr>
              <w:t>pemerintah provinsi</w:t>
            </w:r>
            <w:r w:rsidRPr="008B5A4D">
              <w:rPr>
                <w:rFonts w:ascii="Bookman Old Style" w:hAnsi="Bookman Old Style" w:cs="Times New Roman"/>
                <w:lang w:val="es-ES"/>
              </w:rPr>
              <w:t>;</w:t>
            </w:r>
          </w:p>
          <w:p w:rsidR="00FC602A" w:rsidRPr="008B5A4D" w:rsidRDefault="00FC602A" w:rsidP="00D73380">
            <w:pPr>
              <w:numPr>
                <w:ilvl w:val="0"/>
                <w:numId w:val="145"/>
              </w:numPr>
              <w:tabs>
                <w:tab w:val="left" w:pos="993"/>
              </w:tabs>
              <w:autoSpaceDE w:val="0"/>
              <w:autoSpaceDN w:val="0"/>
              <w:adjustRightInd w:val="0"/>
              <w:ind w:left="993" w:hanging="426"/>
              <w:jc w:val="both"/>
              <w:rPr>
                <w:rFonts w:ascii="Bookman Old Style" w:hAnsi="Bookman Old Style" w:cs="Times New Roman"/>
                <w:lang w:val="es-ES"/>
              </w:rPr>
            </w:pPr>
            <w:r w:rsidRPr="008B5A4D">
              <w:rPr>
                <w:rFonts w:ascii="Bookman Old Style" w:hAnsi="Bookman Old Style" w:cs="Times New Roman"/>
              </w:rPr>
              <w:t xml:space="preserve">pemerintah kabupaten; </w:t>
            </w:r>
          </w:p>
          <w:p w:rsidR="00FC602A" w:rsidRPr="008B5A4D" w:rsidRDefault="00FC602A" w:rsidP="00D73380">
            <w:pPr>
              <w:numPr>
                <w:ilvl w:val="0"/>
                <w:numId w:val="145"/>
              </w:numPr>
              <w:tabs>
                <w:tab w:val="left" w:pos="993"/>
              </w:tabs>
              <w:autoSpaceDE w:val="0"/>
              <w:autoSpaceDN w:val="0"/>
              <w:adjustRightInd w:val="0"/>
              <w:ind w:left="993" w:hanging="426"/>
              <w:jc w:val="both"/>
              <w:rPr>
                <w:rFonts w:ascii="Bookman Old Style" w:hAnsi="Bookman Old Style" w:cs="Times New Roman"/>
                <w:lang w:val="es-ES"/>
              </w:rPr>
            </w:pPr>
            <w:r w:rsidRPr="008B5A4D">
              <w:rPr>
                <w:rFonts w:ascii="Bookman Old Style" w:hAnsi="Bookman Old Style" w:cs="Times New Roman"/>
              </w:rPr>
              <w:t>dunia usaha;</w:t>
            </w:r>
          </w:p>
          <w:p w:rsidR="00FC602A" w:rsidRPr="008B5A4D" w:rsidRDefault="001658E3" w:rsidP="00D73380">
            <w:pPr>
              <w:numPr>
                <w:ilvl w:val="0"/>
                <w:numId w:val="145"/>
              </w:numPr>
              <w:tabs>
                <w:tab w:val="left" w:pos="993"/>
              </w:tabs>
              <w:autoSpaceDE w:val="0"/>
              <w:autoSpaceDN w:val="0"/>
              <w:adjustRightInd w:val="0"/>
              <w:ind w:left="993" w:hanging="426"/>
              <w:jc w:val="both"/>
              <w:rPr>
                <w:rFonts w:ascii="Bookman Old Style" w:hAnsi="Bookman Old Style" w:cs="Times New Roman"/>
                <w:lang w:val="es-ES"/>
              </w:rPr>
            </w:pPr>
            <w:r w:rsidRPr="008B5A4D">
              <w:rPr>
                <w:rFonts w:ascii="Bookman Old Style" w:hAnsi="Bookman Old Style" w:cs="Times New Roman"/>
                <w:lang w:val="en-US"/>
              </w:rPr>
              <w:t>K</w:t>
            </w:r>
            <w:r w:rsidR="00FC602A" w:rsidRPr="008B5A4D">
              <w:rPr>
                <w:rFonts w:ascii="Bookman Old Style" w:hAnsi="Bookman Old Style" w:cs="Times New Roman"/>
              </w:rPr>
              <w:t>erjasama Pemerintah dan Swasta (KPS); dan</w:t>
            </w:r>
          </w:p>
          <w:p w:rsidR="00FC602A" w:rsidRPr="008B5A4D" w:rsidRDefault="00FC602A" w:rsidP="00D73380">
            <w:pPr>
              <w:numPr>
                <w:ilvl w:val="0"/>
                <w:numId w:val="145"/>
              </w:numPr>
              <w:tabs>
                <w:tab w:val="left" w:pos="993"/>
              </w:tabs>
              <w:autoSpaceDE w:val="0"/>
              <w:autoSpaceDN w:val="0"/>
              <w:adjustRightInd w:val="0"/>
              <w:ind w:left="993" w:hanging="426"/>
              <w:jc w:val="both"/>
              <w:rPr>
                <w:rFonts w:ascii="Bookman Old Style" w:hAnsi="Bookman Old Style" w:cs="Times New Roman"/>
                <w:lang w:val="es-ES"/>
              </w:rPr>
            </w:pPr>
            <w:r w:rsidRPr="008B5A4D">
              <w:rPr>
                <w:rFonts w:ascii="Bookman Old Style" w:hAnsi="Bookman Old Style" w:cs="Times New Roman"/>
              </w:rPr>
              <w:t>masyarakat.</w:t>
            </w:r>
          </w:p>
          <w:p w:rsidR="00FC602A" w:rsidRPr="008B5A4D" w:rsidRDefault="00FC602A" w:rsidP="00D73380">
            <w:pPr>
              <w:pStyle w:val="ListParagraph"/>
              <w:numPr>
                <w:ilvl w:val="0"/>
                <w:numId w:val="140"/>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t>Kerja sama pembiayaan dan pelaksanaan pemanfaatan ruang sebagaimana dimaksud pada ayat (</w:t>
            </w:r>
            <w:r w:rsidR="00B41ED7" w:rsidRPr="008B5A4D">
              <w:rPr>
                <w:rFonts w:ascii="Bookman Old Style" w:hAnsi="Bookman Old Style" w:cs="Times New Roman"/>
                <w:lang w:eastAsia="id-ID"/>
              </w:rPr>
              <w:t>6</w:t>
            </w:r>
            <w:r w:rsidRPr="008B5A4D">
              <w:rPr>
                <w:rFonts w:ascii="Bookman Old Style" w:hAnsi="Bookman Old Style" w:cs="Times New Roman"/>
                <w:lang w:eastAsia="id-ID"/>
              </w:rPr>
              <w:t>) huruf d dan ayat (</w:t>
            </w:r>
            <w:r w:rsidR="00B41ED7" w:rsidRPr="008B5A4D">
              <w:rPr>
                <w:rFonts w:ascii="Bookman Old Style" w:hAnsi="Bookman Old Style" w:cs="Times New Roman"/>
                <w:lang w:eastAsia="id-ID"/>
              </w:rPr>
              <w:t>7</w:t>
            </w:r>
            <w:r w:rsidRPr="008B5A4D">
              <w:rPr>
                <w:rFonts w:ascii="Bookman Old Style" w:hAnsi="Bookman Old Style" w:cs="Times New Roman"/>
                <w:lang w:eastAsia="id-ID"/>
              </w:rPr>
              <w:t>) huruf e, dilaksanakan sesuai peraturan perundang-undangan.</w:t>
            </w:r>
          </w:p>
          <w:p w:rsidR="00FC602A" w:rsidRPr="008B5A4D" w:rsidRDefault="00FC602A" w:rsidP="00D73380">
            <w:pPr>
              <w:pStyle w:val="ListParagraph"/>
              <w:numPr>
                <w:ilvl w:val="0"/>
                <w:numId w:val="140"/>
              </w:numPr>
              <w:autoSpaceDE w:val="0"/>
              <w:autoSpaceDN w:val="0"/>
              <w:adjustRightInd w:val="0"/>
              <w:spacing w:before="120"/>
              <w:ind w:left="562" w:hanging="562"/>
              <w:jc w:val="both"/>
              <w:rPr>
                <w:rFonts w:ascii="Bookman Old Style" w:hAnsi="Bookman Old Style" w:cs="Times New Roman"/>
                <w:lang w:eastAsia="id-ID"/>
              </w:rPr>
            </w:pPr>
            <w:r w:rsidRPr="008B5A4D">
              <w:rPr>
                <w:rFonts w:ascii="Bookman Old Style" w:hAnsi="Bookman Old Style" w:cs="Times New Roman"/>
                <w:lang w:eastAsia="id-ID"/>
              </w:rPr>
              <w:t xml:space="preserve">Indikasi program utama jangka menengah lima tahunan sebagaimana dimaksud pada ayat (1), tercantum dalam Lampiran </w:t>
            </w:r>
            <w:r w:rsidR="00E742A5" w:rsidRPr="008B5A4D">
              <w:rPr>
                <w:rFonts w:ascii="Bookman Old Style" w:hAnsi="Bookman Old Style" w:cs="Times New Roman"/>
                <w:lang w:eastAsia="id-ID"/>
              </w:rPr>
              <w:t>XV</w:t>
            </w:r>
            <w:r w:rsidR="007213AC" w:rsidRPr="008B5A4D">
              <w:rPr>
                <w:rFonts w:ascii="Bookman Old Style" w:hAnsi="Bookman Old Style" w:cs="Times New Roman"/>
                <w:lang w:eastAsia="id-ID"/>
              </w:rPr>
              <w:t>I</w:t>
            </w:r>
            <w:r w:rsidR="00E742A5" w:rsidRPr="008B5A4D">
              <w:rPr>
                <w:rFonts w:ascii="Bookman Old Style" w:hAnsi="Bookman Old Style" w:cs="Times New Roman"/>
                <w:lang w:eastAsia="id-ID"/>
              </w:rPr>
              <w:t xml:space="preserve">I </w:t>
            </w:r>
            <w:r w:rsidRPr="008B5A4D">
              <w:rPr>
                <w:rFonts w:ascii="Bookman Old Style" w:hAnsi="Bookman Old Style" w:cs="Times New Roman"/>
                <w:lang w:eastAsia="id-ID"/>
              </w:rPr>
              <w:t>dan merupakan bagian tidak terpisahkan dari Peraturan Daerah ini.</w:t>
            </w:r>
          </w:p>
          <w:p w:rsidR="001658E3" w:rsidRPr="008B5A4D" w:rsidRDefault="001658E3" w:rsidP="00D73380">
            <w:pPr>
              <w:tabs>
                <w:tab w:val="left" w:pos="0"/>
              </w:tabs>
              <w:spacing w:before="120" w:after="120"/>
              <w:jc w:val="center"/>
              <w:rPr>
                <w:rFonts w:ascii="Bookman Old Style" w:hAnsi="Bookman Old Style" w:cs="Times New Roman"/>
                <w:lang w:val="en-US"/>
              </w:rPr>
            </w:pP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4D26CA" w:rsidRPr="008B5A4D">
              <w:rPr>
                <w:rFonts w:ascii="Bookman Old Style" w:hAnsi="Bookman Old Style" w:cs="Times New Roman"/>
                <w:lang w:val="en-US"/>
              </w:rPr>
              <w:t>6</w:t>
            </w:r>
            <w:r w:rsidR="00912C27" w:rsidRPr="008B5A4D">
              <w:rPr>
                <w:rFonts w:ascii="Bookman Old Style" w:hAnsi="Bookman Old Style" w:cs="Times New Roman"/>
                <w:lang w:val="en-US"/>
              </w:rPr>
              <w:t>0</w:t>
            </w:r>
          </w:p>
          <w:p w:rsidR="00FC602A" w:rsidRPr="008B5A4D" w:rsidRDefault="00FC602A" w:rsidP="00D73380">
            <w:pPr>
              <w:numPr>
                <w:ilvl w:val="0"/>
                <w:numId w:val="146"/>
              </w:numPr>
              <w:ind w:left="567" w:hanging="567"/>
              <w:jc w:val="both"/>
              <w:rPr>
                <w:rFonts w:ascii="Bookman Old Style" w:hAnsi="Bookman Old Style" w:cs="Times New Roman"/>
              </w:rPr>
            </w:pPr>
            <w:r w:rsidRPr="008B5A4D">
              <w:rPr>
                <w:rFonts w:ascii="Bookman Old Style" w:hAnsi="Bookman Old Style" w:cs="Times New Roman"/>
              </w:rPr>
              <w:t xml:space="preserve">Penatagunaan tanah sebagaimana dimaksud dalam Pasal </w:t>
            </w:r>
            <w:r w:rsidR="002551E2" w:rsidRPr="008B5A4D">
              <w:rPr>
                <w:rFonts w:ascii="Bookman Old Style" w:hAnsi="Bookman Old Style" w:cs="Times New Roman"/>
              </w:rPr>
              <w:t>5</w:t>
            </w:r>
            <w:r w:rsidR="002A4770" w:rsidRPr="008B5A4D">
              <w:rPr>
                <w:rFonts w:ascii="Bookman Old Style" w:hAnsi="Bookman Old Style" w:cs="Times New Roman"/>
                <w:lang w:val="en-US"/>
              </w:rPr>
              <w:t>8</w:t>
            </w:r>
            <w:r w:rsidRPr="008B5A4D">
              <w:rPr>
                <w:rFonts w:ascii="Bookman Old Style" w:hAnsi="Bookman Old Style" w:cs="Times New Roman"/>
              </w:rPr>
              <w:t xml:space="preserve"> ayat (2) huruf </w:t>
            </w:r>
            <w:r w:rsidR="00F20E6A" w:rsidRPr="008B5A4D">
              <w:rPr>
                <w:rFonts w:ascii="Bookman Old Style" w:hAnsi="Bookman Old Style" w:cs="Times New Roman"/>
              </w:rPr>
              <w:t>b</w:t>
            </w:r>
            <w:r w:rsidRPr="008B5A4D">
              <w:rPr>
                <w:rFonts w:ascii="Bookman Old Style" w:hAnsi="Bookman Old Style" w:cs="Times New Roman"/>
              </w:rPr>
              <w:t>, me</w:t>
            </w:r>
            <w:r w:rsidR="00867474" w:rsidRPr="008B5A4D">
              <w:rPr>
                <w:rFonts w:ascii="Bookman Old Style" w:hAnsi="Bookman Old Style" w:cs="Times New Roman"/>
                <w:lang w:val="en-US"/>
              </w:rPr>
              <w:t>liputi</w:t>
            </w:r>
            <w:r w:rsidRPr="008B5A4D">
              <w:rPr>
                <w:rFonts w:ascii="Bookman Old Style" w:hAnsi="Bookman Old Style" w:cs="Times New Roman"/>
              </w:rPr>
              <w:t>:</w:t>
            </w:r>
          </w:p>
          <w:p w:rsidR="00FC602A" w:rsidRPr="008B5A4D" w:rsidRDefault="00FC602A" w:rsidP="00D73380">
            <w:pPr>
              <w:numPr>
                <w:ilvl w:val="4"/>
                <w:numId w:val="133"/>
              </w:numPr>
              <w:tabs>
                <w:tab w:val="clear" w:pos="4860"/>
                <w:tab w:val="num" w:pos="993"/>
              </w:tabs>
              <w:ind w:left="993" w:hanging="426"/>
              <w:jc w:val="both"/>
              <w:rPr>
                <w:rFonts w:ascii="Bookman Old Style" w:hAnsi="Bookman Old Style" w:cs="Times New Roman"/>
                <w:lang w:val="sv-SE"/>
              </w:rPr>
            </w:pPr>
            <w:r w:rsidRPr="008B5A4D">
              <w:rPr>
                <w:rFonts w:ascii="Bookman Old Style" w:hAnsi="Bookman Old Style" w:cs="Times New Roman"/>
                <w:lang w:val="sv-SE"/>
              </w:rPr>
              <w:t>penguasaan;</w:t>
            </w:r>
          </w:p>
          <w:p w:rsidR="00FC602A" w:rsidRPr="008B5A4D" w:rsidRDefault="00FC602A" w:rsidP="00D73380">
            <w:pPr>
              <w:numPr>
                <w:ilvl w:val="4"/>
                <w:numId w:val="133"/>
              </w:numPr>
              <w:tabs>
                <w:tab w:val="clear" w:pos="4860"/>
                <w:tab w:val="num" w:pos="993"/>
              </w:tabs>
              <w:ind w:left="993" w:hanging="426"/>
              <w:jc w:val="both"/>
              <w:rPr>
                <w:rFonts w:ascii="Bookman Old Style" w:hAnsi="Bookman Old Style" w:cs="Times New Roman"/>
                <w:lang w:val="sv-SE"/>
              </w:rPr>
            </w:pPr>
            <w:r w:rsidRPr="008B5A4D">
              <w:rPr>
                <w:rFonts w:ascii="Bookman Old Style" w:hAnsi="Bookman Old Style" w:cs="Times New Roman"/>
                <w:lang w:val="sv-SE"/>
              </w:rPr>
              <w:t>penggunaan; dan</w:t>
            </w:r>
          </w:p>
          <w:p w:rsidR="00FC602A" w:rsidRPr="008B5A4D" w:rsidRDefault="00FC602A" w:rsidP="00D73380">
            <w:pPr>
              <w:numPr>
                <w:ilvl w:val="4"/>
                <w:numId w:val="133"/>
              </w:numPr>
              <w:tabs>
                <w:tab w:val="clear" w:pos="4860"/>
                <w:tab w:val="num" w:pos="993"/>
              </w:tabs>
              <w:ind w:left="993" w:hanging="426"/>
              <w:jc w:val="both"/>
              <w:rPr>
                <w:rFonts w:ascii="Bookman Old Style" w:hAnsi="Bookman Old Style" w:cs="Times New Roman"/>
                <w:lang w:val="sv-SE"/>
              </w:rPr>
            </w:pPr>
            <w:r w:rsidRPr="008B5A4D">
              <w:rPr>
                <w:rFonts w:ascii="Bookman Old Style" w:hAnsi="Bookman Old Style" w:cs="Times New Roman"/>
                <w:lang w:val="sv-SE"/>
              </w:rPr>
              <w:t>pemanfaatan tanah.</w:t>
            </w:r>
          </w:p>
          <w:p w:rsidR="00FC602A" w:rsidRPr="008B5A4D" w:rsidRDefault="00FC602A" w:rsidP="00D73380">
            <w:pPr>
              <w:numPr>
                <w:ilvl w:val="0"/>
                <w:numId w:val="146"/>
              </w:numPr>
              <w:spacing w:before="120" w:after="120"/>
              <w:ind w:left="562" w:hanging="562"/>
              <w:jc w:val="both"/>
              <w:rPr>
                <w:rFonts w:ascii="Bookman Old Style" w:hAnsi="Bookman Old Style" w:cs="Times New Roman"/>
              </w:rPr>
            </w:pPr>
            <w:r w:rsidRPr="008B5A4D">
              <w:rPr>
                <w:rFonts w:ascii="Bookman Old Style" w:hAnsi="Bookman Old Style" w:cs="Times New Roman"/>
              </w:rPr>
              <w:t>Penatagunaan tanah pada ruang yang direncanakan untuk pembangunan prasarana dan sarana untuk kepentingan umum memberikan hak prioritas pertama bagi pemerintah daerah untuk menerima pengalihan hak atas tanah dari pemegang hak atas tanah.</w:t>
            </w:r>
          </w:p>
          <w:p w:rsidR="00FC602A" w:rsidRPr="008B5A4D" w:rsidRDefault="00FC602A" w:rsidP="00D73380">
            <w:pPr>
              <w:numPr>
                <w:ilvl w:val="0"/>
                <w:numId w:val="146"/>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Dalam pemanfaatan ruang pada kawasan yang berfungsi lindung, diberikan prioritas pertama bagi pemerintah </w:t>
            </w:r>
            <w:r w:rsidRPr="008B5A4D">
              <w:rPr>
                <w:rFonts w:ascii="Bookman Old Style" w:hAnsi="Bookman Old Style" w:cs="Times New Roman"/>
              </w:rPr>
              <w:lastRenderedPageBreak/>
              <w:t xml:space="preserve">daerah untuk menerima pengalihan hak atas tanah dari pemegang hak atas tanah jika yang bersangkutan akan melepaskan haknya. </w:t>
            </w:r>
          </w:p>
          <w:p w:rsidR="00FC602A" w:rsidRPr="008B5A4D" w:rsidRDefault="00FC602A" w:rsidP="00D73380">
            <w:pPr>
              <w:numPr>
                <w:ilvl w:val="0"/>
                <w:numId w:val="146"/>
              </w:numPr>
              <w:spacing w:before="120"/>
              <w:ind w:left="562" w:hanging="562"/>
              <w:jc w:val="both"/>
              <w:rPr>
                <w:rFonts w:ascii="Bookman Old Style" w:hAnsi="Bookman Old Style" w:cs="Times New Roman"/>
              </w:rPr>
            </w:pPr>
            <w:r w:rsidRPr="008B5A4D">
              <w:rPr>
                <w:rFonts w:ascii="Bookman Old Style" w:hAnsi="Bookman Old Style" w:cs="Times New Roman"/>
              </w:rPr>
              <w:t>Penguasaan tanah sebagaimana dimaksud pada ayat (1) huruf a, yang berasal dari tanah timbul atau reklamasi di wilayah perairan danau dan bekas sungai dikuasai oleh Negara.</w:t>
            </w:r>
          </w:p>
          <w:p w:rsidR="00FC602A" w:rsidRPr="008B5A4D" w:rsidRDefault="00FC602A" w:rsidP="00D73380">
            <w:pPr>
              <w:autoSpaceDE w:val="0"/>
              <w:autoSpaceDN w:val="0"/>
              <w:adjustRightInd w:val="0"/>
              <w:ind w:right="-4"/>
              <w:jc w:val="center"/>
              <w:rPr>
                <w:rFonts w:ascii="Bookman Old Style" w:hAnsi="Bookman Old Style" w:cs="Times New Roman"/>
              </w:rPr>
            </w:pPr>
          </w:p>
          <w:p w:rsidR="00FC602A" w:rsidRPr="008B5A4D" w:rsidRDefault="00E819C6" w:rsidP="00D73380">
            <w:pPr>
              <w:tabs>
                <w:tab w:val="left" w:pos="0"/>
              </w:tabs>
              <w:spacing w:before="120" w:after="120"/>
              <w:jc w:val="center"/>
              <w:rPr>
                <w:rFonts w:ascii="Bookman Old Style" w:hAnsi="Bookman Old Style" w:cs="Times New Roman"/>
                <w:spacing w:val="-3"/>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4D26CA" w:rsidRPr="008B5A4D">
              <w:rPr>
                <w:rFonts w:ascii="Bookman Old Style" w:hAnsi="Bookman Old Style" w:cs="Times New Roman"/>
                <w:lang w:val="en-US"/>
              </w:rPr>
              <w:t>6</w:t>
            </w:r>
            <w:r w:rsidR="00912C27" w:rsidRPr="008B5A4D">
              <w:rPr>
                <w:rFonts w:ascii="Bookman Old Style" w:hAnsi="Bookman Old Style" w:cs="Times New Roman"/>
                <w:lang w:val="en-US"/>
              </w:rPr>
              <w:t>1</w:t>
            </w:r>
            <w:r w:rsidR="00FC602A" w:rsidRPr="008B5A4D">
              <w:rPr>
                <w:rFonts w:ascii="Bookman Old Style" w:hAnsi="Bookman Old Style" w:cs="Times New Roman"/>
                <w:spacing w:val="-3"/>
              </w:rPr>
              <w:t xml:space="preserve"> </w:t>
            </w:r>
          </w:p>
          <w:p w:rsidR="00FC602A" w:rsidRPr="008B5A4D" w:rsidRDefault="00FC602A" w:rsidP="00D73380">
            <w:pPr>
              <w:numPr>
                <w:ilvl w:val="0"/>
                <w:numId w:val="147"/>
              </w:numPr>
              <w:ind w:left="567" w:hanging="567"/>
              <w:jc w:val="both"/>
              <w:rPr>
                <w:rFonts w:ascii="Bookman Old Style" w:hAnsi="Bookman Old Style" w:cs="Times New Roman"/>
              </w:rPr>
            </w:pPr>
            <w:r w:rsidRPr="008B5A4D">
              <w:rPr>
                <w:rFonts w:ascii="Bookman Old Style" w:hAnsi="Bookman Old Style" w:cs="Times New Roman"/>
              </w:rPr>
              <w:t xml:space="preserve">Penatagunaan air sebagaimana dimaksud dalam Pasal </w:t>
            </w:r>
            <w:r w:rsidR="00F20E6A" w:rsidRPr="008B5A4D">
              <w:rPr>
                <w:rFonts w:ascii="Bookman Old Style" w:hAnsi="Bookman Old Style" w:cs="Times New Roman"/>
              </w:rPr>
              <w:t>5</w:t>
            </w:r>
            <w:r w:rsidR="002A4770" w:rsidRPr="008B5A4D">
              <w:rPr>
                <w:rFonts w:ascii="Bookman Old Style" w:hAnsi="Bookman Old Style" w:cs="Times New Roman"/>
                <w:lang w:val="en-US"/>
              </w:rPr>
              <w:t>8</w:t>
            </w:r>
            <w:r w:rsidRPr="008B5A4D">
              <w:rPr>
                <w:rFonts w:ascii="Bookman Old Style" w:hAnsi="Bookman Old Style" w:cs="Times New Roman"/>
              </w:rPr>
              <w:t xml:space="preserve"> ayat (2) huruf c, </w:t>
            </w:r>
            <w:r w:rsidR="00867474" w:rsidRPr="008B5A4D">
              <w:rPr>
                <w:rFonts w:ascii="Bookman Old Style" w:hAnsi="Bookman Old Style" w:cs="Times New Roman"/>
              </w:rPr>
              <w:t>meliputi</w:t>
            </w:r>
            <w:r w:rsidRPr="008B5A4D">
              <w:rPr>
                <w:rFonts w:ascii="Bookman Old Style" w:hAnsi="Bookman Old Style" w:cs="Times New Roman"/>
              </w:rPr>
              <w:t xml:space="preserve">: </w:t>
            </w:r>
          </w:p>
          <w:p w:rsidR="00FC602A" w:rsidRPr="008B5A4D" w:rsidRDefault="00FC602A" w:rsidP="00D73380">
            <w:pPr>
              <w:tabs>
                <w:tab w:val="left" w:pos="993"/>
                <w:tab w:val="left" w:pos="2520"/>
              </w:tabs>
              <w:ind w:left="993" w:hanging="426"/>
              <w:jc w:val="both"/>
              <w:rPr>
                <w:rFonts w:ascii="Bookman Old Style" w:hAnsi="Bookman Old Style" w:cs="Times New Roman"/>
                <w:lang w:val="fi-FI"/>
              </w:rPr>
            </w:pPr>
            <w:r w:rsidRPr="008B5A4D">
              <w:rPr>
                <w:rFonts w:ascii="Bookman Old Style" w:hAnsi="Bookman Old Style" w:cs="Times New Roman"/>
                <w:lang w:val="fi-FI"/>
              </w:rPr>
              <w:t>a.</w:t>
            </w:r>
            <w:r w:rsidRPr="008B5A4D">
              <w:rPr>
                <w:rFonts w:ascii="Bookman Old Style" w:hAnsi="Bookman Old Style" w:cs="Times New Roman"/>
                <w:lang w:val="fi-FI"/>
              </w:rPr>
              <w:tab/>
              <w:t xml:space="preserve">penatagunaan perairan danau; dan </w:t>
            </w:r>
          </w:p>
          <w:p w:rsidR="00FC602A" w:rsidRPr="008B5A4D" w:rsidRDefault="00FC602A" w:rsidP="00D73380">
            <w:pPr>
              <w:tabs>
                <w:tab w:val="left" w:pos="993"/>
                <w:tab w:val="left" w:pos="2520"/>
              </w:tabs>
              <w:ind w:left="993" w:hanging="426"/>
              <w:jc w:val="both"/>
              <w:rPr>
                <w:rFonts w:ascii="Bookman Old Style" w:hAnsi="Bookman Old Style" w:cs="Times New Roman"/>
                <w:lang w:val="fi-FI"/>
              </w:rPr>
            </w:pPr>
            <w:r w:rsidRPr="008B5A4D">
              <w:rPr>
                <w:rFonts w:ascii="Bookman Old Style" w:hAnsi="Bookman Old Style" w:cs="Times New Roman"/>
                <w:lang w:val="fi-FI"/>
              </w:rPr>
              <w:t>b.</w:t>
            </w:r>
            <w:r w:rsidRPr="008B5A4D">
              <w:rPr>
                <w:rFonts w:ascii="Bookman Old Style" w:hAnsi="Bookman Old Style" w:cs="Times New Roman"/>
                <w:lang w:val="fi-FI"/>
              </w:rPr>
              <w:tab/>
              <w:t>penatagunaan perairan darat lainnya.</w:t>
            </w:r>
          </w:p>
          <w:p w:rsidR="00FC602A" w:rsidRPr="008B5A4D" w:rsidRDefault="00FC602A" w:rsidP="00D73380">
            <w:pPr>
              <w:numPr>
                <w:ilvl w:val="0"/>
                <w:numId w:val="147"/>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Penatagunaan perairan darat sebagaimana dimaksud pada ayat (1) huruf </w:t>
            </w:r>
            <w:r w:rsidR="00F20E6A" w:rsidRPr="008B5A4D">
              <w:rPr>
                <w:rFonts w:ascii="Bookman Old Style" w:hAnsi="Bookman Old Style" w:cs="Times New Roman"/>
              </w:rPr>
              <w:t>b</w:t>
            </w:r>
            <w:r w:rsidRPr="008B5A4D">
              <w:rPr>
                <w:rFonts w:ascii="Bookman Old Style" w:hAnsi="Bookman Old Style" w:cs="Times New Roman"/>
              </w:rPr>
              <w:t xml:space="preserve">, </w:t>
            </w:r>
            <w:r w:rsidR="00867474" w:rsidRPr="008B5A4D">
              <w:rPr>
                <w:rFonts w:ascii="Bookman Old Style" w:hAnsi="Bookman Old Style" w:cs="Times New Roman"/>
                <w:lang w:val="fi-FI"/>
              </w:rPr>
              <w:t>meliputi</w:t>
            </w:r>
            <w:r w:rsidRPr="008B5A4D">
              <w:rPr>
                <w:rFonts w:ascii="Bookman Old Style" w:hAnsi="Bookman Old Style" w:cs="Times New Roman"/>
              </w:rPr>
              <w:t>:</w:t>
            </w:r>
          </w:p>
          <w:p w:rsidR="00FC602A" w:rsidRPr="008B5A4D" w:rsidRDefault="00FC602A" w:rsidP="00D73380">
            <w:pPr>
              <w:tabs>
                <w:tab w:val="left" w:pos="993"/>
                <w:tab w:val="left" w:pos="2520"/>
              </w:tabs>
              <w:ind w:left="993" w:hanging="426"/>
              <w:jc w:val="both"/>
              <w:rPr>
                <w:rFonts w:ascii="Bookman Old Style" w:hAnsi="Bookman Old Style" w:cs="Times New Roman"/>
              </w:rPr>
            </w:pPr>
            <w:r w:rsidRPr="008B5A4D">
              <w:rPr>
                <w:rFonts w:ascii="Bookman Old Style" w:hAnsi="Bookman Old Style" w:cs="Times New Roman"/>
              </w:rPr>
              <w:t>a.</w:t>
            </w:r>
            <w:r w:rsidRPr="008B5A4D">
              <w:rPr>
                <w:rFonts w:ascii="Bookman Old Style" w:hAnsi="Bookman Old Style" w:cs="Times New Roman"/>
              </w:rPr>
              <w:tab/>
              <w:t>air permukaan; dan</w:t>
            </w:r>
          </w:p>
          <w:p w:rsidR="00FC602A" w:rsidRPr="008B5A4D" w:rsidRDefault="00FC602A" w:rsidP="00D73380">
            <w:pPr>
              <w:tabs>
                <w:tab w:val="left" w:pos="993"/>
                <w:tab w:val="left" w:pos="2520"/>
              </w:tabs>
              <w:ind w:left="993" w:hanging="426"/>
              <w:jc w:val="both"/>
              <w:rPr>
                <w:rFonts w:ascii="Bookman Old Style" w:hAnsi="Bookman Old Style" w:cs="Times New Roman"/>
              </w:rPr>
            </w:pPr>
            <w:r w:rsidRPr="008B5A4D">
              <w:rPr>
                <w:rFonts w:ascii="Bookman Old Style" w:hAnsi="Bookman Old Style" w:cs="Times New Roman"/>
              </w:rPr>
              <w:t>b.</w:t>
            </w:r>
            <w:r w:rsidRPr="008B5A4D">
              <w:rPr>
                <w:rFonts w:ascii="Bookman Old Style" w:hAnsi="Bookman Old Style" w:cs="Times New Roman"/>
              </w:rPr>
              <w:tab/>
              <w:t>air tanah.</w:t>
            </w:r>
          </w:p>
          <w:p w:rsidR="00FC602A" w:rsidRPr="008B5A4D" w:rsidRDefault="00FC602A" w:rsidP="00D73380">
            <w:pPr>
              <w:numPr>
                <w:ilvl w:val="0"/>
                <w:numId w:val="147"/>
              </w:numPr>
              <w:spacing w:before="120"/>
              <w:ind w:left="562" w:hanging="562"/>
              <w:jc w:val="both"/>
              <w:rPr>
                <w:rFonts w:ascii="Bookman Old Style" w:hAnsi="Bookman Old Style" w:cs="Times New Roman"/>
              </w:rPr>
            </w:pPr>
            <w:r w:rsidRPr="008B5A4D">
              <w:rPr>
                <w:rFonts w:ascii="Bookman Old Style" w:hAnsi="Bookman Old Style" w:cs="Times New Roman"/>
              </w:rPr>
              <w:t>Arahan pemanfaatan sumber daya air permukaan sebagaimana dimaksud pada ayat (2) huruf a, me</w:t>
            </w:r>
            <w:r w:rsidR="00867474" w:rsidRPr="008B5A4D">
              <w:rPr>
                <w:rFonts w:ascii="Bookman Old Style" w:hAnsi="Bookman Old Style" w:cs="Times New Roman"/>
              </w:rPr>
              <w:t>liputi</w:t>
            </w:r>
            <w:r w:rsidRPr="008B5A4D">
              <w:rPr>
                <w:rFonts w:ascii="Bookman Old Style" w:hAnsi="Bookman Old Style" w:cs="Times New Roman"/>
              </w:rPr>
              <w:t>:</w:t>
            </w:r>
          </w:p>
          <w:p w:rsidR="00FC602A" w:rsidRPr="008B5A4D" w:rsidRDefault="00FC602A" w:rsidP="00D73380">
            <w:pPr>
              <w:numPr>
                <w:ilvl w:val="0"/>
                <w:numId w:val="135"/>
              </w:numPr>
              <w:ind w:left="993" w:hanging="426"/>
              <w:jc w:val="both"/>
              <w:rPr>
                <w:rFonts w:ascii="Bookman Old Style" w:hAnsi="Bookman Old Style" w:cs="Times New Roman"/>
              </w:rPr>
            </w:pPr>
            <w:r w:rsidRPr="008B5A4D">
              <w:rPr>
                <w:rFonts w:ascii="Bookman Old Style" w:hAnsi="Bookman Old Style" w:cs="Times New Roman"/>
              </w:rPr>
              <w:t>pemanfaatan badan sungai diarahkan untuk perikanan, wisata tirta dan pembangkit listrik tenaga air;</w:t>
            </w:r>
          </w:p>
          <w:p w:rsidR="00FC602A" w:rsidRPr="008B5A4D" w:rsidRDefault="00FC602A" w:rsidP="00D73380">
            <w:pPr>
              <w:numPr>
                <w:ilvl w:val="0"/>
                <w:numId w:val="135"/>
              </w:numPr>
              <w:ind w:left="993" w:hanging="426"/>
              <w:jc w:val="both"/>
              <w:rPr>
                <w:rFonts w:ascii="Bookman Old Style" w:hAnsi="Bookman Old Style" w:cs="Times New Roman"/>
              </w:rPr>
            </w:pPr>
            <w:r w:rsidRPr="008B5A4D">
              <w:rPr>
                <w:rFonts w:ascii="Bookman Old Style" w:hAnsi="Bookman Old Style" w:cs="Times New Roman"/>
              </w:rPr>
              <w:t>pemanfaatan air sungai diarahkan untuk air irigasi dan air minum;</w:t>
            </w:r>
          </w:p>
          <w:p w:rsidR="00FC602A" w:rsidRPr="008B5A4D" w:rsidRDefault="00FC602A" w:rsidP="00D73380">
            <w:pPr>
              <w:numPr>
                <w:ilvl w:val="0"/>
                <w:numId w:val="135"/>
              </w:numPr>
              <w:ind w:left="993" w:hanging="426"/>
              <w:jc w:val="both"/>
              <w:rPr>
                <w:rFonts w:ascii="Bookman Old Style" w:hAnsi="Bookman Old Style" w:cs="Times New Roman"/>
              </w:rPr>
            </w:pPr>
            <w:r w:rsidRPr="008B5A4D">
              <w:rPr>
                <w:rFonts w:ascii="Bookman Old Style" w:hAnsi="Bookman Old Style" w:cs="Times New Roman"/>
              </w:rPr>
              <w:t>pemanfaatan perairan danau diarahkan untuk perikanan, wisata tirta dan angkutan danau;</w:t>
            </w:r>
            <w:r w:rsidR="00867474" w:rsidRPr="008B5A4D">
              <w:rPr>
                <w:rFonts w:ascii="Bookman Old Style" w:hAnsi="Bookman Old Style" w:cs="Times New Roman"/>
                <w:lang w:val="en-US"/>
              </w:rPr>
              <w:t xml:space="preserve"> dan</w:t>
            </w:r>
          </w:p>
          <w:p w:rsidR="00FC602A" w:rsidRPr="008B5A4D" w:rsidRDefault="00FC602A" w:rsidP="00D73380">
            <w:pPr>
              <w:numPr>
                <w:ilvl w:val="0"/>
                <w:numId w:val="135"/>
              </w:numPr>
              <w:ind w:left="993" w:hanging="426"/>
              <w:jc w:val="both"/>
              <w:rPr>
                <w:rFonts w:ascii="Bookman Old Style" w:hAnsi="Bookman Old Style" w:cs="Times New Roman"/>
              </w:rPr>
            </w:pPr>
            <w:r w:rsidRPr="008B5A4D">
              <w:rPr>
                <w:rFonts w:ascii="Bookman Old Style" w:hAnsi="Bookman Old Style" w:cs="Times New Roman"/>
              </w:rPr>
              <w:t>pemanfaatan air danau diarahkan untuk memasok air bawah tanah dan air minum penduduk di sekitar danau</w:t>
            </w:r>
            <w:r w:rsidR="00867474" w:rsidRPr="008B5A4D">
              <w:rPr>
                <w:rFonts w:ascii="Bookman Old Style" w:hAnsi="Bookman Old Style" w:cs="Times New Roman"/>
              </w:rPr>
              <w:t>.</w:t>
            </w:r>
            <w:r w:rsidRPr="008B5A4D">
              <w:rPr>
                <w:rFonts w:ascii="Bookman Old Style" w:hAnsi="Bookman Old Style" w:cs="Times New Roman"/>
              </w:rPr>
              <w:t xml:space="preserve"> </w:t>
            </w:r>
          </w:p>
          <w:p w:rsidR="00FC602A" w:rsidRPr="008B5A4D" w:rsidRDefault="00FC602A" w:rsidP="00D73380">
            <w:pPr>
              <w:numPr>
                <w:ilvl w:val="0"/>
                <w:numId w:val="147"/>
              </w:numPr>
              <w:spacing w:before="120"/>
              <w:ind w:left="562" w:hanging="562"/>
              <w:jc w:val="both"/>
              <w:rPr>
                <w:rFonts w:ascii="Bookman Old Style" w:hAnsi="Bookman Old Style" w:cs="Times New Roman"/>
              </w:rPr>
            </w:pPr>
            <w:r w:rsidRPr="008B5A4D">
              <w:rPr>
                <w:rFonts w:ascii="Bookman Old Style" w:hAnsi="Bookman Old Style" w:cs="Times New Roman"/>
              </w:rPr>
              <w:t>Arahan pemanfaatan air tanah sebagaimana dimaksud pada ayat (2) huruf b, dilakukan melalui sumur bor pada  setiap cekungan air tanah sesuai peta  pengendalian pengambilan air tanah dan perlindungan daerah resapan me</w:t>
            </w:r>
            <w:r w:rsidR="00867474" w:rsidRPr="008B5A4D">
              <w:rPr>
                <w:rFonts w:ascii="Bookman Old Style" w:hAnsi="Bookman Old Style" w:cs="Times New Roman"/>
              </w:rPr>
              <w:t>liputi</w:t>
            </w:r>
            <w:r w:rsidRPr="008B5A4D">
              <w:rPr>
                <w:rFonts w:ascii="Bookman Old Style" w:hAnsi="Bookman Old Style" w:cs="Times New Roman"/>
              </w:rPr>
              <w:t>:</w:t>
            </w:r>
          </w:p>
          <w:p w:rsidR="00FC602A" w:rsidRPr="008B5A4D" w:rsidRDefault="00FC602A" w:rsidP="00D73380">
            <w:pPr>
              <w:numPr>
                <w:ilvl w:val="0"/>
                <w:numId w:val="134"/>
              </w:numPr>
              <w:tabs>
                <w:tab w:val="left" w:pos="993"/>
              </w:tabs>
              <w:ind w:left="993" w:hanging="426"/>
              <w:jc w:val="both"/>
              <w:rPr>
                <w:rFonts w:ascii="Bookman Old Style" w:hAnsi="Bookman Old Style" w:cs="Times New Roman"/>
              </w:rPr>
            </w:pPr>
            <w:r w:rsidRPr="008B5A4D">
              <w:rPr>
                <w:rFonts w:ascii="Bookman Old Style" w:hAnsi="Bookman Old Style" w:cs="Times New Roman"/>
              </w:rPr>
              <w:t>kebutuhan pokok sehari-hari;</w:t>
            </w:r>
          </w:p>
          <w:p w:rsidR="00FC602A" w:rsidRPr="008B5A4D" w:rsidRDefault="00FC602A" w:rsidP="00D73380">
            <w:pPr>
              <w:numPr>
                <w:ilvl w:val="0"/>
                <w:numId w:val="134"/>
              </w:numPr>
              <w:tabs>
                <w:tab w:val="left" w:pos="993"/>
              </w:tabs>
              <w:ind w:left="993" w:hanging="426"/>
              <w:jc w:val="both"/>
              <w:rPr>
                <w:rFonts w:ascii="Bookman Old Style" w:hAnsi="Bookman Old Style" w:cs="Times New Roman"/>
              </w:rPr>
            </w:pPr>
            <w:r w:rsidRPr="008B5A4D">
              <w:rPr>
                <w:rFonts w:ascii="Bookman Old Style" w:hAnsi="Bookman Old Style" w:cs="Times New Roman"/>
              </w:rPr>
              <w:t>pertanian rakyat;</w:t>
            </w:r>
          </w:p>
          <w:p w:rsidR="00FC602A" w:rsidRPr="008B5A4D" w:rsidRDefault="00FC602A" w:rsidP="00D73380">
            <w:pPr>
              <w:numPr>
                <w:ilvl w:val="0"/>
                <w:numId w:val="134"/>
              </w:numPr>
              <w:tabs>
                <w:tab w:val="left" w:pos="993"/>
              </w:tabs>
              <w:ind w:left="993" w:hanging="426"/>
              <w:jc w:val="both"/>
              <w:rPr>
                <w:rFonts w:ascii="Bookman Old Style" w:hAnsi="Bookman Old Style" w:cs="Times New Roman"/>
              </w:rPr>
            </w:pPr>
            <w:r w:rsidRPr="008B5A4D">
              <w:rPr>
                <w:rFonts w:ascii="Bookman Old Style" w:hAnsi="Bookman Old Style" w:cs="Times New Roman"/>
              </w:rPr>
              <w:t>sanitasi lingkungan;</w:t>
            </w:r>
          </w:p>
          <w:p w:rsidR="00FC602A" w:rsidRPr="008B5A4D" w:rsidRDefault="00FC602A" w:rsidP="00D73380">
            <w:pPr>
              <w:numPr>
                <w:ilvl w:val="0"/>
                <w:numId w:val="134"/>
              </w:numPr>
              <w:tabs>
                <w:tab w:val="left" w:pos="993"/>
              </w:tabs>
              <w:ind w:left="993" w:hanging="426"/>
              <w:jc w:val="both"/>
              <w:rPr>
                <w:rFonts w:ascii="Bookman Old Style" w:hAnsi="Bookman Old Style" w:cs="Times New Roman"/>
              </w:rPr>
            </w:pPr>
            <w:r w:rsidRPr="008B5A4D">
              <w:rPr>
                <w:rFonts w:ascii="Bookman Old Style" w:hAnsi="Bookman Old Style" w:cs="Times New Roman"/>
              </w:rPr>
              <w:t>industri;</w:t>
            </w:r>
          </w:p>
          <w:p w:rsidR="00FC602A" w:rsidRPr="008B5A4D" w:rsidRDefault="00FC602A" w:rsidP="00D73380">
            <w:pPr>
              <w:numPr>
                <w:ilvl w:val="0"/>
                <w:numId w:val="134"/>
              </w:numPr>
              <w:tabs>
                <w:tab w:val="left" w:pos="993"/>
              </w:tabs>
              <w:ind w:left="993" w:hanging="426"/>
              <w:jc w:val="both"/>
              <w:rPr>
                <w:rFonts w:ascii="Bookman Old Style" w:hAnsi="Bookman Old Style" w:cs="Times New Roman"/>
              </w:rPr>
            </w:pPr>
            <w:r w:rsidRPr="008B5A4D">
              <w:rPr>
                <w:rFonts w:ascii="Bookman Old Style" w:hAnsi="Bookman Old Style" w:cs="Times New Roman"/>
              </w:rPr>
              <w:t xml:space="preserve">pertambangan; dan </w:t>
            </w:r>
          </w:p>
          <w:p w:rsidR="00FC602A" w:rsidRPr="008B5A4D" w:rsidRDefault="00FC602A" w:rsidP="00D73380">
            <w:pPr>
              <w:numPr>
                <w:ilvl w:val="0"/>
                <w:numId w:val="134"/>
              </w:numPr>
              <w:tabs>
                <w:tab w:val="left" w:pos="993"/>
              </w:tabs>
              <w:ind w:left="993" w:hanging="426"/>
              <w:jc w:val="both"/>
              <w:rPr>
                <w:rFonts w:ascii="Bookman Old Style" w:hAnsi="Bookman Old Style" w:cs="Times New Roman"/>
              </w:rPr>
            </w:pPr>
            <w:r w:rsidRPr="008B5A4D">
              <w:rPr>
                <w:rFonts w:ascii="Bookman Old Style" w:hAnsi="Bookman Old Style" w:cs="Times New Roman"/>
              </w:rPr>
              <w:t>pariwisata.</w:t>
            </w:r>
          </w:p>
          <w:p w:rsidR="0000396F" w:rsidRPr="008B5A4D" w:rsidRDefault="00BE2180" w:rsidP="00D73380">
            <w:pPr>
              <w:tabs>
                <w:tab w:val="left" w:pos="993"/>
                <w:tab w:val="left" w:pos="6153"/>
              </w:tabs>
              <w:ind w:left="993"/>
              <w:jc w:val="both"/>
              <w:rPr>
                <w:rFonts w:ascii="Bookman Old Style" w:hAnsi="Bookman Old Style" w:cs="Times New Roman"/>
              </w:rPr>
            </w:pPr>
            <w:r w:rsidRPr="008B5A4D">
              <w:rPr>
                <w:rFonts w:ascii="Bookman Old Style" w:hAnsi="Bookman Old Style" w:cs="Times New Roman"/>
              </w:rPr>
              <w:tab/>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6</w:t>
            </w:r>
            <w:r w:rsidR="00912C27" w:rsidRPr="008B5A4D">
              <w:rPr>
                <w:rFonts w:ascii="Bookman Old Style" w:hAnsi="Bookman Old Style" w:cs="Times New Roman"/>
                <w:lang w:val="en-US"/>
              </w:rPr>
              <w:t>2</w:t>
            </w:r>
          </w:p>
          <w:p w:rsidR="00FC602A" w:rsidRPr="008B5A4D" w:rsidRDefault="00FC602A" w:rsidP="00D73380">
            <w:pPr>
              <w:numPr>
                <w:ilvl w:val="0"/>
                <w:numId w:val="148"/>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Penatagunaan ruang udara sebagaimana dimaksud dalam Pasal </w:t>
            </w:r>
            <w:r w:rsidR="00F20E6A" w:rsidRPr="008B5A4D">
              <w:rPr>
                <w:rFonts w:ascii="Bookman Old Style" w:hAnsi="Bookman Old Style" w:cs="Times New Roman"/>
              </w:rPr>
              <w:t>5</w:t>
            </w:r>
            <w:r w:rsidR="002A4770" w:rsidRPr="008B5A4D">
              <w:rPr>
                <w:rFonts w:ascii="Bookman Old Style" w:hAnsi="Bookman Old Style" w:cs="Times New Roman"/>
                <w:lang w:val="en-US"/>
              </w:rPr>
              <w:t>8</w:t>
            </w:r>
            <w:r w:rsidRPr="008B5A4D">
              <w:rPr>
                <w:rFonts w:ascii="Bookman Old Style" w:hAnsi="Bookman Old Style" w:cs="Times New Roman"/>
              </w:rPr>
              <w:t xml:space="preserve"> ayat (2) huruf d, meliputi konsolidasi pengaturan ruang udara me</w:t>
            </w:r>
            <w:r w:rsidR="00867474" w:rsidRPr="008B5A4D">
              <w:rPr>
                <w:rFonts w:ascii="Bookman Old Style" w:hAnsi="Bookman Old Style" w:cs="Times New Roman"/>
                <w:lang w:val="en-US"/>
              </w:rPr>
              <w:t>liputi</w:t>
            </w:r>
            <w:r w:rsidRPr="008B5A4D">
              <w:rPr>
                <w:rFonts w:ascii="Bookman Old Style" w:hAnsi="Bookman Old Style" w:cs="Times New Roman"/>
              </w:rPr>
              <w:t>:</w:t>
            </w:r>
          </w:p>
          <w:p w:rsidR="00FC602A" w:rsidRPr="008B5A4D" w:rsidRDefault="00FC602A" w:rsidP="00D73380">
            <w:pPr>
              <w:numPr>
                <w:ilvl w:val="0"/>
                <w:numId w:val="262"/>
              </w:numPr>
              <w:tabs>
                <w:tab w:val="clear" w:pos="2700"/>
                <w:tab w:val="num" w:pos="1034"/>
              </w:tabs>
              <w:ind w:left="1034" w:hanging="480"/>
              <w:jc w:val="both"/>
              <w:rPr>
                <w:rFonts w:ascii="Bookman Old Style" w:hAnsi="Bookman Old Style" w:cs="Times New Roman"/>
              </w:rPr>
            </w:pPr>
            <w:r w:rsidRPr="008B5A4D">
              <w:rPr>
                <w:rFonts w:ascii="Bookman Old Style" w:hAnsi="Bookman Old Style" w:cs="Times New Roman"/>
              </w:rPr>
              <w:t>frekuensi radio komunikasi;</w:t>
            </w:r>
          </w:p>
          <w:p w:rsidR="00FC602A" w:rsidRPr="008B5A4D" w:rsidRDefault="00FC602A" w:rsidP="00D73380">
            <w:pPr>
              <w:numPr>
                <w:ilvl w:val="0"/>
                <w:numId w:val="262"/>
              </w:numPr>
              <w:tabs>
                <w:tab w:val="clear" w:pos="2700"/>
                <w:tab w:val="num" w:pos="1034"/>
              </w:tabs>
              <w:ind w:left="1034" w:hanging="480"/>
              <w:jc w:val="both"/>
              <w:rPr>
                <w:rFonts w:ascii="Bookman Old Style" w:hAnsi="Bookman Old Style" w:cs="Times New Roman"/>
              </w:rPr>
            </w:pPr>
            <w:r w:rsidRPr="008B5A4D">
              <w:rPr>
                <w:rFonts w:ascii="Bookman Old Style" w:hAnsi="Bookman Old Style" w:cs="Times New Roman"/>
              </w:rPr>
              <w:t>bangunan penunjang telekomunikasi;</w:t>
            </w:r>
          </w:p>
          <w:p w:rsidR="00FC602A" w:rsidRPr="008B5A4D" w:rsidRDefault="00FC602A" w:rsidP="00D73380">
            <w:pPr>
              <w:numPr>
                <w:ilvl w:val="0"/>
                <w:numId w:val="262"/>
              </w:numPr>
              <w:tabs>
                <w:tab w:val="clear" w:pos="2700"/>
                <w:tab w:val="num" w:pos="1034"/>
              </w:tabs>
              <w:ind w:left="1034" w:hanging="480"/>
              <w:jc w:val="both"/>
              <w:rPr>
                <w:rFonts w:ascii="Bookman Old Style" w:hAnsi="Bookman Old Style" w:cs="Times New Roman"/>
              </w:rPr>
            </w:pPr>
            <w:r w:rsidRPr="008B5A4D">
              <w:rPr>
                <w:rFonts w:ascii="Bookman Old Style" w:hAnsi="Bookman Old Style" w:cs="Times New Roman"/>
              </w:rPr>
              <w:t>media elektronik;</w:t>
            </w:r>
          </w:p>
          <w:p w:rsidR="00FC602A" w:rsidRPr="008B5A4D" w:rsidRDefault="00FC602A" w:rsidP="00D73380">
            <w:pPr>
              <w:numPr>
                <w:ilvl w:val="0"/>
                <w:numId w:val="262"/>
              </w:numPr>
              <w:tabs>
                <w:tab w:val="clear" w:pos="2700"/>
                <w:tab w:val="num" w:pos="1034"/>
              </w:tabs>
              <w:ind w:left="1034" w:hanging="480"/>
              <w:jc w:val="both"/>
              <w:rPr>
                <w:rFonts w:ascii="Bookman Old Style" w:hAnsi="Bookman Old Style" w:cs="Times New Roman"/>
              </w:rPr>
            </w:pPr>
            <w:r w:rsidRPr="008B5A4D">
              <w:rPr>
                <w:rFonts w:ascii="Bookman Old Style" w:hAnsi="Bookman Old Style" w:cs="Times New Roman"/>
              </w:rPr>
              <w:t>ketinggian bangunan;</w:t>
            </w:r>
          </w:p>
          <w:p w:rsidR="00FC602A" w:rsidRPr="008B5A4D" w:rsidRDefault="00FC602A" w:rsidP="00D73380">
            <w:pPr>
              <w:numPr>
                <w:ilvl w:val="0"/>
                <w:numId w:val="262"/>
              </w:numPr>
              <w:tabs>
                <w:tab w:val="clear" w:pos="2700"/>
                <w:tab w:val="num" w:pos="1034"/>
              </w:tabs>
              <w:ind w:left="1034" w:hanging="480"/>
              <w:jc w:val="both"/>
              <w:rPr>
                <w:rFonts w:ascii="Bookman Old Style" w:hAnsi="Bookman Old Style" w:cs="Times New Roman"/>
              </w:rPr>
            </w:pPr>
            <w:r w:rsidRPr="008B5A4D">
              <w:rPr>
                <w:rFonts w:ascii="Bookman Old Style" w:hAnsi="Bookman Old Style" w:cs="Times New Roman"/>
              </w:rPr>
              <w:t xml:space="preserve">pengaturan baku mutu udara; </w:t>
            </w:r>
          </w:p>
          <w:p w:rsidR="00FC602A" w:rsidRPr="008B5A4D" w:rsidRDefault="00FC602A" w:rsidP="00D73380">
            <w:pPr>
              <w:numPr>
                <w:ilvl w:val="0"/>
                <w:numId w:val="262"/>
              </w:numPr>
              <w:tabs>
                <w:tab w:val="clear" w:pos="2700"/>
                <w:tab w:val="num" w:pos="1034"/>
              </w:tabs>
              <w:ind w:left="1034" w:hanging="480"/>
              <w:jc w:val="both"/>
              <w:rPr>
                <w:rFonts w:ascii="Bookman Old Style" w:hAnsi="Bookman Old Style" w:cs="Times New Roman"/>
              </w:rPr>
            </w:pPr>
            <w:r w:rsidRPr="008B5A4D">
              <w:rPr>
                <w:rFonts w:ascii="Bookman Old Style" w:hAnsi="Bookman Old Style" w:cs="Times New Roman"/>
              </w:rPr>
              <w:t>pengaturan tingkat kebisingan atau pencemaran</w:t>
            </w:r>
            <w:r w:rsidR="007C3181" w:rsidRPr="008B5A4D">
              <w:rPr>
                <w:rFonts w:ascii="Bookman Old Style" w:hAnsi="Bookman Old Style" w:cs="Times New Roman"/>
                <w:lang w:val="en-US"/>
              </w:rPr>
              <w:t>; dan</w:t>
            </w:r>
          </w:p>
          <w:p w:rsidR="007C3181" w:rsidRPr="008B5A4D" w:rsidRDefault="007C3181" w:rsidP="00D73380">
            <w:pPr>
              <w:numPr>
                <w:ilvl w:val="0"/>
                <w:numId w:val="262"/>
              </w:numPr>
              <w:tabs>
                <w:tab w:val="clear" w:pos="2700"/>
                <w:tab w:val="num" w:pos="1034"/>
              </w:tabs>
              <w:ind w:left="1034" w:hanging="480"/>
              <w:jc w:val="both"/>
              <w:rPr>
                <w:rFonts w:ascii="Bookman Old Style" w:hAnsi="Bookman Old Style" w:cs="Times New Roman"/>
              </w:rPr>
            </w:pPr>
            <w:r w:rsidRPr="008B5A4D">
              <w:rPr>
                <w:rFonts w:ascii="Bookman Old Style" w:hAnsi="Bookman Old Style" w:cs="Arial"/>
                <w:lang w:val="es-ES"/>
              </w:rPr>
              <w:lastRenderedPageBreak/>
              <w:t>pemanfaatan ruang udara untuk penerbangan</w:t>
            </w:r>
          </w:p>
          <w:p w:rsidR="00FC602A" w:rsidRPr="008B5A4D" w:rsidRDefault="00BE2180" w:rsidP="00D73380">
            <w:pPr>
              <w:numPr>
                <w:ilvl w:val="0"/>
                <w:numId w:val="148"/>
              </w:numPr>
              <w:spacing w:before="120"/>
              <w:ind w:left="562" w:hanging="562"/>
              <w:jc w:val="both"/>
              <w:rPr>
                <w:rFonts w:ascii="Bookman Old Style" w:hAnsi="Bookman Old Style" w:cs="Times New Roman"/>
              </w:rPr>
            </w:pPr>
            <w:r w:rsidRPr="008B5A4D">
              <w:rPr>
                <w:rFonts w:ascii="Bookman Old Style" w:hAnsi="Bookman Old Style" w:cs="Times New Roman"/>
              </w:rPr>
              <w:t xml:space="preserve">Ketinggian bangunan </w:t>
            </w:r>
            <w:r w:rsidR="00FC602A" w:rsidRPr="008B5A4D">
              <w:rPr>
                <w:rFonts w:ascii="Bookman Old Style" w:hAnsi="Bookman Old Style" w:cs="Times New Roman"/>
              </w:rPr>
              <w:t>sebagaimana dimaksud pada ayat (1)</w:t>
            </w:r>
            <w:r w:rsidR="00133D6B" w:rsidRPr="008B5A4D">
              <w:rPr>
                <w:rFonts w:ascii="Bookman Old Style" w:hAnsi="Bookman Old Style" w:cs="Times New Roman"/>
              </w:rPr>
              <w:t xml:space="preserve"> huruf d,</w:t>
            </w:r>
            <w:r w:rsidR="00FC602A" w:rsidRPr="008B5A4D">
              <w:rPr>
                <w:rFonts w:ascii="Bookman Old Style" w:hAnsi="Bookman Old Style" w:cs="Times New Roman"/>
              </w:rPr>
              <w:t xml:space="preserve"> dibatasi maksimum 15 (lima belas) </w:t>
            </w:r>
            <w:r w:rsidR="00CF63C5" w:rsidRPr="008B5A4D">
              <w:rPr>
                <w:rFonts w:ascii="Bookman Old Style" w:hAnsi="Bookman Old Style" w:cs="Times New Roman"/>
              </w:rPr>
              <w:t>m</w:t>
            </w:r>
            <w:r w:rsidR="00FC602A" w:rsidRPr="008B5A4D">
              <w:rPr>
                <w:rFonts w:ascii="Bookman Old Style" w:hAnsi="Bookman Old Style" w:cs="Times New Roman"/>
              </w:rPr>
              <w:t xml:space="preserve">, kecuali bangunan umum dan bangunan khusus yang memerlukan persyaratan ketinggian lebih dari 15 (lima belas) </w:t>
            </w:r>
            <w:r w:rsidR="00CF63C5" w:rsidRPr="008B5A4D">
              <w:rPr>
                <w:rFonts w:ascii="Bookman Old Style" w:hAnsi="Bookman Old Style" w:cs="Times New Roman"/>
              </w:rPr>
              <w:t>m</w:t>
            </w:r>
            <w:r w:rsidR="00FC602A" w:rsidRPr="008B5A4D">
              <w:rPr>
                <w:rFonts w:ascii="Bookman Old Style" w:hAnsi="Bookman Old Style" w:cs="Times New Roman"/>
              </w:rPr>
              <w:t>, seperti: menara pemancar, tiang listrik tegangan tinggi, mercu suar, menara-menara bangunan keagamaan, bangunan-bangunan untuk keselamatan penerbangan, bangunan pertahanan keamanan, dan bangunan khusus untuk kepentingan keselamatan dan keamanan umum lainnya berdasarkan pengkajian dengan memperhatikan keamanan,  kenyamanan, dan  keserasian terhadap lingkungan sekitarnya, serta dikoordi</w:t>
            </w:r>
            <w:r w:rsidR="00133D6B" w:rsidRPr="008B5A4D">
              <w:rPr>
                <w:rFonts w:ascii="Bookman Old Style" w:hAnsi="Bookman Old Style" w:cs="Times New Roman"/>
              </w:rPr>
              <w:t>nasikan dengan instansi terkait.</w:t>
            </w:r>
            <w:r w:rsidR="00FC602A" w:rsidRPr="008B5A4D">
              <w:rPr>
                <w:rFonts w:ascii="Bookman Old Style" w:hAnsi="Bookman Old Style" w:cs="Times New Roman"/>
              </w:rPr>
              <w:t xml:space="preserve"> </w:t>
            </w:r>
          </w:p>
          <w:p w:rsidR="007C3181" w:rsidRPr="008B5A4D" w:rsidRDefault="007C3181" w:rsidP="00D73380">
            <w:pPr>
              <w:numPr>
                <w:ilvl w:val="0"/>
                <w:numId w:val="148"/>
              </w:numPr>
              <w:spacing w:before="120"/>
              <w:ind w:left="562" w:hanging="562"/>
              <w:jc w:val="both"/>
              <w:rPr>
                <w:rFonts w:ascii="Bookman Old Style" w:hAnsi="Bookman Old Style" w:cs="Times New Roman"/>
              </w:rPr>
            </w:pPr>
            <w:r w:rsidRPr="008B5A4D">
              <w:rPr>
                <w:rFonts w:ascii="Bookman Old Style" w:hAnsi="Bookman Old Style" w:cs="Times New Roman"/>
                <w:lang w:val="en-US"/>
              </w:rPr>
              <w:t>A</w:t>
            </w:r>
            <w:r w:rsidRPr="008B5A4D">
              <w:rPr>
                <w:rFonts w:ascii="Bookman Old Style" w:hAnsi="Bookman Old Style" w:cs="Times New Roman"/>
              </w:rPr>
              <w:t>rahan pemanfaatan ruang udara untuk penerbangan sebagaimana dimaksud pada ayat (1) huruf g, dilaksanakan mengikuti ketentuan keselamatan dan keamanan penerbangan, menjaga kesakralan tempat suci dan menjaga kenyamanan masyarakat</w:t>
            </w:r>
          </w:p>
          <w:p w:rsidR="001658E3" w:rsidRPr="008B5A4D" w:rsidRDefault="001658E3" w:rsidP="00D73380">
            <w:pPr>
              <w:jc w:val="both"/>
              <w:rPr>
                <w:rFonts w:ascii="Bookman Old Style" w:hAnsi="Bookman Old Style" w:cs="Times New Roman"/>
                <w:lang w:val="en-US"/>
              </w:rPr>
            </w:pPr>
          </w:p>
          <w:p w:rsidR="00BE2180" w:rsidRPr="008B5A4D" w:rsidRDefault="00BE2180" w:rsidP="00D73380">
            <w:pPr>
              <w:jc w:val="both"/>
              <w:rPr>
                <w:rFonts w:ascii="Bookman Old Style" w:hAnsi="Bookman Old Style" w:cs="Times New Roman"/>
              </w:rPr>
            </w:pPr>
          </w:p>
          <w:p w:rsidR="0083369C" w:rsidRPr="008B5A4D" w:rsidRDefault="0083369C" w:rsidP="00D73380">
            <w:pPr>
              <w:jc w:val="both"/>
              <w:rPr>
                <w:rFonts w:ascii="Bookman Old Style" w:hAnsi="Bookman Old Style" w:cs="Times New Roman"/>
              </w:rPr>
            </w:pPr>
          </w:p>
          <w:p w:rsidR="00177725" w:rsidRPr="008B5A4D" w:rsidRDefault="00177725" w:rsidP="00D73380">
            <w:pPr>
              <w:jc w:val="both"/>
              <w:rPr>
                <w:rFonts w:ascii="Bookman Old Style" w:hAnsi="Bookman Old Style" w:cs="Times New Roman"/>
              </w:rPr>
            </w:pPr>
          </w:p>
          <w:p w:rsidR="00FC602A" w:rsidRPr="008B5A4D" w:rsidRDefault="00466941" w:rsidP="00D73380">
            <w:pPr>
              <w:spacing w:after="120"/>
              <w:ind w:left="1080" w:hanging="1080"/>
              <w:jc w:val="center"/>
              <w:rPr>
                <w:rFonts w:ascii="Bookman Old Style" w:hAnsi="Bookman Old Style" w:cs="Times New Roman"/>
              </w:rPr>
            </w:pPr>
            <w:bookmarkStart w:id="1" w:name="_Toc525548112"/>
            <w:bookmarkStart w:id="2" w:name="_Toc523650683"/>
            <w:r w:rsidRPr="008B5A4D">
              <w:rPr>
                <w:rFonts w:ascii="Bookman Old Style" w:hAnsi="Bookman Old Style" w:cs="Times New Roman"/>
                <w:lang w:val="sv-SE"/>
              </w:rPr>
              <w:t>B</w:t>
            </w:r>
            <w:r w:rsidR="00FC602A" w:rsidRPr="008B5A4D">
              <w:rPr>
                <w:rFonts w:ascii="Bookman Old Style" w:hAnsi="Bookman Old Style" w:cs="Times New Roman"/>
              </w:rPr>
              <w:t xml:space="preserve">AB </w:t>
            </w:r>
            <w:r w:rsidR="00643A39" w:rsidRPr="008B5A4D">
              <w:rPr>
                <w:rFonts w:ascii="Bookman Old Style" w:hAnsi="Bookman Old Style" w:cs="Times New Roman"/>
                <w:lang w:val="sv-SE"/>
              </w:rPr>
              <w:t>VI</w:t>
            </w:r>
            <w:r w:rsidR="00792772" w:rsidRPr="008B5A4D">
              <w:rPr>
                <w:rFonts w:ascii="Bookman Old Style" w:hAnsi="Bookman Old Style" w:cs="Times New Roman"/>
              </w:rPr>
              <w:t>I</w:t>
            </w:r>
          </w:p>
          <w:p w:rsidR="00FC602A" w:rsidRPr="008B5A4D" w:rsidRDefault="00FC602A" w:rsidP="00D73380">
            <w:pPr>
              <w:pStyle w:val="Heading1"/>
              <w:spacing w:before="0" w:after="0"/>
              <w:ind w:left="1080" w:right="26" w:hanging="1080"/>
              <w:jc w:val="center"/>
              <w:rPr>
                <w:rFonts w:ascii="Bookman Old Style" w:hAnsi="Bookman Old Style" w:cs="Times New Roman"/>
                <w:b w:val="0"/>
                <w:sz w:val="24"/>
                <w:szCs w:val="24"/>
                <w:lang w:val="sv-SE"/>
              </w:rPr>
            </w:pPr>
            <w:r w:rsidRPr="008B5A4D">
              <w:rPr>
                <w:rFonts w:ascii="Bookman Old Style" w:hAnsi="Bookman Old Style" w:cs="Times New Roman"/>
                <w:b w:val="0"/>
                <w:sz w:val="24"/>
                <w:szCs w:val="24"/>
                <w:lang w:val="sv-SE"/>
              </w:rPr>
              <w:t xml:space="preserve">KETENTUAN </w:t>
            </w:r>
            <w:r w:rsidRPr="008B5A4D">
              <w:rPr>
                <w:rFonts w:ascii="Bookman Old Style" w:hAnsi="Bookman Old Style" w:cs="Times New Roman"/>
                <w:b w:val="0"/>
                <w:sz w:val="24"/>
                <w:szCs w:val="24"/>
              </w:rPr>
              <w:t>PENGENDALIAN PEMANFAATAN RUANG</w:t>
            </w:r>
            <w:bookmarkEnd w:id="1"/>
            <w:bookmarkEnd w:id="2"/>
            <w:r w:rsidRPr="008B5A4D">
              <w:rPr>
                <w:rFonts w:ascii="Bookman Old Style" w:hAnsi="Bookman Old Style" w:cs="Times New Roman"/>
                <w:b w:val="0"/>
                <w:sz w:val="24"/>
                <w:szCs w:val="24"/>
              </w:rPr>
              <w:t xml:space="preserve"> </w:t>
            </w:r>
          </w:p>
          <w:p w:rsidR="00FC602A" w:rsidRPr="008B5A4D" w:rsidRDefault="00FC602A" w:rsidP="00D73380">
            <w:pPr>
              <w:pStyle w:val="Heading1"/>
              <w:spacing w:before="0" w:after="0"/>
              <w:ind w:left="1080" w:right="26" w:hanging="1080"/>
              <w:jc w:val="center"/>
              <w:rPr>
                <w:rFonts w:ascii="Bookman Old Style" w:hAnsi="Bookman Old Style" w:cs="Times New Roman"/>
                <w:b w:val="0"/>
                <w:sz w:val="24"/>
                <w:szCs w:val="24"/>
              </w:rPr>
            </w:pPr>
            <w:r w:rsidRPr="008B5A4D">
              <w:rPr>
                <w:rFonts w:ascii="Bookman Old Style" w:hAnsi="Bookman Old Style" w:cs="Times New Roman"/>
                <w:b w:val="0"/>
                <w:sz w:val="24"/>
                <w:szCs w:val="24"/>
              </w:rPr>
              <w:t>WILAYAH KABUPATEN</w:t>
            </w:r>
          </w:p>
          <w:p w:rsidR="00FC602A" w:rsidRPr="008B5A4D" w:rsidRDefault="00FC602A" w:rsidP="00D73380">
            <w:pPr>
              <w:ind w:hanging="1080"/>
              <w:rPr>
                <w:rFonts w:ascii="Bookman Old Style" w:hAnsi="Bookman Old Style" w:cs="Times New Roman"/>
              </w:rPr>
            </w:pPr>
          </w:p>
          <w:p w:rsidR="00FC602A" w:rsidRPr="008B5A4D" w:rsidRDefault="00FC602A" w:rsidP="00D73380">
            <w:pPr>
              <w:pStyle w:val="Heading2"/>
              <w:spacing w:before="0" w:after="0"/>
              <w:ind w:left="1080" w:right="26" w:hanging="1080"/>
              <w:jc w:val="center"/>
              <w:rPr>
                <w:rFonts w:ascii="Bookman Old Style" w:hAnsi="Bookman Old Style" w:cs="Times New Roman"/>
                <w:b w:val="0"/>
                <w:i w:val="0"/>
                <w:sz w:val="24"/>
                <w:szCs w:val="24"/>
              </w:rPr>
            </w:pPr>
            <w:bookmarkStart w:id="3" w:name="_Toc523650684"/>
            <w:bookmarkStart w:id="4" w:name="_Toc525548113"/>
            <w:r w:rsidRPr="008B5A4D">
              <w:rPr>
                <w:rFonts w:ascii="Bookman Old Style" w:hAnsi="Bookman Old Style" w:cs="Times New Roman"/>
                <w:b w:val="0"/>
                <w:i w:val="0"/>
                <w:sz w:val="24"/>
                <w:szCs w:val="24"/>
              </w:rPr>
              <w:t>Bagian Kesatu</w:t>
            </w:r>
          </w:p>
          <w:p w:rsidR="00FC602A" w:rsidRPr="008B5A4D" w:rsidRDefault="00FC602A" w:rsidP="00D73380">
            <w:pPr>
              <w:rPr>
                <w:rFonts w:ascii="Bookman Old Style" w:hAnsi="Bookman Old Style" w:cs="Times New Roman"/>
              </w:rPr>
            </w:pPr>
          </w:p>
          <w:p w:rsidR="00FC602A" w:rsidRPr="008B5A4D" w:rsidRDefault="00FC602A" w:rsidP="00D73380">
            <w:pPr>
              <w:pStyle w:val="Heading2"/>
              <w:spacing w:before="0" w:after="0"/>
              <w:ind w:left="1080" w:right="26" w:hanging="1080"/>
              <w:jc w:val="center"/>
              <w:rPr>
                <w:rFonts w:ascii="Bookman Old Style" w:hAnsi="Bookman Old Style" w:cs="Times New Roman"/>
                <w:b w:val="0"/>
                <w:i w:val="0"/>
                <w:sz w:val="24"/>
                <w:szCs w:val="24"/>
              </w:rPr>
            </w:pPr>
            <w:r w:rsidRPr="008B5A4D">
              <w:rPr>
                <w:rFonts w:ascii="Bookman Old Style" w:hAnsi="Bookman Old Style" w:cs="Times New Roman"/>
                <w:b w:val="0"/>
                <w:i w:val="0"/>
                <w:sz w:val="24"/>
                <w:szCs w:val="24"/>
              </w:rPr>
              <w:t xml:space="preserve">Umum </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6</w:t>
            </w:r>
            <w:r w:rsidR="00912C27" w:rsidRPr="008B5A4D">
              <w:rPr>
                <w:rFonts w:ascii="Bookman Old Style" w:hAnsi="Bookman Old Style" w:cs="Times New Roman"/>
                <w:lang w:val="en-US"/>
              </w:rPr>
              <w:t>3</w:t>
            </w:r>
          </w:p>
          <w:bookmarkEnd w:id="3"/>
          <w:bookmarkEnd w:id="4"/>
          <w:p w:rsidR="00FC602A" w:rsidRPr="008B5A4D" w:rsidRDefault="00FC602A" w:rsidP="00D73380">
            <w:pPr>
              <w:numPr>
                <w:ilvl w:val="0"/>
                <w:numId w:val="33"/>
              </w:numPr>
              <w:tabs>
                <w:tab w:val="clear" w:pos="1495"/>
                <w:tab w:val="num" w:pos="614"/>
              </w:tabs>
              <w:ind w:left="614" w:hanging="630"/>
              <w:jc w:val="both"/>
              <w:rPr>
                <w:rFonts w:ascii="Bookman Old Style" w:hAnsi="Bookman Old Style" w:cs="Times New Roman"/>
              </w:rPr>
            </w:pPr>
            <w:r w:rsidRPr="008B5A4D">
              <w:rPr>
                <w:rFonts w:ascii="Bookman Old Style" w:hAnsi="Bookman Old Style" w:cs="Times New Roman"/>
              </w:rPr>
              <w:t>Ketentuan pengendalian pemanfaatan ruang me</w:t>
            </w:r>
            <w:r w:rsidR="00867474" w:rsidRPr="008B5A4D">
              <w:rPr>
                <w:rFonts w:ascii="Bookman Old Style" w:hAnsi="Bookman Old Style" w:cs="Times New Roman"/>
                <w:lang w:val="fi-FI"/>
              </w:rPr>
              <w:t>liputi</w:t>
            </w:r>
            <w:r w:rsidRPr="008B5A4D">
              <w:rPr>
                <w:rFonts w:ascii="Bookman Old Style" w:hAnsi="Bookman Old Style" w:cs="Times New Roman"/>
              </w:rPr>
              <w:t>:</w:t>
            </w:r>
          </w:p>
          <w:p w:rsidR="00FC602A" w:rsidRPr="008B5A4D" w:rsidRDefault="00FC602A" w:rsidP="00D73380">
            <w:pPr>
              <w:numPr>
                <w:ilvl w:val="1"/>
                <w:numId w:val="34"/>
              </w:numPr>
              <w:tabs>
                <w:tab w:val="clear" w:pos="1440"/>
                <w:tab w:val="num" w:pos="974"/>
                <w:tab w:val="left" w:pos="1843"/>
              </w:tabs>
              <w:ind w:left="974"/>
              <w:jc w:val="both"/>
              <w:rPr>
                <w:rFonts w:ascii="Bookman Old Style" w:hAnsi="Bookman Old Style" w:cs="Times New Roman"/>
              </w:rPr>
            </w:pPr>
            <w:r w:rsidRPr="008B5A4D">
              <w:rPr>
                <w:rFonts w:ascii="Bookman Old Style" w:hAnsi="Bookman Old Style" w:cs="Times New Roman"/>
              </w:rPr>
              <w:t xml:space="preserve">ketentuan umum peraturan zonasi; </w:t>
            </w:r>
          </w:p>
          <w:p w:rsidR="00FC602A" w:rsidRPr="008B5A4D" w:rsidRDefault="00FC602A" w:rsidP="00D73380">
            <w:pPr>
              <w:numPr>
                <w:ilvl w:val="1"/>
                <w:numId w:val="34"/>
              </w:numPr>
              <w:tabs>
                <w:tab w:val="clear" w:pos="1440"/>
                <w:tab w:val="num" w:pos="974"/>
                <w:tab w:val="left" w:pos="1843"/>
              </w:tabs>
              <w:ind w:left="974"/>
              <w:jc w:val="both"/>
              <w:rPr>
                <w:rFonts w:ascii="Bookman Old Style" w:hAnsi="Bookman Old Style" w:cs="Times New Roman"/>
              </w:rPr>
            </w:pPr>
            <w:r w:rsidRPr="008B5A4D">
              <w:rPr>
                <w:rFonts w:ascii="Bookman Old Style" w:hAnsi="Bookman Old Style" w:cs="Times New Roman"/>
              </w:rPr>
              <w:t>ketentuan perizinan;</w:t>
            </w:r>
          </w:p>
          <w:p w:rsidR="00FC602A" w:rsidRPr="008B5A4D" w:rsidRDefault="00FC602A" w:rsidP="00D73380">
            <w:pPr>
              <w:numPr>
                <w:ilvl w:val="1"/>
                <w:numId w:val="34"/>
              </w:numPr>
              <w:tabs>
                <w:tab w:val="clear" w:pos="1440"/>
                <w:tab w:val="num" w:pos="974"/>
                <w:tab w:val="left" w:pos="1843"/>
              </w:tabs>
              <w:ind w:left="974"/>
              <w:jc w:val="both"/>
              <w:rPr>
                <w:rFonts w:ascii="Bookman Old Style" w:hAnsi="Bookman Old Style" w:cs="Times New Roman"/>
              </w:rPr>
            </w:pPr>
            <w:r w:rsidRPr="008B5A4D">
              <w:rPr>
                <w:rFonts w:ascii="Bookman Old Style" w:hAnsi="Bookman Old Style" w:cs="Times New Roman"/>
              </w:rPr>
              <w:t xml:space="preserve">ketentuan </w:t>
            </w:r>
            <w:r w:rsidR="0026031B" w:rsidRPr="008B5A4D">
              <w:rPr>
                <w:rFonts w:ascii="Bookman Old Style" w:hAnsi="Bookman Old Style" w:cs="Times New Roman"/>
                <w:lang w:val="es-ES"/>
              </w:rPr>
              <w:t xml:space="preserve">pemberian </w:t>
            </w:r>
            <w:r w:rsidR="0000396F" w:rsidRPr="008B5A4D">
              <w:rPr>
                <w:rFonts w:ascii="Bookman Old Style" w:hAnsi="Bookman Old Style" w:cs="Times New Roman"/>
              </w:rPr>
              <w:t xml:space="preserve">insentif dan disinsentif; </w:t>
            </w:r>
            <w:r w:rsidR="0000396F" w:rsidRPr="008B5A4D">
              <w:rPr>
                <w:rFonts w:ascii="Bookman Old Style" w:hAnsi="Bookman Old Style" w:cs="Times New Roman"/>
                <w:lang w:val="es-ES"/>
              </w:rPr>
              <w:t>dan</w:t>
            </w:r>
            <w:r w:rsidRPr="008B5A4D">
              <w:rPr>
                <w:rFonts w:ascii="Bookman Old Style" w:hAnsi="Bookman Old Style" w:cs="Times New Roman"/>
              </w:rPr>
              <w:t xml:space="preserve"> </w:t>
            </w:r>
          </w:p>
          <w:p w:rsidR="00FC602A" w:rsidRPr="008B5A4D" w:rsidRDefault="00FC602A" w:rsidP="00D73380">
            <w:pPr>
              <w:numPr>
                <w:ilvl w:val="1"/>
                <w:numId w:val="34"/>
              </w:numPr>
              <w:tabs>
                <w:tab w:val="clear" w:pos="1440"/>
                <w:tab w:val="num" w:pos="974"/>
                <w:tab w:val="left" w:pos="1843"/>
              </w:tabs>
              <w:ind w:left="974"/>
              <w:jc w:val="both"/>
              <w:rPr>
                <w:rFonts w:ascii="Bookman Old Style" w:hAnsi="Bookman Old Style" w:cs="Times New Roman"/>
              </w:rPr>
            </w:pPr>
            <w:r w:rsidRPr="008B5A4D">
              <w:rPr>
                <w:rFonts w:ascii="Bookman Old Style" w:hAnsi="Bookman Old Style" w:cs="Times New Roman"/>
              </w:rPr>
              <w:t xml:space="preserve">arahan </w:t>
            </w:r>
            <w:r w:rsidR="0026031B" w:rsidRPr="008B5A4D">
              <w:rPr>
                <w:rFonts w:ascii="Bookman Old Style" w:hAnsi="Bookman Old Style" w:cs="Times New Roman"/>
                <w:lang w:val="en-US"/>
              </w:rPr>
              <w:t xml:space="preserve">pengenaan </w:t>
            </w:r>
            <w:r w:rsidRPr="008B5A4D">
              <w:rPr>
                <w:rFonts w:ascii="Bookman Old Style" w:hAnsi="Bookman Old Style" w:cs="Times New Roman"/>
              </w:rPr>
              <w:t>sanksi.</w:t>
            </w:r>
          </w:p>
          <w:p w:rsidR="00FC602A" w:rsidRPr="008B5A4D" w:rsidRDefault="00FC602A" w:rsidP="00D73380">
            <w:pPr>
              <w:numPr>
                <w:ilvl w:val="0"/>
                <w:numId w:val="33"/>
              </w:numPr>
              <w:tabs>
                <w:tab w:val="clear" w:pos="1495"/>
                <w:tab w:val="left" w:pos="614"/>
                <w:tab w:val="num" w:pos="1701"/>
              </w:tabs>
              <w:spacing w:before="120"/>
              <w:ind w:left="620" w:hanging="634"/>
              <w:jc w:val="both"/>
              <w:rPr>
                <w:rFonts w:ascii="Bookman Old Style" w:hAnsi="Bookman Old Style" w:cs="Times New Roman"/>
              </w:rPr>
            </w:pPr>
            <w:r w:rsidRPr="008B5A4D">
              <w:rPr>
                <w:rFonts w:ascii="Bookman Old Style" w:hAnsi="Bookman Old Style" w:cs="Times New Roman"/>
              </w:rPr>
              <w:t xml:space="preserve">Ketentuan umum peraturan zonasi sebagaimana dimaksud pada ayat (1) huruf a, </w:t>
            </w:r>
            <w:r w:rsidR="00867474" w:rsidRPr="008B5A4D">
              <w:rPr>
                <w:rFonts w:ascii="Bookman Old Style" w:hAnsi="Bookman Old Style" w:cs="Times New Roman"/>
                <w:lang w:val="en-US"/>
              </w:rPr>
              <w:t>meliputi</w:t>
            </w:r>
            <w:r w:rsidR="00867474" w:rsidRPr="008B5A4D">
              <w:rPr>
                <w:rFonts w:ascii="Bookman Old Style" w:hAnsi="Bookman Old Style" w:cs="Times New Roman"/>
              </w:rPr>
              <w:t>:</w:t>
            </w:r>
          </w:p>
          <w:p w:rsidR="00FC602A" w:rsidRPr="008B5A4D" w:rsidRDefault="00FC602A" w:rsidP="00D73380">
            <w:pPr>
              <w:numPr>
                <w:ilvl w:val="0"/>
                <w:numId w:val="35"/>
              </w:numPr>
              <w:tabs>
                <w:tab w:val="left" w:pos="1064"/>
              </w:tabs>
              <w:ind w:left="1064" w:hanging="450"/>
              <w:jc w:val="both"/>
              <w:rPr>
                <w:rFonts w:ascii="Bookman Old Style" w:hAnsi="Bookman Old Style" w:cs="Times New Roman"/>
              </w:rPr>
            </w:pPr>
            <w:r w:rsidRPr="008B5A4D">
              <w:rPr>
                <w:rFonts w:ascii="Bookman Old Style" w:hAnsi="Bookman Old Style" w:cs="Times New Roman"/>
                <w:lang w:val="fi-FI"/>
              </w:rPr>
              <w:t xml:space="preserve">ketentuan umum peraturan zonasi </w:t>
            </w:r>
            <w:r w:rsidR="00466941" w:rsidRPr="008B5A4D">
              <w:rPr>
                <w:rFonts w:ascii="Bookman Old Style" w:hAnsi="Bookman Old Style" w:cs="Times New Roman"/>
                <w:lang w:val="fi-FI"/>
              </w:rPr>
              <w:t xml:space="preserve">sistem </w:t>
            </w:r>
            <w:r w:rsidRPr="008B5A4D">
              <w:rPr>
                <w:rFonts w:ascii="Bookman Old Style" w:hAnsi="Bookman Old Style" w:cs="Times New Roman"/>
                <w:lang w:val="fi-FI"/>
              </w:rPr>
              <w:t>perkotaan;</w:t>
            </w:r>
          </w:p>
          <w:p w:rsidR="00FC602A" w:rsidRPr="008B5A4D" w:rsidRDefault="00FC602A" w:rsidP="00D73380">
            <w:pPr>
              <w:numPr>
                <w:ilvl w:val="0"/>
                <w:numId w:val="35"/>
              </w:numPr>
              <w:tabs>
                <w:tab w:val="left" w:pos="1064"/>
              </w:tabs>
              <w:ind w:left="1064" w:hanging="450"/>
              <w:jc w:val="both"/>
              <w:rPr>
                <w:rFonts w:ascii="Bookman Old Style" w:hAnsi="Bookman Old Style" w:cs="Times New Roman"/>
              </w:rPr>
            </w:pPr>
            <w:r w:rsidRPr="008B5A4D">
              <w:rPr>
                <w:rFonts w:ascii="Bookman Old Style" w:hAnsi="Bookman Old Style" w:cs="Times New Roman"/>
                <w:lang w:val="es-ES"/>
              </w:rPr>
              <w:t xml:space="preserve">ketentuan umum peraturan zonasi </w:t>
            </w:r>
            <w:r w:rsidR="00466941" w:rsidRPr="008B5A4D">
              <w:rPr>
                <w:rFonts w:ascii="Bookman Old Style" w:hAnsi="Bookman Old Style" w:cs="Times New Roman"/>
                <w:lang w:val="fi-FI"/>
              </w:rPr>
              <w:t xml:space="preserve">sistem </w:t>
            </w:r>
            <w:r w:rsidRPr="008B5A4D">
              <w:rPr>
                <w:rFonts w:ascii="Bookman Old Style" w:hAnsi="Bookman Old Style" w:cs="Times New Roman"/>
                <w:lang w:val="es-ES"/>
              </w:rPr>
              <w:t>perdesaan;</w:t>
            </w:r>
          </w:p>
          <w:p w:rsidR="00FC602A" w:rsidRPr="008B5A4D" w:rsidRDefault="00FC602A" w:rsidP="00D73380">
            <w:pPr>
              <w:numPr>
                <w:ilvl w:val="0"/>
                <w:numId w:val="35"/>
              </w:numPr>
              <w:tabs>
                <w:tab w:val="left" w:pos="1064"/>
              </w:tabs>
              <w:ind w:left="106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466941" w:rsidRPr="008B5A4D">
              <w:rPr>
                <w:rFonts w:ascii="Bookman Old Style" w:hAnsi="Bookman Old Style" w:cs="Times New Roman"/>
                <w:lang w:val="fi-FI"/>
              </w:rPr>
              <w:t xml:space="preserve">sistem </w:t>
            </w:r>
            <w:r w:rsidRPr="008B5A4D">
              <w:rPr>
                <w:rFonts w:ascii="Bookman Old Style" w:hAnsi="Bookman Old Style" w:cs="Times New Roman"/>
              </w:rPr>
              <w:t>jaringan transportasi darat;</w:t>
            </w:r>
          </w:p>
          <w:p w:rsidR="00FC602A" w:rsidRPr="008B5A4D" w:rsidRDefault="00FC602A" w:rsidP="00D73380">
            <w:pPr>
              <w:numPr>
                <w:ilvl w:val="0"/>
                <w:numId w:val="35"/>
              </w:numPr>
              <w:tabs>
                <w:tab w:val="left" w:pos="1064"/>
              </w:tabs>
              <w:ind w:left="106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466941" w:rsidRPr="008B5A4D">
              <w:rPr>
                <w:rFonts w:ascii="Bookman Old Style" w:hAnsi="Bookman Old Style" w:cs="Times New Roman"/>
                <w:lang w:val="sv-SE"/>
              </w:rPr>
              <w:t xml:space="preserve">sistem </w:t>
            </w:r>
            <w:r w:rsidRPr="008B5A4D">
              <w:rPr>
                <w:rFonts w:ascii="Bookman Old Style" w:hAnsi="Bookman Old Style" w:cs="Times New Roman"/>
              </w:rPr>
              <w:t>jaringan energi;</w:t>
            </w:r>
          </w:p>
          <w:p w:rsidR="00FC602A" w:rsidRPr="008B5A4D" w:rsidRDefault="00FC602A" w:rsidP="00D73380">
            <w:pPr>
              <w:numPr>
                <w:ilvl w:val="0"/>
                <w:numId w:val="35"/>
              </w:numPr>
              <w:tabs>
                <w:tab w:val="left" w:pos="1064"/>
              </w:tabs>
              <w:ind w:left="106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466941" w:rsidRPr="008B5A4D">
              <w:rPr>
                <w:rFonts w:ascii="Bookman Old Style" w:hAnsi="Bookman Old Style" w:cs="Times New Roman"/>
                <w:lang w:val="fi-FI"/>
              </w:rPr>
              <w:t xml:space="preserve">sistem </w:t>
            </w:r>
            <w:r w:rsidRPr="008B5A4D">
              <w:rPr>
                <w:rFonts w:ascii="Bookman Old Style" w:hAnsi="Bookman Old Style" w:cs="Times New Roman"/>
              </w:rPr>
              <w:t>jaringan telekomunikasi;</w:t>
            </w:r>
          </w:p>
          <w:p w:rsidR="00FC602A" w:rsidRPr="008B5A4D" w:rsidRDefault="00FC602A" w:rsidP="00D73380">
            <w:pPr>
              <w:numPr>
                <w:ilvl w:val="0"/>
                <w:numId w:val="35"/>
              </w:numPr>
              <w:tabs>
                <w:tab w:val="left" w:pos="1064"/>
              </w:tabs>
              <w:ind w:left="106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466941" w:rsidRPr="008B5A4D">
              <w:rPr>
                <w:rFonts w:ascii="Bookman Old Style" w:hAnsi="Bookman Old Style" w:cs="Times New Roman"/>
                <w:lang w:val="fi-FI"/>
              </w:rPr>
              <w:t xml:space="preserve">sistem </w:t>
            </w:r>
            <w:r w:rsidRPr="008B5A4D">
              <w:rPr>
                <w:rFonts w:ascii="Bookman Old Style" w:hAnsi="Bookman Old Style" w:cs="Times New Roman"/>
              </w:rPr>
              <w:t>jaringan prasarana sumber daya air;</w:t>
            </w:r>
          </w:p>
          <w:p w:rsidR="00FC602A" w:rsidRPr="008B5A4D" w:rsidRDefault="00FC602A" w:rsidP="00D73380">
            <w:pPr>
              <w:numPr>
                <w:ilvl w:val="0"/>
                <w:numId w:val="35"/>
              </w:numPr>
              <w:tabs>
                <w:tab w:val="left" w:pos="1064"/>
              </w:tabs>
              <w:ind w:left="106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466941" w:rsidRPr="008B5A4D">
              <w:rPr>
                <w:rFonts w:ascii="Bookman Old Style" w:hAnsi="Bookman Old Style" w:cs="Times New Roman"/>
                <w:lang w:val="fi-FI"/>
              </w:rPr>
              <w:t xml:space="preserve">sistem </w:t>
            </w:r>
            <w:r w:rsidRPr="008B5A4D">
              <w:rPr>
                <w:rFonts w:ascii="Bookman Old Style" w:hAnsi="Bookman Old Style" w:cs="Times New Roman"/>
              </w:rPr>
              <w:t>jaringan prasarana lingkungan;</w:t>
            </w:r>
          </w:p>
          <w:p w:rsidR="00FC602A" w:rsidRPr="008B5A4D" w:rsidRDefault="00FC602A" w:rsidP="00D73380">
            <w:pPr>
              <w:numPr>
                <w:ilvl w:val="0"/>
                <w:numId w:val="35"/>
              </w:numPr>
              <w:tabs>
                <w:tab w:val="left" w:pos="1064"/>
              </w:tabs>
              <w:ind w:left="1064" w:hanging="450"/>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Pr="008B5A4D">
              <w:rPr>
                <w:rFonts w:ascii="Bookman Old Style" w:hAnsi="Bookman Old Style" w:cs="Times New Roman"/>
              </w:rPr>
              <w:lastRenderedPageBreak/>
              <w:t>lindung; dan</w:t>
            </w:r>
          </w:p>
          <w:p w:rsidR="00FC602A" w:rsidRPr="008B5A4D" w:rsidRDefault="00FC602A" w:rsidP="00D73380">
            <w:pPr>
              <w:numPr>
                <w:ilvl w:val="0"/>
                <w:numId w:val="35"/>
              </w:numPr>
              <w:tabs>
                <w:tab w:val="left" w:pos="1064"/>
              </w:tabs>
              <w:ind w:left="1064" w:hanging="450"/>
              <w:jc w:val="both"/>
              <w:rPr>
                <w:rFonts w:ascii="Bookman Old Style" w:hAnsi="Bookman Old Style" w:cs="Times New Roman"/>
              </w:rPr>
            </w:pPr>
            <w:r w:rsidRPr="008B5A4D">
              <w:rPr>
                <w:rFonts w:ascii="Bookman Old Style" w:hAnsi="Bookman Old Style" w:cs="Times New Roman"/>
              </w:rPr>
              <w:t>ketentuan umum peraturan zonasi kawasan budidaya</w:t>
            </w:r>
            <w:r w:rsidR="00327830" w:rsidRPr="008B5A4D">
              <w:rPr>
                <w:rFonts w:ascii="Bookman Old Style" w:hAnsi="Bookman Old Style" w:cs="Times New Roman"/>
              </w:rPr>
              <w:t>.</w:t>
            </w:r>
          </w:p>
          <w:p w:rsidR="00FC602A" w:rsidRPr="008B5A4D" w:rsidRDefault="00FC602A" w:rsidP="00D73380">
            <w:pPr>
              <w:tabs>
                <w:tab w:val="left" w:pos="1064"/>
              </w:tabs>
              <w:ind w:left="1064" w:hanging="450"/>
              <w:jc w:val="both"/>
              <w:rPr>
                <w:rFonts w:ascii="Bookman Old Style" w:hAnsi="Bookman Old Style" w:cs="Times New Roman"/>
              </w:rPr>
            </w:pPr>
          </w:p>
          <w:p w:rsidR="00FC602A" w:rsidRPr="008B5A4D" w:rsidRDefault="00FC602A" w:rsidP="00D73380">
            <w:pPr>
              <w:spacing w:before="120" w:after="120"/>
              <w:ind w:left="1080" w:hanging="1080"/>
              <w:jc w:val="center"/>
              <w:rPr>
                <w:rFonts w:ascii="Bookman Old Style" w:hAnsi="Bookman Old Style" w:cs="Times New Roman"/>
              </w:rPr>
            </w:pPr>
            <w:r w:rsidRPr="008B5A4D">
              <w:rPr>
                <w:rFonts w:ascii="Bookman Old Style" w:hAnsi="Bookman Old Style" w:cs="Times New Roman"/>
              </w:rPr>
              <w:t>Bagian Kedua</w:t>
            </w:r>
          </w:p>
          <w:p w:rsidR="00FC602A" w:rsidRPr="008B5A4D" w:rsidRDefault="00FC602A" w:rsidP="00D73380">
            <w:pPr>
              <w:spacing w:before="120" w:after="120"/>
              <w:ind w:left="1080" w:hanging="1080"/>
              <w:jc w:val="center"/>
              <w:rPr>
                <w:rFonts w:ascii="Bookman Old Style" w:hAnsi="Bookman Old Style" w:cs="Times New Roman"/>
              </w:rPr>
            </w:pPr>
            <w:r w:rsidRPr="008B5A4D">
              <w:rPr>
                <w:rFonts w:ascii="Bookman Old Style" w:hAnsi="Bookman Old Style" w:cs="Times New Roman"/>
              </w:rPr>
              <w:t>Ketentuan Umum Peraturan Zonasi</w:t>
            </w:r>
          </w:p>
          <w:p w:rsidR="00FC602A" w:rsidRPr="008B5A4D" w:rsidRDefault="00FC602A" w:rsidP="00D73380">
            <w:pPr>
              <w:spacing w:before="120" w:after="120"/>
              <w:ind w:left="1080" w:hanging="1080"/>
              <w:jc w:val="center"/>
              <w:rPr>
                <w:rFonts w:ascii="Bookman Old Style" w:hAnsi="Bookman Old Style" w:cs="Times New Roman"/>
              </w:rPr>
            </w:pPr>
            <w:r w:rsidRPr="008B5A4D">
              <w:rPr>
                <w:rFonts w:ascii="Bookman Old Style" w:hAnsi="Bookman Old Style" w:cs="Times New Roman"/>
              </w:rPr>
              <w:t>Paragraf 1</w:t>
            </w:r>
          </w:p>
          <w:p w:rsidR="00FC602A" w:rsidRPr="008B5A4D" w:rsidRDefault="00FC602A" w:rsidP="00D73380">
            <w:pPr>
              <w:spacing w:before="120" w:after="120"/>
              <w:ind w:left="1080" w:hanging="1080"/>
              <w:jc w:val="center"/>
              <w:rPr>
                <w:rFonts w:ascii="Bookman Old Style" w:hAnsi="Bookman Old Style" w:cs="Times New Roman"/>
              </w:rPr>
            </w:pPr>
            <w:r w:rsidRPr="008B5A4D">
              <w:rPr>
                <w:rFonts w:ascii="Bookman Old Style" w:hAnsi="Bookman Old Style" w:cs="Times New Roman"/>
              </w:rPr>
              <w:t xml:space="preserve">Ketentuan Umum Peraturan Zonasi </w:t>
            </w:r>
            <w:r w:rsidR="00466941" w:rsidRPr="008B5A4D">
              <w:rPr>
                <w:rFonts w:ascii="Bookman Old Style" w:hAnsi="Bookman Old Style" w:cs="Times New Roman"/>
                <w:lang w:val="en-US"/>
              </w:rPr>
              <w:t>S</w:t>
            </w:r>
            <w:r w:rsidR="00466941" w:rsidRPr="008B5A4D">
              <w:rPr>
                <w:rFonts w:ascii="Bookman Old Style" w:hAnsi="Bookman Old Style" w:cs="Times New Roman"/>
                <w:lang w:val="fi-FI"/>
              </w:rPr>
              <w:t xml:space="preserve">istem </w:t>
            </w:r>
            <w:r w:rsidRPr="008B5A4D">
              <w:rPr>
                <w:rFonts w:ascii="Bookman Old Style" w:hAnsi="Bookman Old Style" w:cs="Times New Roman"/>
              </w:rPr>
              <w:t>Perkotaan</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6</w:t>
            </w:r>
            <w:r w:rsidR="00912C27" w:rsidRPr="008B5A4D">
              <w:rPr>
                <w:rFonts w:ascii="Bookman Old Style" w:hAnsi="Bookman Old Style" w:cs="Times New Roman"/>
                <w:lang w:val="en-US"/>
              </w:rPr>
              <w:t>4</w:t>
            </w:r>
          </w:p>
          <w:p w:rsidR="00FC602A" w:rsidRPr="008B5A4D" w:rsidRDefault="00FC602A" w:rsidP="00D73380">
            <w:pPr>
              <w:numPr>
                <w:ilvl w:val="2"/>
                <w:numId w:val="31"/>
              </w:numPr>
              <w:tabs>
                <w:tab w:val="clear" w:pos="2340"/>
              </w:tabs>
              <w:ind w:left="614" w:right="28" w:hanging="630"/>
              <w:jc w:val="both"/>
              <w:rPr>
                <w:rFonts w:ascii="Bookman Old Style" w:hAnsi="Bookman Old Style" w:cs="Times New Roman"/>
              </w:rPr>
            </w:pPr>
            <w:r w:rsidRPr="008B5A4D">
              <w:rPr>
                <w:rFonts w:ascii="Bookman Old Style" w:hAnsi="Bookman Old Style" w:cs="Times New Roman"/>
              </w:rPr>
              <w:t xml:space="preserve">Ketentuan umum peraturan zonasi </w:t>
            </w:r>
            <w:r w:rsidR="00466941" w:rsidRPr="008B5A4D">
              <w:rPr>
                <w:rFonts w:ascii="Bookman Old Style" w:hAnsi="Bookman Old Style" w:cs="Times New Roman"/>
              </w:rPr>
              <w:t>s</w:t>
            </w:r>
            <w:r w:rsidR="00980D94" w:rsidRPr="008B5A4D">
              <w:rPr>
                <w:rFonts w:ascii="Bookman Old Style" w:hAnsi="Bookman Old Style" w:cs="Times New Roman"/>
              </w:rPr>
              <w:t>i</w:t>
            </w:r>
            <w:r w:rsidR="00466941" w:rsidRPr="008B5A4D">
              <w:rPr>
                <w:rFonts w:ascii="Bookman Old Style" w:hAnsi="Bookman Old Style" w:cs="Times New Roman"/>
              </w:rPr>
              <w:t xml:space="preserve">stem </w:t>
            </w:r>
            <w:r w:rsidRPr="008B5A4D">
              <w:rPr>
                <w:rFonts w:ascii="Bookman Old Style" w:hAnsi="Bookman Old Style" w:cs="Times New Roman"/>
              </w:rPr>
              <w:t xml:space="preserve">perkotaan sebagaimana dimaksud dalam Pasal </w:t>
            </w:r>
            <w:r w:rsidR="00411BE7" w:rsidRPr="008B5A4D">
              <w:rPr>
                <w:rFonts w:ascii="Bookman Old Style" w:hAnsi="Bookman Old Style" w:cs="Times New Roman"/>
              </w:rPr>
              <w:t>6</w:t>
            </w:r>
            <w:r w:rsidR="00222B42" w:rsidRPr="008B5A4D">
              <w:rPr>
                <w:rFonts w:ascii="Bookman Old Style" w:hAnsi="Bookman Old Style" w:cs="Times New Roman"/>
                <w:lang w:val="en-US"/>
              </w:rPr>
              <w:t>3</w:t>
            </w:r>
            <w:r w:rsidRPr="008B5A4D">
              <w:rPr>
                <w:rFonts w:ascii="Bookman Old Style" w:hAnsi="Bookman Old Style" w:cs="Times New Roman"/>
              </w:rPr>
              <w:t xml:space="preserve"> ayat (2) huruf a, </w:t>
            </w:r>
            <w:r w:rsidR="00867474" w:rsidRPr="008B5A4D">
              <w:rPr>
                <w:rFonts w:ascii="Bookman Old Style" w:hAnsi="Bookman Old Style" w:cs="Times New Roman"/>
                <w:lang w:val="en-US"/>
              </w:rPr>
              <w:t>meliputi</w:t>
            </w:r>
            <w:r w:rsidR="00867474" w:rsidRPr="008B5A4D">
              <w:rPr>
                <w:rFonts w:ascii="Bookman Old Style" w:hAnsi="Bookman Old Style" w:cs="Times New Roman"/>
              </w:rPr>
              <w:t>:</w:t>
            </w:r>
          </w:p>
          <w:p w:rsidR="00FC602A" w:rsidRPr="008B5A4D" w:rsidRDefault="00FC602A" w:rsidP="00D73380">
            <w:pPr>
              <w:numPr>
                <w:ilvl w:val="1"/>
                <w:numId w:val="32"/>
              </w:numPr>
              <w:tabs>
                <w:tab w:val="clear" w:pos="2520"/>
              </w:tabs>
              <w:ind w:left="1064" w:right="28"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466941" w:rsidRPr="008B5A4D">
              <w:rPr>
                <w:rFonts w:ascii="Bookman Old Style" w:hAnsi="Bookman Old Style" w:cs="Times New Roman"/>
                <w:lang w:val="fi-FI"/>
              </w:rPr>
              <w:t>kawasan perkotaan</w:t>
            </w:r>
            <w:r w:rsidRPr="008B5A4D">
              <w:rPr>
                <w:rFonts w:ascii="Bookman Old Style" w:hAnsi="Bookman Old Style" w:cs="Times New Roman"/>
              </w:rPr>
              <w:t>;</w:t>
            </w:r>
            <w:r w:rsidR="0000396F" w:rsidRPr="008B5A4D">
              <w:rPr>
                <w:rFonts w:ascii="Bookman Old Style" w:hAnsi="Bookman Old Style" w:cs="Times New Roman"/>
              </w:rPr>
              <w:t xml:space="preserve"> </w:t>
            </w:r>
          </w:p>
          <w:p w:rsidR="00FC602A" w:rsidRPr="008B5A4D" w:rsidRDefault="00FC602A" w:rsidP="00D73380">
            <w:pPr>
              <w:numPr>
                <w:ilvl w:val="1"/>
                <w:numId w:val="32"/>
              </w:numPr>
              <w:tabs>
                <w:tab w:val="clear" w:pos="2520"/>
              </w:tabs>
              <w:ind w:left="1064" w:right="28" w:hanging="450"/>
              <w:jc w:val="both"/>
              <w:rPr>
                <w:rFonts w:ascii="Bookman Old Style" w:hAnsi="Bookman Old Style" w:cs="Times New Roman"/>
              </w:rPr>
            </w:pPr>
            <w:r w:rsidRPr="008B5A4D">
              <w:rPr>
                <w:rFonts w:ascii="Bookman Old Style" w:hAnsi="Bookman Old Style" w:cs="Times New Roman"/>
              </w:rPr>
              <w:t>ketentuan umum peraturan zonasi kawasan perkotaan berfungsi P</w:t>
            </w:r>
            <w:r w:rsidR="00B706C1" w:rsidRPr="008B5A4D">
              <w:rPr>
                <w:rFonts w:ascii="Bookman Old Style" w:hAnsi="Bookman Old Style" w:cs="Times New Roman"/>
              </w:rPr>
              <w:t>KL</w:t>
            </w:r>
            <w:r w:rsidR="00897F2C" w:rsidRPr="008B5A4D">
              <w:rPr>
                <w:rFonts w:ascii="Bookman Old Style" w:hAnsi="Bookman Old Style" w:cs="Times New Roman"/>
              </w:rPr>
              <w:t xml:space="preserve"> dan PKLp</w:t>
            </w:r>
            <w:r w:rsidR="00B706C1" w:rsidRPr="008B5A4D">
              <w:rPr>
                <w:rFonts w:ascii="Bookman Old Style" w:hAnsi="Bookman Old Style" w:cs="Times New Roman"/>
              </w:rPr>
              <w:t xml:space="preserve">; dan </w:t>
            </w:r>
          </w:p>
          <w:p w:rsidR="00B706C1" w:rsidRPr="008B5A4D" w:rsidRDefault="00B706C1" w:rsidP="00D73380">
            <w:pPr>
              <w:numPr>
                <w:ilvl w:val="1"/>
                <w:numId w:val="32"/>
              </w:numPr>
              <w:tabs>
                <w:tab w:val="clear" w:pos="2520"/>
              </w:tabs>
              <w:ind w:left="1064" w:right="28" w:hanging="450"/>
              <w:jc w:val="both"/>
              <w:rPr>
                <w:rFonts w:ascii="Bookman Old Style" w:hAnsi="Bookman Old Style" w:cs="Times New Roman"/>
              </w:rPr>
            </w:pPr>
            <w:r w:rsidRPr="008B5A4D">
              <w:rPr>
                <w:rFonts w:ascii="Bookman Old Style" w:hAnsi="Bookman Old Style" w:cs="Times New Roman"/>
              </w:rPr>
              <w:t xml:space="preserve">ketentuan umum peraturan zonasi kawasan perkotaan berfungsi PPK. </w:t>
            </w:r>
          </w:p>
          <w:p w:rsidR="00466941" w:rsidRPr="008B5A4D" w:rsidRDefault="00466941" w:rsidP="00D73380">
            <w:pPr>
              <w:numPr>
                <w:ilvl w:val="2"/>
                <w:numId w:val="31"/>
              </w:numPr>
              <w:tabs>
                <w:tab w:val="clear" w:pos="2340"/>
                <w:tab w:val="num" w:pos="614"/>
              </w:tabs>
              <w:spacing w:before="120"/>
              <w:ind w:left="620" w:right="29" w:hanging="634"/>
              <w:jc w:val="both"/>
              <w:rPr>
                <w:rFonts w:ascii="Bookman Old Style" w:hAnsi="Bookman Old Style" w:cs="Times New Roman"/>
              </w:rPr>
            </w:pPr>
            <w:r w:rsidRPr="008B5A4D">
              <w:rPr>
                <w:rFonts w:ascii="Bookman Old Style" w:hAnsi="Bookman Old Style" w:cs="Times New Roman"/>
              </w:rPr>
              <w:t xml:space="preserve">Ketentuan umum peraturan zonasi kawasan perkotaan, </w:t>
            </w:r>
            <w:r w:rsidRPr="008B5A4D">
              <w:rPr>
                <w:rFonts w:ascii="Bookman Old Style" w:hAnsi="Bookman Old Style" w:cs="Times New Roman"/>
                <w:lang w:eastAsia="id-ID"/>
              </w:rPr>
              <w:t xml:space="preserve">sebagaimana dimaksud pada ayat (1) huruf a, </w:t>
            </w:r>
            <w:r w:rsidR="00867474" w:rsidRPr="008B5A4D">
              <w:rPr>
                <w:rFonts w:ascii="Bookman Old Style" w:hAnsi="Bookman Old Style" w:cs="Times New Roman"/>
              </w:rPr>
              <w:t>meliputi:</w:t>
            </w:r>
            <w:r w:rsidRPr="008B5A4D">
              <w:rPr>
                <w:rFonts w:ascii="Bookman Old Style" w:hAnsi="Bookman Old Style" w:cs="Times New Roman"/>
              </w:rPr>
              <w:t xml:space="preserve"> </w:t>
            </w:r>
          </w:p>
          <w:p w:rsidR="00466941" w:rsidRPr="008B5A4D" w:rsidRDefault="00466941" w:rsidP="00D73380">
            <w:pPr>
              <w:numPr>
                <w:ilvl w:val="0"/>
                <w:numId w:val="19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kawasan yang memiliki fungsi kegiatan utama budidaya bukan pertanian atau lebih dari 75%  </w:t>
            </w:r>
            <w:r w:rsidR="00867474" w:rsidRPr="008B5A4D">
              <w:rPr>
                <w:rFonts w:ascii="Bookman Old Style" w:hAnsi="Bookman Old Style" w:cs="Times New Roman"/>
              </w:rPr>
              <w:t xml:space="preserve">(tujuh puluh lima persen) </w:t>
            </w:r>
            <w:r w:rsidRPr="008B5A4D">
              <w:rPr>
                <w:rFonts w:ascii="Bookman Old Style" w:hAnsi="Bookman Old Style" w:cs="Times New Roman"/>
              </w:rPr>
              <w:t>mata pencaharian penduduknya di sektor perkotaan;</w:t>
            </w:r>
          </w:p>
          <w:p w:rsidR="00466941" w:rsidRPr="008B5A4D" w:rsidRDefault="00466941" w:rsidP="00D73380">
            <w:pPr>
              <w:numPr>
                <w:ilvl w:val="0"/>
                <w:numId w:val="19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kawasan yang memiliki jumlah penduduk sekurang-kurangnya 10.000  </w:t>
            </w:r>
            <w:r w:rsidR="00867474" w:rsidRPr="008B5A4D">
              <w:rPr>
                <w:rFonts w:ascii="Bookman Old Style" w:hAnsi="Bookman Old Style" w:cs="Times New Roman"/>
              </w:rPr>
              <w:t xml:space="preserve">(sepuluh ribu) </w:t>
            </w:r>
            <w:r w:rsidRPr="008B5A4D">
              <w:rPr>
                <w:rFonts w:ascii="Bookman Old Style" w:hAnsi="Bookman Old Style" w:cs="Times New Roman"/>
              </w:rPr>
              <w:t>jiwa;</w:t>
            </w:r>
          </w:p>
          <w:p w:rsidR="00466941" w:rsidRPr="008B5A4D" w:rsidRDefault="00466941" w:rsidP="00D73380">
            <w:pPr>
              <w:numPr>
                <w:ilvl w:val="0"/>
                <w:numId w:val="19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kawasan yang memiliki kepadatan penduduk sekurang-kurangnya 50</w:t>
            </w:r>
            <w:r w:rsidR="00311744" w:rsidRPr="008B5A4D">
              <w:rPr>
                <w:rFonts w:ascii="Bookman Old Style" w:hAnsi="Bookman Old Style" w:cs="Times New Roman"/>
              </w:rPr>
              <w:t xml:space="preserve"> </w:t>
            </w:r>
            <w:r w:rsidR="00867474" w:rsidRPr="008B5A4D">
              <w:rPr>
                <w:rFonts w:ascii="Bookman Old Style" w:hAnsi="Bookman Old Style" w:cs="Times New Roman"/>
              </w:rPr>
              <w:t xml:space="preserve">(lima puluh) </w:t>
            </w:r>
            <w:r w:rsidRPr="008B5A4D">
              <w:rPr>
                <w:rFonts w:ascii="Bookman Old Style" w:hAnsi="Bookman Old Style" w:cs="Times New Roman"/>
              </w:rPr>
              <w:t>jiwa per hektar; dan</w:t>
            </w:r>
          </w:p>
          <w:p w:rsidR="00466941" w:rsidRPr="008B5A4D" w:rsidRDefault="00466941" w:rsidP="00D73380">
            <w:pPr>
              <w:numPr>
                <w:ilvl w:val="0"/>
                <w:numId w:val="19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kawasan yang memiliki fungsi sebagai pusat koleksi dan distribusi pelayanan barang dan jasa dalam bentuk sarana dan prasarana pergantian moda transportasi.</w:t>
            </w:r>
          </w:p>
          <w:p w:rsidR="00466941" w:rsidRPr="008B5A4D" w:rsidRDefault="00466941" w:rsidP="00D73380">
            <w:pPr>
              <w:numPr>
                <w:ilvl w:val="2"/>
                <w:numId w:val="31"/>
              </w:numPr>
              <w:tabs>
                <w:tab w:val="clear" w:pos="2340"/>
                <w:tab w:val="num" w:pos="614"/>
                <w:tab w:val="num" w:pos="1440"/>
              </w:tabs>
              <w:spacing w:before="120"/>
              <w:ind w:left="620" w:right="29" w:hanging="634"/>
              <w:jc w:val="both"/>
              <w:rPr>
                <w:rFonts w:ascii="Bookman Old Style" w:hAnsi="Bookman Old Style" w:cs="Times New Roman"/>
              </w:rPr>
            </w:pPr>
            <w:r w:rsidRPr="008B5A4D">
              <w:rPr>
                <w:rFonts w:ascii="Bookman Old Style" w:hAnsi="Bookman Old Style" w:cs="Times New Roman"/>
              </w:rPr>
              <w:t xml:space="preserve">Ketentuan umum peraturan zonasi PKL </w:t>
            </w:r>
            <w:r w:rsidR="00897F2C" w:rsidRPr="008B5A4D">
              <w:rPr>
                <w:rFonts w:ascii="Bookman Old Style" w:hAnsi="Bookman Old Style" w:cs="Times New Roman"/>
              </w:rPr>
              <w:t xml:space="preserve">dan PKLp </w:t>
            </w:r>
            <w:r w:rsidRPr="008B5A4D">
              <w:rPr>
                <w:rFonts w:ascii="Bookman Old Style" w:hAnsi="Bookman Old Style" w:cs="Times New Roman"/>
              </w:rPr>
              <w:t xml:space="preserve">sebagaimana dimaksud pada ayat (1) huruf b, </w:t>
            </w:r>
            <w:r w:rsidR="00B706C1" w:rsidRPr="008B5A4D">
              <w:rPr>
                <w:rFonts w:ascii="Bookman Old Style" w:hAnsi="Bookman Old Style" w:cs="Times New Roman"/>
              </w:rPr>
              <w:t>merupakan ketentuan umum peraturan zonasi Kawasan Perkotaan Bangli</w:t>
            </w:r>
            <w:r w:rsidR="00897F2C" w:rsidRPr="008B5A4D">
              <w:rPr>
                <w:rFonts w:ascii="Bookman Old Style" w:hAnsi="Bookman Old Style" w:cs="Times New Roman"/>
              </w:rPr>
              <w:t xml:space="preserve"> dan Kawasan Perkotaan Kintamani</w:t>
            </w:r>
            <w:r w:rsidR="00B706C1" w:rsidRPr="008B5A4D">
              <w:rPr>
                <w:rFonts w:ascii="Bookman Old Style" w:hAnsi="Bookman Old Style" w:cs="Times New Roman"/>
              </w:rPr>
              <w:t xml:space="preserve">, </w:t>
            </w:r>
            <w:r w:rsidR="00867474" w:rsidRPr="008B5A4D">
              <w:rPr>
                <w:rFonts w:ascii="Bookman Old Style" w:hAnsi="Bookman Old Style" w:cs="Times New Roman"/>
              </w:rPr>
              <w:t>meliputi:</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Orientasi ruang kawasan perkotaan disesuaikan dengan karakter sosial budaya masyarakat setempat, mengacu pada konsep </w:t>
            </w:r>
            <w:r w:rsidRPr="008B5A4D">
              <w:rPr>
                <w:rFonts w:ascii="Bookman Old Style" w:hAnsi="Bookman Old Style" w:cs="Times New Roman"/>
                <w:i/>
              </w:rPr>
              <w:t>Catus Patha, Tri Mandala</w:t>
            </w:r>
            <w:r w:rsidRPr="008B5A4D">
              <w:rPr>
                <w:rFonts w:ascii="Bookman Old Style" w:hAnsi="Bookman Old Style" w:cs="Times New Roman"/>
              </w:rPr>
              <w:t xml:space="preserve"> serta penataan lansekap dan wujud bangunan berciri arsitektur tradisional Bali;</w:t>
            </w:r>
          </w:p>
          <w:p w:rsidR="00897F2C" w:rsidRPr="008B5A4D" w:rsidRDefault="00E1556D"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p</w:t>
            </w:r>
            <w:r w:rsidR="00897F2C" w:rsidRPr="008B5A4D">
              <w:rPr>
                <w:rFonts w:ascii="Bookman Old Style" w:hAnsi="Bookman Old Style" w:cs="Times New Roman"/>
              </w:rPr>
              <w:t>emanfaatan ruang untuk kegiatan ekonomi perkotaan berskala kabupaten atau beberapa kecamatan yang didukung dengan fasilitas dan infrastruktur perkotaan yang sesuai dengan kegiatan ekonomi yang dilayaninya;</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peningkatan kuantitas dan kualitas jaringan jalan kawasan perkotaan untuk memeratakan aksesibilitas antar bagian wilayah kota, antar kawasan permukiman dan di dalam kawasan </w:t>
            </w:r>
            <w:r w:rsidRPr="008B5A4D">
              <w:rPr>
                <w:rFonts w:ascii="Bookman Old Style" w:hAnsi="Bookman Old Style" w:cs="Times New Roman"/>
              </w:rPr>
              <w:lastRenderedPageBreak/>
              <w:t xml:space="preserve">permukiman serta jaringan jalan lintas regional di kawasan Perkotaan; </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pemerataan dan peningkatan kualitas pelayanan jaringan a</w:t>
            </w:r>
            <w:r w:rsidR="00B3451C" w:rsidRPr="008B5A4D">
              <w:rPr>
                <w:rFonts w:ascii="Bookman Old Style" w:hAnsi="Bookman Old Style" w:cs="Times New Roman"/>
              </w:rPr>
              <w:t>i</w:t>
            </w:r>
            <w:r w:rsidRPr="008B5A4D">
              <w:rPr>
                <w:rFonts w:ascii="Bookman Old Style" w:hAnsi="Bookman Old Style" w:cs="Times New Roman"/>
              </w:rPr>
              <w:t>r minum, jaringan drainase, pengelolaan</w:t>
            </w:r>
            <w:r w:rsidR="00B3451C" w:rsidRPr="008B5A4D">
              <w:rPr>
                <w:rFonts w:ascii="Bookman Old Style" w:hAnsi="Bookman Old Style" w:cs="Times New Roman"/>
              </w:rPr>
              <w:t xml:space="preserve"> </w:t>
            </w:r>
            <w:r w:rsidRPr="008B5A4D">
              <w:rPr>
                <w:rFonts w:ascii="Bookman Old Style" w:hAnsi="Bookman Old Style" w:cs="Times New Roman"/>
              </w:rPr>
              <w:t>persampahan,  pengelolaan air limbah, jaringan energ</w:t>
            </w:r>
            <w:r w:rsidR="00B3451C" w:rsidRPr="008B5A4D">
              <w:rPr>
                <w:rFonts w:ascii="Bookman Old Style" w:hAnsi="Bookman Old Style" w:cs="Times New Roman"/>
              </w:rPr>
              <w:t>i</w:t>
            </w:r>
            <w:r w:rsidRPr="008B5A4D">
              <w:rPr>
                <w:rFonts w:ascii="Bookman Old Style" w:hAnsi="Bookman Old Style" w:cs="Times New Roman"/>
              </w:rPr>
              <w:t xml:space="preserve"> dan listrik, jaringan telekomunikasi dan utilitas perkotaan lainnya;</w:t>
            </w:r>
          </w:p>
          <w:p w:rsidR="00897F2C" w:rsidRPr="008B5A4D" w:rsidRDefault="00897F2C"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merevitalisasi kawasan-kawasan tertentu yang merupakan kawasan heritage, yang menjadi karakter khas dan unggulan kota; </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tata bangunan diarahkan dengan intensitas menengah hingga tinggi baik ke arah horizontal dan vertikal terbatas setinggi-tingginya 15 </w:t>
            </w:r>
            <w:r w:rsidR="00867474" w:rsidRPr="008B5A4D">
              <w:rPr>
                <w:rFonts w:ascii="Bookman Old Style" w:hAnsi="Bookman Old Style" w:cs="Times New Roman"/>
              </w:rPr>
              <w:t xml:space="preserve">(lima belas) </w:t>
            </w:r>
            <w:r w:rsidRPr="008B5A4D">
              <w:rPr>
                <w:rFonts w:ascii="Bookman Old Style" w:hAnsi="Bookman Old Style" w:cs="Times New Roman"/>
              </w:rPr>
              <w:t>m;</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besaran maksimal Koefisien Wilayah Terbangun (KWT), setinggi-tingginya 60% </w:t>
            </w:r>
            <w:r w:rsidR="00867474" w:rsidRPr="008B5A4D">
              <w:rPr>
                <w:rFonts w:ascii="Bookman Old Style" w:hAnsi="Bookman Old Style" w:cs="Times New Roman"/>
              </w:rPr>
              <w:t xml:space="preserve">(enam puluh persen) </w:t>
            </w:r>
            <w:r w:rsidRPr="008B5A4D">
              <w:rPr>
                <w:rFonts w:ascii="Bookman Old Style" w:hAnsi="Bookman Old Style" w:cs="Times New Roman"/>
              </w:rPr>
              <w:t xml:space="preserve">dari luas </w:t>
            </w:r>
            <w:r w:rsidR="00897F2C" w:rsidRPr="008B5A4D">
              <w:rPr>
                <w:rFonts w:ascii="Bookman Old Style" w:hAnsi="Bookman Old Style" w:cs="Times New Roman"/>
              </w:rPr>
              <w:t>K</w:t>
            </w:r>
            <w:r w:rsidRPr="008B5A4D">
              <w:rPr>
                <w:rFonts w:ascii="Bookman Old Style" w:hAnsi="Bookman Old Style" w:cs="Times New Roman"/>
              </w:rPr>
              <w:t xml:space="preserve">awasan </w:t>
            </w:r>
            <w:r w:rsidR="00897F2C" w:rsidRPr="008B5A4D">
              <w:rPr>
                <w:rFonts w:ascii="Bookman Old Style" w:hAnsi="Bookman Old Style" w:cs="Times New Roman"/>
              </w:rPr>
              <w:t>P</w:t>
            </w:r>
            <w:r w:rsidRPr="008B5A4D">
              <w:rPr>
                <w:rFonts w:ascii="Bookman Old Style" w:hAnsi="Bookman Old Style" w:cs="Times New Roman"/>
              </w:rPr>
              <w:t>erkotaan</w:t>
            </w:r>
            <w:r w:rsidR="00547DF5" w:rsidRPr="008B5A4D">
              <w:rPr>
                <w:rFonts w:ascii="Bookman Old Style" w:hAnsi="Bookman Old Style" w:cs="Times New Roman"/>
              </w:rPr>
              <w:t xml:space="preserve"> Bangli dan setinggi-tingginya 50%</w:t>
            </w:r>
            <w:r w:rsidR="00867474" w:rsidRPr="008B5A4D">
              <w:rPr>
                <w:rFonts w:ascii="Bookman Old Style" w:hAnsi="Bookman Old Style" w:cs="Times New Roman"/>
              </w:rPr>
              <w:t xml:space="preserve"> (lima puluh persen)</w:t>
            </w:r>
            <w:r w:rsidR="00547DF5" w:rsidRPr="008B5A4D">
              <w:rPr>
                <w:rFonts w:ascii="Bookman Old Style" w:hAnsi="Bookman Old Style" w:cs="Times New Roman"/>
              </w:rPr>
              <w:t xml:space="preserve">  dari luas Kawasan Perkotaan Kintamani</w:t>
            </w:r>
            <w:r w:rsidRPr="008B5A4D">
              <w:rPr>
                <w:rFonts w:ascii="Bookman Old Style" w:hAnsi="Bookman Old Style" w:cs="Times New Roman"/>
              </w:rPr>
              <w:t>;</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besaran minimal penyediaan Ruang Terbuka Hijau Kota (RTHK), minimal 40% </w:t>
            </w:r>
            <w:r w:rsidR="00867474" w:rsidRPr="008B5A4D">
              <w:rPr>
                <w:rFonts w:ascii="Bookman Old Style" w:hAnsi="Bookman Old Style" w:cs="Times New Roman"/>
              </w:rPr>
              <w:t>(empat puluh persen)</w:t>
            </w:r>
            <w:r w:rsidRPr="008B5A4D">
              <w:rPr>
                <w:rFonts w:ascii="Bookman Old Style" w:hAnsi="Bookman Old Style" w:cs="Times New Roman"/>
              </w:rPr>
              <w:t xml:space="preserve"> dari luas </w:t>
            </w:r>
            <w:r w:rsidR="00547DF5" w:rsidRPr="008B5A4D">
              <w:rPr>
                <w:rFonts w:ascii="Bookman Old Style" w:hAnsi="Bookman Old Style" w:cs="Times New Roman"/>
              </w:rPr>
              <w:t>K</w:t>
            </w:r>
            <w:r w:rsidRPr="008B5A4D">
              <w:rPr>
                <w:rFonts w:ascii="Bookman Old Style" w:hAnsi="Bookman Old Style" w:cs="Times New Roman"/>
              </w:rPr>
              <w:t xml:space="preserve">awasan </w:t>
            </w:r>
            <w:r w:rsidR="00547DF5" w:rsidRPr="008B5A4D">
              <w:rPr>
                <w:rFonts w:ascii="Bookman Old Style" w:hAnsi="Bookman Old Style" w:cs="Times New Roman"/>
              </w:rPr>
              <w:t>P</w:t>
            </w:r>
            <w:r w:rsidRPr="008B5A4D">
              <w:rPr>
                <w:rFonts w:ascii="Bookman Old Style" w:hAnsi="Bookman Old Style" w:cs="Times New Roman"/>
              </w:rPr>
              <w:t xml:space="preserve">erkotaan </w:t>
            </w:r>
            <w:r w:rsidR="00547DF5" w:rsidRPr="008B5A4D">
              <w:rPr>
                <w:rFonts w:ascii="Bookman Old Style" w:hAnsi="Bookman Old Style" w:cs="Times New Roman"/>
              </w:rPr>
              <w:t xml:space="preserve">Bangli dan minimal 50%  </w:t>
            </w:r>
            <w:r w:rsidR="00867474" w:rsidRPr="008B5A4D">
              <w:rPr>
                <w:rFonts w:ascii="Bookman Old Style" w:hAnsi="Bookman Old Style" w:cs="Times New Roman"/>
              </w:rPr>
              <w:t xml:space="preserve">(lima puluh persen) </w:t>
            </w:r>
            <w:r w:rsidR="00547DF5" w:rsidRPr="008B5A4D">
              <w:rPr>
                <w:rFonts w:ascii="Bookman Old Style" w:hAnsi="Bookman Old Style" w:cs="Times New Roman"/>
              </w:rPr>
              <w:t>dari luas Kawasan Perkotaan Kintamani;</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integrasi penataan ruang kawasan perkotaan dengan </w:t>
            </w:r>
            <w:r w:rsidRPr="008B5A4D">
              <w:rPr>
                <w:rFonts w:ascii="Bookman Old Style" w:hAnsi="Bookman Old Style" w:cs="Times New Roman"/>
                <w:i/>
              </w:rPr>
              <w:t>sukerta tata palemahan desa adat/pakraman</w:t>
            </w:r>
            <w:r w:rsidRPr="008B5A4D">
              <w:rPr>
                <w:rFonts w:ascii="Bookman Old Style" w:hAnsi="Bookman Old Style" w:cs="Times New Roman"/>
              </w:rPr>
              <w:t xml:space="preserve"> setempat;</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penyediaan untuk ruang terbuka non hijau kota; </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penyediaan prasarana dan sarana pejalan kaki, angkutan umum, kegiatan sektor informal dan ruang evakuasi bencana;</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memelihara, merevitalisasi, rehabilitasi, preservasi, restorasi dan renovasi bangunan  yang memiliki nilai-nilai sejarah, budaya, kawasan suci, tempat suci, dan pola-pola permukiman tradisional setempat; dan </w:t>
            </w:r>
          </w:p>
          <w:p w:rsidR="00466941" w:rsidRPr="008B5A4D" w:rsidRDefault="00466941" w:rsidP="00D73380">
            <w:pPr>
              <w:numPr>
                <w:ilvl w:val="0"/>
                <w:numId w:val="189"/>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Penataan ruang kawasan perkotaan wajib dilengkapi dengan Rencana Rinci Ruang Kawasan Perkotaan yang dilengkapi peraturan zonasi dan ditetapkan dengan Peraturan Daerah. </w:t>
            </w:r>
          </w:p>
          <w:p w:rsidR="00B706C1" w:rsidRPr="008B5A4D" w:rsidRDefault="00B706C1" w:rsidP="00D73380">
            <w:pPr>
              <w:numPr>
                <w:ilvl w:val="2"/>
                <w:numId w:val="31"/>
              </w:numPr>
              <w:tabs>
                <w:tab w:val="clear" w:pos="2340"/>
                <w:tab w:val="num" w:pos="614"/>
                <w:tab w:val="num" w:pos="1440"/>
              </w:tabs>
              <w:spacing w:before="120"/>
              <w:ind w:left="620" w:right="29" w:hanging="634"/>
              <w:jc w:val="both"/>
              <w:rPr>
                <w:rFonts w:ascii="Bookman Old Style" w:hAnsi="Bookman Old Style" w:cs="Times New Roman"/>
              </w:rPr>
            </w:pPr>
            <w:r w:rsidRPr="008B5A4D">
              <w:rPr>
                <w:rFonts w:ascii="Bookman Old Style" w:hAnsi="Bookman Old Style" w:cs="Times New Roman"/>
              </w:rPr>
              <w:t xml:space="preserve">Ketentuan umum peraturan </w:t>
            </w:r>
            <w:r w:rsidR="00B3451C" w:rsidRPr="008B5A4D">
              <w:rPr>
                <w:rFonts w:ascii="Bookman Old Style" w:hAnsi="Bookman Old Style" w:cs="Times New Roman"/>
              </w:rPr>
              <w:t xml:space="preserve">zonasi </w:t>
            </w:r>
            <w:r w:rsidRPr="008B5A4D">
              <w:rPr>
                <w:rFonts w:ascii="Bookman Old Style" w:hAnsi="Bookman Old Style" w:cs="Times New Roman"/>
              </w:rPr>
              <w:t xml:space="preserve">PPK sebagaimana dimaksud pada ayat (1) huruf b, </w:t>
            </w:r>
            <w:r w:rsidR="00867474" w:rsidRPr="008B5A4D">
              <w:rPr>
                <w:rFonts w:ascii="Bookman Old Style" w:hAnsi="Bookman Old Style" w:cs="Times New Roman"/>
              </w:rPr>
              <w:t>meliputi:</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pemantapan Kawasan Perkotaan Susut</w:t>
            </w:r>
            <w:r w:rsidR="00B3451C" w:rsidRPr="008B5A4D">
              <w:rPr>
                <w:rFonts w:ascii="Bookman Old Style" w:hAnsi="Bookman Old Style" w:cs="Times New Roman"/>
              </w:rPr>
              <w:t>,</w:t>
            </w:r>
            <w:r w:rsidRPr="008B5A4D">
              <w:rPr>
                <w:rFonts w:ascii="Bookman Old Style" w:hAnsi="Bookman Old Style" w:cs="Times New Roman"/>
              </w:rPr>
              <w:t xml:space="preserve"> Kawasan Perkotaan  Tembuku</w:t>
            </w:r>
            <w:r w:rsidR="00980D94" w:rsidRPr="008B5A4D">
              <w:rPr>
                <w:rFonts w:ascii="Bookman Old Style" w:hAnsi="Bookman Old Style" w:cs="Times New Roman"/>
              </w:rPr>
              <w:t xml:space="preserve">, Kawasan Perkotaan Catur-Belantih dan Kawasan Perkotaan Kayuamba </w:t>
            </w:r>
            <w:r w:rsidRPr="008B5A4D">
              <w:rPr>
                <w:rFonts w:ascii="Bookman Old Style" w:hAnsi="Bookman Old Style" w:cs="Times New Roman"/>
              </w:rPr>
              <w:t>sebagai PPK</w:t>
            </w:r>
            <w:r w:rsidR="00980D94" w:rsidRPr="008B5A4D">
              <w:rPr>
                <w:rFonts w:ascii="Bookman Old Style" w:hAnsi="Bookman Old Style" w:cs="Times New Roman"/>
              </w:rPr>
              <w:t>;</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penetapan batas-batas kawasan perkotaan ditetapkan dengan peraturan daerah; </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Orientasi ruang kawasan perkotaan disesuaikan dengan karakter sosial budaya masyarakat setempat, mengacu pada konsep </w:t>
            </w:r>
            <w:r w:rsidRPr="008B5A4D">
              <w:rPr>
                <w:rFonts w:ascii="Bookman Old Style" w:hAnsi="Bookman Old Style" w:cs="Times New Roman"/>
                <w:i/>
              </w:rPr>
              <w:t>Catus Patha, Tri Mandala</w:t>
            </w:r>
            <w:r w:rsidRPr="008B5A4D">
              <w:rPr>
                <w:rFonts w:ascii="Bookman Old Style" w:hAnsi="Bookman Old Style" w:cs="Times New Roman"/>
              </w:rPr>
              <w:t xml:space="preserve"> serta penataan lansekap dan wujud bangunan berciri arsitektur tradisional Bali;</w:t>
            </w:r>
          </w:p>
          <w:p w:rsidR="00E1556D" w:rsidRPr="008B5A4D" w:rsidRDefault="00E1556D"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pemanfaatan ruang untuk kegiatan ekonomi perkotaan berskala kecamatan yang didukung dengan fasilitas dan infrastruktur perkotaan yang </w:t>
            </w:r>
            <w:r w:rsidRPr="008B5A4D">
              <w:rPr>
                <w:rFonts w:ascii="Bookman Old Style" w:hAnsi="Bookman Old Style" w:cs="Times New Roman"/>
              </w:rPr>
              <w:lastRenderedPageBreak/>
              <w:t>sesuai dengan kegiatan ekonomi yang dilayaninya;</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peningkatan kuantitas dan kualitas jaringan jalan kawasan perkotaan untuk memeratakan aksesibilitas antar bagian wilayah kota, antar kawasan permukiman dan di dalam kawasan permukiman serta jaringan jalan lintas regional di kawasan Perkotaan; </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pemerataan dan peningkatan kualitas pelayanan jaringan a</w:t>
            </w:r>
            <w:r w:rsidR="00B3451C" w:rsidRPr="008B5A4D">
              <w:rPr>
                <w:rFonts w:ascii="Bookman Old Style" w:hAnsi="Bookman Old Style" w:cs="Times New Roman"/>
              </w:rPr>
              <w:t>i</w:t>
            </w:r>
            <w:r w:rsidRPr="008B5A4D">
              <w:rPr>
                <w:rFonts w:ascii="Bookman Old Style" w:hAnsi="Bookman Old Style" w:cs="Times New Roman"/>
              </w:rPr>
              <w:t>r minum, jaringan drainase, pengelolaan</w:t>
            </w:r>
            <w:r w:rsidR="00B3451C" w:rsidRPr="008B5A4D">
              <w:rPr>
                <w:rFonts w:ascii="Bookman Old Style" w:hAnsi="Bookman Old Style" w:cs="Times New Roman"/>
              </w:rPr>
              <w:t xml:space="preserve"> </w:t>
            </w:r>
            <w:r w:rsidRPr="008B5A4D">
              <w:rPr>
                <w:rFonts w:ascii="Bookman Old Style" w:hAnsi="Bookman Old Style" w:cs="Times New Roman"/>
              </w:rPr>
              <w:t>persampahan,  pengelolaan air limbah, jaringan energ</w:t>
            </w:r>
            <w:r w:rsidR="00B3451C" w:rsidRPr="008B5A4D">
              <w:rPr>
                <w:rFonts w:ascii="Bookman Old Style" w:hAnsi="Bookman Old Style" w:cs="Times New Roman"/>
              </w:rPr>
              <w:t>i</w:t>
            </w:r>
            <w:r w:rsidRPr="008B5A4D">
              <w:rPr>
                <w:rFonts w:ascii="Bookman Old Style" w:hAnsi="Bookman Old Style" w:cs="Times New Roman"/>
              </w:rPr>
              <w:t xml:space="preserve"> dan listrik, jaringan telekomunikasi dan utilitas perkotaan lainnya;</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tata bangunan diarahkan dengan intensitas menengah hingga tinggi baik ke arah horizontal dan vertikal terbatas setinggi-tingginya 15 </w:t>
            </w:r>
            <w:r w:rsidR="00867474" w:rsidRPr="008B5A4D">
              <w:rPr>
                <w:rFonts w:ascii="Bookman Old Style" w:hAnsi="Bookman Old Style" w:cs="Times New Roman"/>
              </w:rPr>
              <w:t xml:space="preserve">(lima belas) </w:t>
            </w:r>
            <w:r w:rsidRPr="008B5A4D">
              <w:rPr>
                <w:rFonts w:ascii="Bookman Old Style" w:hAnsi="Bookman Old Style" w:cs="Times New Roman"/>
              </w:rPr>
              <w:t>m;</w:t>
            </w:r>
          </w:p>
          <w:p w:rsidR="00B706C1" w:rsidRPr="008B5A4D" w:rsidRDefault="00B706C1" w:rsidP="00D73380">
            <w:pPr>
              <w:numPr>
                <w:ilvl w:val="0"/>
                <w:numId w:val="250"/>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besaran maksimal Koefisien Wilayah Terbangun (KWT), setinggi-tingginya </w:t>
            </w:r>
            <w:r w:rsidR="00547DF5" w:rsidRPr="008B5A4D">
              <w:rPr>
                <w:rFonts w:ascii="Bookman Old Style" w:hAnsi="Bookman Old Style" w:cs="Times New Roman"/>
              </w:rPr>
              <w:t>4</w:t>
            </w:r>
            <w:r w:rsidRPr="008B5A4D">
              <w:rPr>
                <w:rFonts w:ascii="Bookman Old Style" w:hAnsi="Bookman Old Style" w:cs="Times New Roman"/>
              </w:rPr>
              <w:t xml:space="preserve">0% </w:t>
            </w:r>
            <w:r w:rsidR="00867474" w:rsidRPr="008B5A4D">
              <w:rPr>
                <w:rFonts w:ascii="Bookman Old Style" w:hAnsi="Bookman Old Style" w:cs="Times New Roman"/>
              </w:rPr>
              <w:t>(empat puluh persen)</w:t>
            </w:r>
            <w:r w:rsidRPr="008B5A4D">
              <w:rPr>
                <w:rFonts w:ascii="Bookman Old Style" w:hAnsi="Bookman Old Style" w:cs="Times New Roman"/>
              </w:rPr>
              <w:t xml:space="preserve"> dari luas kawasan perkotaan;</w:t>
            </w:r>
          </w:p>
          <w:p w:rsidR="00B706C1" w:rsidRPr="008B5A4D" w:rsidRDefault="00B706C1" w:rsidP="00D73380">
            <w:pPr>
              <w:numPr>
                <w:ilvl w:val="0"/>
                <w:numId w:val="250"/>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besaran minimal penyediaan Ruang Terbuka Hijau Kota (RTHK), minimal </w:t>
            </w:r>
            <w:r w:rsidR="00547DF5" w:rsidRPr="008B5A4D">
              <w:rPr>
                <w:rFonts w:ascii="Bookman Old Style" w:hAnsi="Bookman Old Style" w:cs="Times New Roman"/>
              </w:rPr>
              <w:t>6</w:t>
            </w:r>
            <w:r w:rsidRPr="008B5A4D">
              <w:rPr>
                <w:rFonts w:ascii="Bookman Old Style" w:hAnsi="Bookman Old Style" w:cs="Times New Roman"/>
              </w:rPr>
              <w:t xml:space="preserve">0% </w:t>
            </w:r>
            <w:r w:rsidR="00867474" w:rsidRPr="008B5A4D">
              <w:rPr>
                <w:rFonts w:ascii="Bookman Old Style" w:hAnsi="Bookman Old Style" w:cs="Times New Roman"/>
              </w:rPr>
              <w:t>(enam puluh persen)</w:t>
            </w:r>
            <w:r w:rsidRPr="008B5A4D">
              <w:rPr>
                <w:rFonts w:ascii="Bookman Old Style" w:hAnsi="Bookman Old Style" w:cs="Times New Roman"/>
              </w:rPr>
              <w:t xml:space="preserve"> dari luas kawasan perkotaan </w:t>
            </w:r>
          </w:p>
          <w:p w:rsidR="00B706C1" w:rsidRPr="008B5A4D" w:rsidRDefault="00B706C1" w:rsidP="00D73380">
            <w:pPr>
              <w:numPr>
                <w:ilvl w:val="0"/>
                <w:numId w:val="250"/>
              </w:numPr>
              <w:tabs>
                <w:tab w:val="clear" w:pos="1440"/>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minimal RTHK publik 20%</w:t>
            </w:r>
            <w:r w:rsidR="00867474" w:rsidRPr="008B5A4D">
              <w:rPr>
                <w:rFonts w:ascii="Bookman Old Style" w:hAnsi="Bookman Old Style" w:cs="Times New Roman"/>
              </w:rPr>
              <w:t xml:space="preserve"> (dua puluh persen)</w:t>
            </w:r>
            <w:r w:rsidRPr="008B5A4D">
              <w:rPr>
                <w:rFonts w:ascii="Bookman Old Style" w:hAnsi="Bookman Old Style" w:cs="Times New Roman"/>
              </w:rPr>
              <w:t xml:space="preserve"> dan sisanya RTHK Private; </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integrasi penataan ruang kawasan perkotaan dengan </w:t>
            </w:r>
            <w:r w:rsidRPr="008B5A4D">
              <w:rPr>
                <w:rFonts w:ascii="Bookman Old Style" w:hAnsi="Bookman Old Style" w:cs="Times New Roman"/>
                <w:i/>
              </w:rPr>
              <w:t>sukerta tata palemahan desa adat/p</w:t>
            </w:r>
            <w:r w:rsidR="00B3451C" w:rsidRPr="008B5A4D">
              <w:rPr>
                <w:rFonts w:ascii="Bookman Old Style" w:hAnsi="Bookman Old Style" w:cs="Times New Roman"/>
                <w:i/>
              </w:rPr>
              <w:t>e</w:t>
            </w:r>
            <w:r w:rsidRPr="008B5A4D">
              <w:rPr>
                <w:rFonts w:ascii="Bookman Old Style" w:hAnsi="Bookman Old Style" w:cs="Times New Roman"/>
                <w:i/>
              </w:rPr>
              <w:t>kraman</w:t>
            </w:r>
            <w:r w:rsidRPr="008B5A4D">
              <w:rPr>
                <w:rFonts w:ascii="Bookman Old Style" w:hAnsi="Bookman Old Style" w:cs="Times New Roman"/>
              </w:rPr>
              <w:t xml:space="preserve"> setempat;</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penyediaan untuk ruang terbuka non hijau kota; </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penyediaan prasarana dan sarana pejalan kaki, angkutan umum, kegiatan sektor informal dan ruang evakuasi bencana;</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memelihara, merevitalisasi, rehabilitasi, preservasi, restorasi dan renovasi bangunan  yang memiliki nilai-nilai sejarah, budaya, kawasan suci, tempat suci, dan pola-pola permukiman tradisional setempat; dan </w:t>
            </w:r>
          </w:p>
          <w:p w:rsidR="00B706C1" w:rsidRPr="008B5A4D" w:rsidRDefault="00B706C1" w:rsidP="00D73380">
            <w:pPr>
              <w:numPr>
                <w:ilvl w:val="0"/>
                <w:numId w:val="250"/>
              </w:numPr>
              <w:tabs>
                <w:tab w:val="left" w:pos="1064"/>
              </w:tabs>
              <w:autoSpaceDE w:val="0"/>
              <w:autoSpaceDN w:val="0"/>
              <w:adjustRightInd w:val="0"/>
              <w:ind w:left="1064" w:hanging="450"/>
              <w:jc w:val="both"/>
              <w:rPr>
                <w:rFonts w:ascii="Bookman Old Style" w:hAnsi="Bookman Old Style" w:cs="Times New Roman"/>
              </w:rPr>
            </w:pPr>
            <w:r w:rsidRPr="008B5A4D">
              <w:rPr>
                <w:rFonts w:ascii="Bookman Old Style" w:hAnsi="Bookman Old Style" w:cs="Times New Roman"/>
              </w:rPr>
              <w:t xml:space="preserve">Penataan ruang kawasan perkotaan wajib dilengkapi dengan Rencana Rinci </w:t>
            </w:r>
            <w:r w:rsidR="007C3181" w:rsidRPr="008B5A4D">
              <w:rPr>
                <w:rFonts w:ascii="Bookman Old Style" w:hAnsi="Bookman Old Style" w:cs="Times New Roman"/>
                <w:lang w:val="en-US"/>
              </w:rPr>
              <w:t xml:space="preserve">Tata </w:t>
            </w:r>
            <w:r w:rsidRPr="008B5A4D">
              <w:rPr>
                <w:rFonts w:ascii="Bookman Old Style" w:hAnsi="Bookman Old Style" w:cs="Times New Roman"/>
              </w:rPr>
              <w:t xml:space="preserve">Ruang Kawasan Perkotaan yang dilengkapi peraturan zonasi dan ditetapkan dengan Peraturan Daerah. </w:t>
            </w:r>
          </w:p>
          <w:p w:rsidR="00177725" w:rsidRPr="008B5A4D" w:rsidRDefault="00177725" w:rsidP="00D73380">
            <w:pPr>
              <w:tabs>
                <w:tab w:val="left" w:pos="1064"/>
              </w:tabs>
              <w:autoSpaceDE w:val="0"/>
              <w:autoSpaceDN w:val="0"/>
              <w:adjustRightInd w:val="0"/>
              <w:ind w:left="1064"/>
              <w:jc w:val="both"/>
              <w:rPr>
                <w:rFonts w:ascii="Bookman Old Style" w:hAnsi="Bookman Old Style" w:cs="Times New Roman"/>
              </w:rPr>
            </w:pPr>
          </w:p>
          <w:p w:rsidR="00FC602A" w:rsidRPr="008B5A4D" w:rsidRDefault="00FC602A" w:rsidP="00D73380">
            <w:pPr>
              <w:spacing w:before="120" w:after="120"/>
              <w:ind w:right="29"/>
              <w:jc w:val="center"/>
              <w:rPr>
                <w:rFonts w:ascii="Bookman Old Style" w:hAnsi="Bookman Old Style" w:cs="Times New Roman"/>
              </w:rPr>
            </w:pPr>
            <w:r w:rsidRPr="008B5A4D">
              <w:rPr>
                <w:rFonts w:ascii="Bookman Old Style" w:hAnsi="Bookman Old Style" w:cs="Times New Roman"/>
              </w:rPr>
              <w:t>Paragraf 2</w:t>
            </w:r>
          </w:p>
          <w:p w:rsidR="00FC602A" w:rsidRPr="008B5A4D" w:rsidRDefault="00FC602A" w:rsidP="00D73380">
            <w:pPr>
              <w:ind w:right="28"/>
              <w:jc w:val="center"/>
              <w:rPr>
                <w:rFonts w:ascii="Bookman Old Style" w:hAnsi="Bookman Old Style" w:cs="Times New Roman"/>
              </w:rPr>
            </w:pPr>
            <w:r w:rsidRPr="008B5A4D">
              <w:rPr>
                <w:rFonts w:ascii="Bookman Old Style" w:hAnsi="Bookman Old Style" w:cs="Times New Roman"/>
              </w:rPr>
              <w:t xml:space="preserve">Ketentuan Umum </w:t>
            </w:r>
            <w:r w:rsidR="0000396F" w:rsidRPr="008B5A4D">
              <w:rPr>
                <w:rFonts w:ascii="Bookman Old Style" w:hAnsi="Bookman Old Style" w:cs="Times New Roman"/>
              </w:rPr>
              <w:t xml:space="preserve">Peraturan Zonasi </w:t>
            </w:r>
            <w:r w:rsidR="0000396F" w:rsidRPr="008B5A4D">
              <w:rPr>
                <w:rFonts w:ascii="Bookman Old Style" w:hAnsi="Bookman Old Style" w:cs="Times New Roman"/>
                <w:lang w:val="es-ES"/>
              </w:rPr>
              <w:t>Kawasan</w:t>
            </w:r>
            <w:r w:rsidRPr="008B5A4D">
              <w:rPr>
                <w:rFonts w:ascii="Bookman Old Style" w:hAnsi="Bookman Old Style" w:cs="Times New Roman"/>
              </w:rPr>
              <w:t xml:space="preserve"> Perdesaan</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6</w:t>
            </w:r>
            <w:r w:rsidR="00912C27" w:rsidRPr="008B5A4D">
              <w:rPr>
                <w:rFonts w:ascii="Bookman Old Style" w:hAnsi="Bookman Old Style" w:cs="Times New Roman"/>
                <w:lang w:val="en-US"/>
              </w:rPr>
              <w:t>5</w:t>
            </w:r>
          </w:p>
          <w:p w:rsidR="00FC602A" w:rsidRPr="008B5A4D" w:rsidRDefault="00FC602A" w:rsidP="00D73380">
            <w:pPr>
              <w:numPr>
                <w:ilvl w:val="2"/>
                <w:numId w:val="176"/>
              </w:numPr>
              <w:tabs>
                <w:tab w:val="clear" w:pos="2340"/>
                <w:tab w:val="num" w:pos="614"/>
              </w:tabs>
              <w:ind w:left="614" w:right="28" w:hanging="630"/>
              <w:jc w:val="both"/>
              <w:rPr>
                <w:rFonts w:ascii="Bookman Old Style" w:hAnsi="Bookman Old Style" w:cs="Times New Roman"/>
              </w:rPr>
            </w:pPr>
            <w:r w:rsidRPr="008B5A4D">
              <w:rPr>
                <w:rFonts w:ascii="Bookman Old Style" w:hAnsi="Bookman Old Style" w:cs="Times New Roman"/>
              </w:rPr>
              <w:t>Ketentuan umum peraturan zonasi kawasan perdesaan sebagaimana dimaksud dalam Pasal</w:t>
            </w:r>
            <w:r w:rsidR="00411BE7" w:rsidRPr="008B5A4D">
              <w:rPr>
                <w:rFonts w:ascii="Bookman Old Style" w:hAnsi="Bookman Old Style" w:cs="Times New Roman"/>
              </w:rPr>
              <w:t xml:space="preserve"> 6</w:t>
            </w:r>
            <w:r w:rsidR="00222B42" w:rsidRPr="008B5A4D">
              <w:rPr>
                <w:rFonts w:ascii="Bookman Old Style" w:hAnsi="Bookman Old Style" w:cs="Times New Roman"/>
                <w:lang w:val="en-US"/>
              </w:rPr>
              <w:t>3</w:t>
            </w:r>
            <w:r w:rsidRPr="008B5A4D">
              <w:rPr>
                <w:rFonts w:ascii="Bookman Old Style" w:hAnsi="Bookman Old Style" w:cs="Times New Roman"/>
              </w:rPr>
              <w:t xml:space="preserve"> ayat (2) huruf b, me</w:t>
            </w:r>
            <w:r w:rsidR="00867474" w:rsidRPr="008B5A4D">
              <w:rPr>
                <w:rFonts w:ascii="Bookman Old Style" w:hAnsi="Bookman Old Style" w:cs="Times New Roman"/>
                <w:lang w:val="en-US"/>
              </w:rPr>
              <w:t>liputi</w:t>
            </w:r>
            <w:r w:rsidRPr="008B5A4D">
              <w:rPr>
                <w:rFonts w:ascii="Bookman Old Style" w:hAnsi="Bookman Old Style" w:cs="Times New Roman"/>
              </w:rPr>
              <w:t>:</w:t>
            </w:r>
          </w:p>
          <w:p w:rsidR="00FC602A" w:rsidRPr="008B5A4D" w:rsidRDefault="00980D94" w:rsidP="00D73380">
            <w:pPr>
              <w:numPr>
                <w:ilvl w:val="0"/>
                <w:numId w:val="36"/>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lang w:val="es-ES"/>
              </w:rPr>
              <w:t xml:space="preserve">ketentuan umum </w:t>
            </w:r>
            <w:r w:rsidR="00FC602A" w:rsidRPr="008B5A4D">
              <w:rPr>
                <w:rFonts w:ascii="Bookman Old Style" w:hAnsi="Bookman Old Style" w:cs="Times New Roman"/>
              </w:rPr>
              <w:t xml:space="preserve">peraturan zonasi kawasan perdesaan; </w:t>
            </w:r>
          </w:p>
          <w:p w:rsidR="00FC602A" w:rsidRPr="008B5A4D" w:rsidRDefault="00980D94" w:rsidP="00D73380">
            <w:pPr>
              <w:numPr>
                <w:ilvl w:val="0"/>
                <w:numId w:val="36"/>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 xml:space="preserve">ketentuan umum </w:t>
            </w:r>
            <w:r w:rsidR="00FC602A" w:rsidRPr="008B5A4D">
              <w:rPr>
                <w:rFonts w:ascii="Bookman Old Style" w:hAnsi="Bookman Old Style" w:cs="Times New Roman"/>
              </w:rPr>
              <w:t>peraturan zonasi Pusat Pelayanan Lingkungan (PPL); dan</w:t>
            </w:r>
          </w:p>
          <w:p w:rsidR="000E5E87" w:rsidRPr="008B5A4D" w:rsidRDefault="00980D94" w:rsidP="00D73380">
            <w:pPr>
              <w:numPr>
                <w:ilvl w:val="0"/>
                <w:numId w:val="36"/>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lang w:val="es-ES"/>
              </w:rPr>
              <w:t xml:space="preserve">ketentuan umum </w:t>
            </w:r>
            <w:r w:rsidR="00FC602A" w:rsidRPr="008B5A4D">
              <w:rPr>
                <w:rFonts w:ascii="Bookman Old Style" w:hAnsi="Bookman Old Style" w:cs="Times New Roman"/>
              </w:rPr>
              <w:t>peraturan zonasi kawasan agropolitan</w:t>
            </w:r>
            <w:r w:rsidR="000E5E87" w:rsidRPr="008B5A4D">
              <w:rPr>
                <w:rFonts w:ascii="Bookman Old Style" w:hAnsi="Bookman Old Style" w:cs="Times New Roman"/>
                <w:lang w:val="es-ES"/>
              </w:rPr>
              <w:t>; dan</w:t>
            </w:r>
            <w:r w:rsidRPr="008B5A4D">
              <w:rPr>
                <w:rFonts w:ascii="Bookman Old Style" w:hAnsi="Bookman Old Style" w:cs="Times New Roman"/>
                <w:lang w:val="es-ES"/>
              </w:rPr>
              <w:t xml:space="preserve"> </w:t>
            </w:r>
          </w:p>
          <w:p w:rsidR="000E5E87" w:rsidRPr="008B5A4D" w:rsidRDefault="000E5E87" w:rsidP="00D73380">
            <w:pPr>
              <w:numPr>
                <w:ilvl w:val="0"/>
                <w:numId w:val="36"/>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lang w:val="en-US"/>
              </w:rPr>
              <w:t xml:space="preserve">ketentuan umum </w:t>
            </w:r>
            <w:r w:rsidRPr="008B5A4D">
              <w:rPr>
                <w:rFonts w:ascii="Bookman Old Style" w:hAnsi="Bookman Old Style" w:cs="Times New Roman"/>
              </w:rPr>
              <w:t xml:space="preserve">peraturan zonasi kawasan </w:t>
            </w:r>
            <w:r w:rsidRPr="008B5A4D">
              <w:rPr>
                <w:rFonts w:ascii="Bookman Old Style" w:hAnsi="Bookman Old Style" w:cs="Times New Roman"/>
                <w:lang w:val="en-US"/>
              </w:rPr>
              <w:t xml:space="preserve">minapolitan. </w:t>
            </w:r>
          </w:p>
          <w:p w:rsidR="00FC602A" w:rsidRPr="008B5A4D" w:rsidRDefault="00FC602A" w:rsidP="00D73380">
            <w:pPr>
              <w:numPr>
                <w:ilvl w:val="2"/>
                <w:numId w:val="176"/>
              </w:numPr>
              <w:tabs>
                <w:tab w:val="clear" w:pos="2340"/>
                <w:tab w:val="num" w:pos="614"/>
              </w:tabs>
              <w:spacing w:before="120"/>
              <w:ind w:left="620" w:right="29" w:hanging="634"/>
              <w:jc w:val="both"/>
              <w:rPr>
                <w:rFonts w:ascii="Bookman Old Style" w:hAnsi="Bookman Old Style" w:cs="Times New Roman"/>
              </w:rPr>
            </w:pPr>
            <w:r w:rsidRPr="008B5A4D">
              <w:rPr>
                <w:rFonts w:ascii="Bookman Old Style" w:hAnsi="Bookman Old Style" w:cs="Times New Roman"/>
              </w:rPr>
              <w:lastRenderedPageBreak/>
              <w:t xml:space="preserve">Ketentuan umum peraturan zonasi kawasan perdesaan sebagaimana dimaksud  pada ayat (1) huruf a, </w:t>
            </w:r>
            <w:r w:rsidR="00867474" w:rsidRPr="008B5A4D">
              <w:rPr>
                <w:rFonts w:ascii="Bookman Old Style" w:hAnsi="Bookman Old Style" w:cs="Times New Roman"/>
                <w:lang w:val="en-US"/>
              </w:rPr>
              <w:t>meliputi</w:t>
            </w:r>
            <w:r w:rsidRPr="008B5A4D">
              <w:rPr>
                <w:rFonts w:ascii="Bookman Old Style" w:hAnsi="Bookman Old Style" w:cs="Times New Roman"/>
              </w:rPr>
              <w:t>:</w:t>
            </w:r>
          </w:p>
          <w:p w:rsidR="00273650" w:rsidRPr="008B5A4D" w:rsidRDefault="00273650" w:rsidP="00D73380">
            <w:pPr>
              <w:numPr>
                <w:ilvl w:val="0"/>
                <w:numId w:val="3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memiliki aglomerasi penduduk yang bermatapencaharian petani, nelayan, pengarjin kecil atau lebih dari 75%</w:t>
            </w:r>
            <w:r w:rsidR="00867474" w:rsidRPr="008B5A4D">
              <w:rPr>
                <w:rFonts w:ascii="Bookman Old Style" w:hAnsi="Bookman Old Style" w:cs="Times New Roman"/>
              </w:rPr>
              <w:t xml:space="preserve"> (tujuh puluh lima persen) </w:t>
            </w:r>
            <w:r w:rsidRPr="008B5A4D">
              <w:rPr>
                <w:rFonts w:ascii="Bookman Old Style" w:hAnsi="Bookman Old Style" w:cs="Times New Roman"/>
              </w:rPr>
              <w:t xml:space="preserve"> mata</w:t>
            </w:r>
            <w:r w:rsidR="00867474" w:rsidRPr="008B5A4D">
              <w:rPr>
                <w:rFonts w:ascii="Bookman Old Style" w:hAnsi="Bookman Old Style" w:cs="Times New Roman"/>
              </w:rPr>
              <w:t xml:space="preserve"> </w:t>
            </w:r>
            <w:r w:rsidRPr="008B5A4D">
              <w:rPr>
                <w:rFonts w:ascii="Bookman Old Style" w:hAnsi="Bookman Old Style" w:cs="Times New Roman"/>
              </w:rPr>
              <w:t>pencaharian pendudukny</w:t>
            </w:r>
            <w:r w:rsidR="00867474" w:rsidRPr="008B5A4D">
              <w:rPr>
                <w:rFonts w:ascii="Bookman Old Style" w:hAnsi="Bookman Old Style" w:cs="Times New Roman"/>
              </w:rPr>
              <w:t>a</w:t>
            </w:r>
            <w:r w:rsidRPr="008B5A4D">
              <w:rPr>
                <w:rFonts w:ascii="Bookman Old Style" w:hAnsi="Bookman Old Style" w:cs="Times New Roman"/>
              </w:rPr>
              <w:t xml:space="preserve"> di se</w:t>
            </w:r>
            <w:r w:rsidR="009F25CC" w:rsidRPr="008B5A4D">
              <w:rPr>
                <w:rFonts w:ascii="Bookman Old Style" w:hAnsi="Bookman Old Style" w:cs="Times New Roman"/>
              </w:rPr>
              <w:t>k</w:t>
            </w:r>
            <w:r w:rsidRPr="008B5A4D">
              <w:rPr>
                <w:rFonts w:ascii="Bookman Old Style" w:hAnsi="Bookman Old Style" w:cs="Times New Roman"/>
              </w:rPr>
              <w:t xml:space="preserve">tor primer; </w:t>
            </w:r>
          </w:p>
          <w:p w:rsidR="00FC602A" w:rsidRPr="008B5A4D" w:rsidRDefault="00FC602A" w:rsidP="00D73380">
            <w:pPr>
              <w:numPr>
                <w:ilvl w:val="0"/>
                <w:numId w:val="3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 xml:space="preserve">minimal 75% </w:t>
            </w:r>
            <w:r w:rsidR="00867474" w:rsidRPr="008B5A4D">
              <w:rPr>
                <w:rFonts w:ascii="Bookman Old Style" w:hAnsi="Bookman Old Style" w:cs="Times New Roman"/>
              </w:rPr>
              <w:t xml:space="preserve">(tujuh puluh lima persen) </w:t>
            </w:r>
            <w:r w:rsidRPr="008B5A4D">
              <w:rPr>
                <w:rFonts w:ascii="Bookman Old Style" w:hAnsi="Bookman Old Style" w:cs="Times New Roman"/>
              </w:rPr>
              <w:t xml:space="preserve"> wilayah merupakan peruntukkan pertanian di luar kawasan lindung;</w:t>
            </w:r>
          </w:p>
          <w:p w:rsidR="00FC602A" w:rsidRPr="008B5A4D" w:rsidRDefault="00FC602A" w:rsidP="00D73380">
            <w:pPr>
              <w:numPr>
                <w:ilvl w:val="0"/>
                <w:numId w:val="3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memiliki susunan fungsi kawasan sebagai tempat kawasan permukiman perdesaan, pelayanan jasa pemerintahan desa, pelayanan sosial, dan kegiatan ekonomi perdesaan;</w:t>
            </w:r>
          </w:p>
          <w:p w:rsidR="00FC602A" w:rsidRPr="008B5A4D" w:rsidRDefault="00FC602A" w:rsidP="00D73380">
            <w:pPr>
              <w:numPr>
                <w:ilvl w:val="0"/>
                <w:numId w:val="3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 xml:space="preserve">mempertahankan </w:t>
            </w:r>
            <w:r w:rsidR="00273650" w:rsidRPr="008B5A4D">
              <w:rPr>
                <w:rFonts w:ascii="Bookman Old Style" w:hAnsi="Bookman Old Style" w:cs="Times New Roman"/>
                <w:i/>
              </w:rPr>
              <w:t>karang bengang</w:t>
            </w:r>
            <w:r w:rsidR="00273650" w:rsidRPr="008B5A4D">
              <w:rPr>
                <w:rFonts w:ascii="Bookman Old Style" w:hAnsi="Bookman Old Style" w:cs="Times New Roman"/>
              </w:rPr>
              <w:t xml:space="preserve"> sebagai </w:t>
            </w:r>
            <w:r w:rsidRPr="008B5A4D">
              <w:rPr>
                <w:rFonts w:ascii="Bookman Old Style" w:hAnsi="Bookman Old Style" w:cs="Times New Roman"/>
              </w:rPr>
              <w:t xml:space="preserve">ruang terbuka hijau </w:t>
            </w:r>
            <w:r w:rsidR="00273650" w:rsidRPr="008B5A4D">
              <w:rPr>
                <w:rFonts w:ascii="Bookman Old Style" w:hAnsi="Bookman Old Style" w:cs="Times New Roman"/>
              </w:rPr>
              <w:t xml:space="preserve">pada </w:t>
            </w:r>
            <w:r w:rsidRPr="008B5A4D">
              <w:rPr>
                <w:rFonts w:ascii="Bookman Old Style" w:hAnsi="Bookman Old Style" w:cs="Times New Roman"/>
              </w:rPr>
              <w:t>batas antar desa/unit permukiman sebagai salah satu usaha mempertahankan identitas desa;</w:t>
            </w:r>
          </w:p>
          <w:p w:rsidR="00FC602A" w:rsidRPr="008B5A4D" w:rsidRDefault="00FC602A" w:rsidP="00D73380">
            <w:pPr>
              <w:numPr>
                <w:ilvl w:val="0"/>
                <w:numId w:val="3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 xml:space="preserve">mempertahankan proporsi lahan pertanian tanaman pangan minimal 90%  </w:t>
            </w:r>
            <w:r w:rsidR="00867474" w:rsidRPr="008B5A4D">
              <w:rPr>
                <w:rFonts w:ascii="Bookman Old Style" w:hAnsi="Bookman Old Style" w:cs="Times New Roman"/>
                <w:lang w:val="en-US"/>
              </w:rPr>
              <w:t xml:space="preserve">(sembilan puluh persen) </w:t>
            </w:r>
            <w:r w:rsidRPr="008B5A4D">
              <w:rPr>
                <w:rFonts w:ascii="Bookman Old Style" w:hAnsi="Bookman Old Style" w:cs="Times New Roman"/>
              </w:rPr>
              <w:t>dari total luas yang ada;</w:t>
            </w:r>
          </w:p>
          <w:p w:rsidR="00FC602A" w:rsidRPr="008B5A4D" w:rsidRDefault="00FC602A" w:rsidP="00D73380">
            <w:pPr>
              <w:numPr>
                <w:ilvl w:val="0"/>
                <w:numId w:val="3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memiliki aksesibilitas antar desa, pusat pelayanan perdesaan dan kawasan perkotaan;</w:t>
            </w:r>
          </w:p>
          <w:p w:rsidR="00FC602A" w:rsidRPr="008B5A4D" w:rsidRDefault="00FC602A" w:rsidP="00D73380">
            <w:pPr>
              <w:numPr>
                <w:ilvl w:val="0"/>
                <w:numId w:val="3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 xml:space="preserve">peruntukan ruang terintegrasi dengan rencana tata palemahan pada </w:t>
            </w:r>
            <w:r w:rsidRPr="008B5A4D">
              <w:rPr>
                <w:rFonts w:ascii="Bookman Old Style" w:hAnsi="Bookman Old Style" w:cs="Times New Roman"/>
                <w:i/>
              </w:rPr>
              <w:t>awig-awig</w:t>
            </w:r>
            <w:r w:rsidRPr="008B5A4D">
              <w:rPr>
                <w:rFonts w:ascii="Bookman Old Style" w:hAnsi="Bookman Old Style" w:cs="Times New Roman"/>
              </w:rPr>
              <w:t xml:space="preserve"> Desa </w:t>
            </w:r>
            <w:r w:rsidRPr="008B5A4D">
              <w:rPr>
                <w:rFonts w:ascii="Bookman Old Style" w:hAnsi="Bookman Old Style" w:cs="Times New Roman"/>
                <w:i/>
              </w:rPr>
              <w:t>Pakraman</w:t>
            </w:r>
            <w:r w:rsidRPr="008B5A4D">
              <w:rPr>
                <w:rFonts w:ascii="Bookman Old Style" w:hAnsi="Bookman Old Style" w:cs="Times New Roman"/>
              </w:rPr>
              <w:t xml:space="preserve"> setempat; dan</w:t>
            </w:r>
          </w:p>
          <w:p w:rsidR="00FC602A" w:rsidRPr="008B5A4D" w:rsidRDefault="00FC602A" w:rsidP="00D73380">
            <w:pPr>
              <w:numPr>
                <w:ilvl w:val="0"/>
                <w:numId w:val="3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mengatur dan membatasi pengembangan fasilitas/ akomodasi pariwisata perdesaan, yang disesuaikan dengan fungsi dan daya dukung lingkungan dan dalam bentuk pariwisata kerakyatan.</w:t>
            </w:r>
          </w:p>
          <w:p w:rsidR="00FC602A" w:rsidRPr="008B5A4D" w:rsidRDefault="00FC602A" w:rsidP="00D73380">
            <w:pPr>
              <w:numPr>
                <w:ilvl w:val="2"/>
                <w:numId w:val="176"/>
              </w:numPr>
              <w:tabs>
                <w:tab w:val="clear" w:pos="2340"/>
                <w:tab w:val="num" w:pos="614"/>
              </w:tabs>
              <w:spacing w:before="120"/>
              <w:ind w:left="620" w:right="29" w:hanging="634"/>
              <w:jc w:val="both"/>
              <w:rPr>
                <w:rFonts w:ascii="Bookman Old Style" w:hAnsi="Bookman Old Style" w:cs="Times New Roman"/>
              </w:rPr>
            </w:pPr>
            <w:r w:rsidRPr="008B5A4D">
              <w:rPr>
                <w:rFonts w:ascii="Bookman Old Style" w:hAnsi="Bookman Old Style" w:cs="Times New Roman"/>
              </w:rPr>
              <w:t xml:space="preserve">Ketentuan umum peraturan zonasi Pusat Pelayanan Lingkungan (PPL) sebagaimana dimaksud pada ayat (1) huruf b, </w:t>
            </w:r>
            <w:r w:rsidR="00867474" w:rsidRPr="008B5A4D">
              <w:rPr>
                <w:rFonts w:ascii="Bookman Old Style" w:hAnsi="Bookman Old Style" w:cs="Times New Roman"/>
              </w:rPr>
              <w:t>meliputi:</w:t>
            </w:r>
          </w:p>
          <w:p w:rsidR="00273650" w:rsidRPr="008B5A4D" w:rsidRDefault="00273650" w:rsidP="00D73380">
            <w:pPr>
              <w:numPr>
                <w:ilvl w:val="0"/>
                <w:numId w:val="38"/>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 xml:space="preserve">memiliki jumlah penduduk yang dilayani paling sedikit 5.000  </w:t>
            </w:r>
            <w:r w:rsidR="00867474" w:rsidRPr="008B5A4D">
              <w:rPr>
                <w:rFonts w:ascii="Bookman Old Style" w:hAnsi="Bookman Old Style" w:cs="Times New Roman"/>
              </w:rPr>
              <w:t xml:space="preserve">(lima ribu) </w:t>
            </w:r>
            <w:r w:rsidRPr="008B5A4D">
              <w:rPr>
                <w:rFonts w:ascii="Bookman Old Style" w:hAnsi="Bookman Old Style" w:cs="Times New Roman"/>
              </w:rPr>
              <w:t xml:space="preserve">jiwa dan paling banyak 10.000  </w:t>
            </w:r>
            <w:r w:rsidR="00867474" w:rsidRPr="008B5A4D">
              <w:rPr>
                <w:rFonts w:ascii="Bookman Old Style" w:hAnsi="Bookman Old Style" w:cs="Times New Roman"/>
              </w:rPr>
              <w:t xml:space="preserve">(sepuluh ribu) </w:t>
            </w:r>
            <w:r w:rsidR="00327830" w:rsidRPr="008B5A4D">
              <w:rPr>
                <w:rFonts w:ascii="Bookman Old Style" w:hAnsi="Bookman Old Style" w:cs="Times New Roman"/>
              </w:rPr>
              <w:t>jiwa;</w:t>
            </w:r>
          </w:p>
          <w:p w:rsidR="00FC602A" w:rsidRPr="008B5A4D" w:rsidRDefault="00FC602A" w:rsidP="00D73380">
            <w:pPr>
              <w:numPr>
                <w:ilvl w:val="0"/>
                <w:numId w:val="38"/>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memiliki fasilitas pelayanan beberapa desa yang mengelompok dan lebih lengkap dari desa-desa sekitarnya</w:t>
            </w:r>
            <w:r w:rsidR="00273650" w:rsidRPr="008B5A4D">
              <w:rPr>
                <w:rFonts w:ascii="Bookman Old Style" w:hAnsi="Bookman Old Style" w:cs="Times New Roman"/>
              </w:rPr>
              <w:t>, seperti pasar desa, sekolah menengah pertama, sekolah menengah atas, puskesmas, lapangan umum atau fasilitas umum lainnya</w:t>
            </w:r>
            <w:r w:rsidRPr="008B5A4D">
              <w:rPr>
                <w:rFonts w:ascii="Bookman Old Style" w:hAnsi="Bookman Old Style" w:cs="Times New Roman"/>
              </w:rPr>
              <w:t>;</w:t>
            </w:r>
            <w:r w:rsidR="00273650" w:rsidRPr="008B5A4D">
              <w:rPr>
                <w:rFonts w:ascii="Bookman Old Style" w:hAnsi="Bookman Old Style" w:cs="Times New Roman"/>
              </w:rPr>
              <w:t xml:space="preserve"> dan</w:t>
            </w:r>
          </w:p>
          <w:p w:rsidR="00FC602A" w:rsidRPr="008B5A4D" w:rsidRDefault="00FC602A" w:rsidP="00D73380">
            <w:pPr>
              <w:numPr>
                <w:ilvl w:val="0"/>
                <w:numId w:val="38"/>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 xml:space="preserve">memiliki </w:t>
            </w:r>
            <w:r w:rsidR="00273650" w:rsidRPr="008B5A4D">
              <w:rPr>
                <w:rFonts w:ascii="Bookman Old Style" w:hAnsi="Bookman Old Style" w:cs="Times New Roman"/>
                <w:lang w:val="en-US"/>
              </w:rPr>
              <w:t>simpul jaringan transportasi antar desa maupun antar kawasan perkotaan terdekat</w:t>
            </w:r>
            <w:r w:rsidR="00327830" w:rsidRPr="008B5A4D">
              <w:rPr>
                <w:rFonts w:ascii="Bookman Old Style" w:hAnsi="Bookman Old Style" w:cs="Times New Roman"/>
                <w:lang w:val="en-US"/>
              </w:rPr>
              <w:t>.</w:t>
            </w:r>
          </w:p>
          <w:p w:rsidR="00FC602A" w:rsidRPr="008B5A4D" w:rsidRDefault="00FC602A" w:rsidP="00D73380">
            <w:pPr>
              <w:numPr>
                <w:ilvl w:val="2"/>
                <w:numId w:val="176"/>
              </w:numPr>
              <w:tabs>
                <w:tab w:val="clear" w:pos="2340"/>
                <w:tab w:val="num" w:pos="614"/>
              </w:tabs>
              <w:spacing w:before="120"/>
              <w:ind w:left="620" w:right="29" w:hanging="634"/>
              <w:jc w:val="both"/>
              <w:rPr>
                <w:rFonts w:ascii="Bookman Old Style" w:hAnsi="Bookman Old Style" w:cs="Times New Roman"/>
              </w:rPr>
            </w:pPr>
            <w:r w:rsidRPr="008B5A4D">
              <w:rPr>
                <w:rFonts w:ascii="Bookman Old Style" w:hAnsi="Bookman Old Style" w:cs="Times New Roman"/>
              </w:rPr>
              <w:t xml:space="preserve">Ketentuan umum peraturan zonasi </w:t>
            </w:r>
            <w:r w:rsidR="000E5E87" w:rsidRPr="008B5A4D">
              <w:rPr>
                <w:rFonts w:ascii="Bookman Old Style" w:hAnsi="Bookman Old Style" w:cs="Times New Roman"/>
                <w:lang w:val="en-US"/>
              </w:rPr>
              <w:t>k</w:t>
            </w:r>
            <w:r w:rsidRPr="008B5A4D">
              <w:rPr>
                <w:rFonts w:ascii="Bookman Old Style" w:hAnsi="Bookman Old Style" w:cs="Times New Roman"/>
              </w:rPr>
              <w:t xml:space="preserve">awasan </w:t>
            </w:r>
            <w:r w:rsidR="000E5E87" w:rsidRPr="008B5A4D">
              <w:rPr>
                <w:rFonts w:ascii="Bookman Old Style" w:hAnsi="Bookman Old Style" w:cs="Times New Roman"/>
                <w:lang w:val="en-US"/>
              </w:rPr>
              <w:t>a</w:t>
            </w:r>
            <w:r w:rsidRPr="008B5A4D">
              <w:rPr>
                <w:rFonts w:ascii="Bookman Old Style" w:hAnsi="Bookman Old Style" w:cs="Times New Roman"/>
              </w:rPr>
              <w:t xml:space="preserve">gropolitan sebagaimana dimaksud pada ayat (1) huruf c, </w:t>
            </w:r>
            <w:r w:rsidR="00867474" w:rsidRPr="008B5A4D">
              <w:rPr>
                <w:rFonts w:ascii="Bookman Old Style" w:hAnsi="Bookman Old Style" w:cs="Times New Roman"/>
                <w:lang w:val="en-US"/>
              </w:rPr>
              <w:t>meliputi</w:t>
            </w:r>
            <w:r w:rsidR="00867474" w:rsidRPr="008B5A4D">
              <w:rPr>
                <w:rFonts w:ascii="Bookman Old Style" w:hAnsi="Bookman Old Style" w:cs="Times New Roman"/>
              </w:rPr>
              <w:t>:</w:t>
            </w:r>
          </w:p>
          <w:p w:rsidR="00FC602A" w:rsidRPr="008B5A4D" w:rsidRDefault="00FC602A" w:rsidP="00D73380">
            <w:pPr>
              <w:numPr>
                <w:ilvl w:val="0"/>
                <w:numId w:val="39"/>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memiliki satu atau lebih pusat kegiatan pada wilayah perdesaan sebagai sistem produksi pertanian</w:t>
            </w:r>
            <w:r w:rsidR="000E5E87" w:rsidRPr="008B5A4D">
              <w:rPr>
                <w:rFonts w:ascii="Bookman Old Style" w:hAnsi="Bookman Old Style" w:cs="Times New Roman"/>
              </w:rPr>
              <w:t xml:space="preserve">, perebunan, hortikultura </w:t>
            </w:r>
            <w:r w:rsidRPr="008B5A4D">
              <w:rPr>
                <w:rFonts w:ascii="Bookman Old Style" w:hAnsi="Bookman Old Style" w:cs="Times New Roman"/>
              </w:rPr>
              <w:t>dan p</w:t>
            </w:r>
            <w:r w:rsidR="008C6487" w:rsidRPr="008B5A4D">
              <w:rPr>
                <w:rFonts w:ascii="Bookman Old Style" w:hAnsi="Bookman Old Style" w:cs="Times New Roman"/>
              </w:rPr>
              <w:t xml:space="preserve">engolahan sumber daya alam; </w:t>
            </w:r>
          </w:p>
          <w:p w:rsidR="000C4FB8" w:rsidRPr="008B5A4D" w:rsidRDefault="00FC602A" w:rsidP="00D73380">
            <w:pPr>
              <w:numPr>
                <w:ilvl w:val="0"/>
                <w:numId w:val="39"/>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memiliki keterkaitan fungsional dan hirarki keruangan satuan sistem p</w:t>
            </w:r>
            <w:r w:rsidR="008C6487" w:rsidRPr="008B5A4D">
              <w:rPr>
                <w:rFonts w:ascii="Bookman Old Style" w:hAnsi="Bookman Old Style" w:cs="Times New Roman"/>
              </w:rPr>
              <w:t>ermukiman</w:t>
            </w:r>
            <w:r w:rsidR="000C4FB8" w:rsidRPr="008B5A4D">
              <w:rPr>
                <w:rFonts w:ascii="Bookman Old Style" w:hAnsi="Bookman Old Style" w:cs="Times New Roman"/>
              </w:rPr>
              <w:t>;</w:t>
            </w:r>
          </w:p>
          <w:p w:rsidR="00FC602A" w:rsidRPr="008B5A4D" w:rsidRDefault="000C4FB8" w:rsidP="00D73380">
            <w:pPr>
              <w:numPr>
                <w:ilvl w:val="0"/>
                <w:numId w:val="39"/>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mengembangkan kawasan agropolitan berbasis agribisnis yang meliputi subsistem hulu, subsistem usaha pertanian, subsistem hilir dan subsistem penunjang;</w:t>
            </w:r>
            <w:r w:rsidR="008C6487" w:rsidRPr="008B5A4D">
              <w:rPr>
                <w:rFonts w:ascii="Bookman Old Style" w:hAnsi="Bookman Old Style" w:cs="Times New Roman"/>
              </w:rPr>
              <w:t xml:space="preserve"> </w:t>
            </w:r>
          </w:p>
          <w:p w:rsidR="00FC602A" w:rsidRPr="008B5A4D" w:rsidRDefault="000C4FB8" w:rsidP="00D73380">
            <w:pPr>
              <w:numPr>
                <w:ilvl w:val="0"/>
                <w:numId w:val="39"/>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lastRenderedPageBreak/>
              <w:t xml:space="preserve">mengembangkan sentra-sentra produksi dan usaha berbasis pertanian dan dilengkapi sarana dan prasarana kegiatan agribisnis seperti jaringan jalan </w:t>
            </w:r>
            <w:r w:rsidR="00FC602A" w:rsidRPr="008B5A4D">
              <w:rPr>
                <w:rFonts w:ascii="Bookman Old Style" w:hAnsi="Bookman Old Style" w:cs="Times New Roman"/>
              </w:rPr>
              <w:t>ke pusat produksi, perbankan, terminal agribisnis</w:t>
            </w:r>
            <w:r w:rsidR="00CA59AC" w:rsidRPr="008B5A4D">
              <w:rPr>
                <w:rFonts w:ascii="Bookman Old Style" w:hAnsi="Bookman Old Style" w:cs="Times New Roman"/>
              </w:rPr>
              <w:t>; dan</w:t>
            </w:r>
          </w:p>
          <w:p w:rsidR="00CA59AC" w:rsidRPr="008B5A4D" w:rsidRDefault="00CA59AC" w:rsidP="00D73380">
            <w:pPr>
              <w:numPr>
                <w:ilvl w:val="0"/>
                <w:numId w:val="39"/>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ahoma"/>
              </w:rPr>
              <w:t>dapat diijinkan untuk pengembangan kegiatan industri yang terpadu dengan kegiatan pertanian sepanjang tidak merubah fungsi utama.</w:t>
            </w:r>
          </w:p>
          <w:p w:rsidR="000E5E87" w:rsidRPr="008B5A4D" w:rsidRDefault="000E5E87" w:rsidP="00D73380">
            <w:pPr>
              <w:numPr>
                <w:ilvl w:val="2"/>
                <w:numId w:val="176"/>
              </w:numPr>
              <w:tabs>
                <w:tab w:val="clear" w:pos="2340"/>
                <w:tab w:val="num" w:pos="614"/>
              </w:tabs>
              <w:spacing w:before="120"/>
              <w:ind w:left="620" w:right="29" w:hanging="634"/>
              <w:jc w:val="both"/>
              <w:rPr>
                <w:rFonts w:ascii="Bookman Old Style" w:hAnsi="Bookman Old Style" w:cs="Times New Roman"/>
              </w:rPr>
            </w:pPr>
            <w:r w:rsidRPr="008B5A4D">
              <w:rPr>
                <w:rFonts w:ascii="Bookman Old Style" w:hAnsi="Bookman Old Style" w:cs="Times New Roman"/>
              </w:rPr>
              <w:t>Ketentuan umum peraturan zonasi kawasan minapolitan sebagaimana dimaksud pada ayat (1) huruf d, meliputi:</w:t>
            </w:r>
          </w:p>
          <w:p w:rsidR="000E5E87" w:rsidRPr="008B5A4D" w:rsidRDefault="000E5E87" w:rsidP="00D73380">
            <w:pPr>
              <w:numPr>
                <w:ilvl w:val="0"/>
                <w:numId w:val="30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 xml:space="preserve">memiliki </w:t>
            </w:r>
            <w:r w:rsidRPr="008B5A4D">
              <w:rPr>
                <w:rFonts w:ascii="Bookman Old Style" w:hAnsi="Bookman Old Style" w:cs="Times New Roman"/>
                <w:lang w:val="en-US"/>
              </w:rPr>
              <w:t xml:space="preserve">potensi pengembangan budidaya perikanan dengan sasaran </w:t>
            </w:r>
            <w:r w:rsidR="000C4FB8" w:rsidRPr="008B5A4D">
              <w:rPr>
                <w:rFonts w:ascii="Bookman Old Style" w:hAnsi="Bookman Old Style" w:cs="Times New Roman"/>
                <w:lang w:val="en-US"/>
              </w:rPr>
              <w:t xml:space="preserve">produksi </w:t>
            </w:r>
            <w:r w:rsidRPr="008B5A4D">
              <w:rPr>
                <w:rFonts w:ascii="Bookman Old Style" w:hAnsi="Bookman Old Style" w:cs="Times New Roman"/>
                <w:lang w:val="en-US"/>
              </w:rPr>
              <w:t>750 ton/tahun;</w:t>
            </w:r>
          </w:p>
          <w:p w:rsidR="000E5E87" w:rsidRPr="008B5A4D" w:rsidRDefault="000E5E87" w:rsidP="00D73380">
            <w:pPr>
              <w:numPr>
                <w:ilvl w:val="0"/>
                <w:numId w:val="30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pengembangan budidaya berbasis keramba jaring apung (KJA) dengan maksimal luas 5% (lima persen) atau 82 (delapan pulu dua) ha dari luas perairan Danau Batur yang disebarkan pada beberapa blok kawasan</w:t>
            </w:r>
            <w:r w:rsidR="000C4FB8" w:rsidRPr="008B5A4D">
              <w:rPr>
                <w:rFonts w:ascii="Bookman Old Style" w:hAnsi="Bookman Old Style" w:cs="Times New Roman"/>
              </w:rPr>
              <w:t>;</w:t>
            </w:r>
            <w:r w:rsidRPr="008B5A4D">
              <w:rPr>
                <w:rFonts w:ascii="Bookman Old Style" w:hAnsi="Bookman Old Style" w:cs="Times New Roman"/>
              </w:rPr>
              <w:t xml:space="preserve"> </w:t>
            </w:r>
          </w:p>
          <w:p w:rsidR="000C4FB8" w:rsidRPr="008B5A4D" w:rsidRDefault="000E5E87" w:rsidP="00D73380">
            <w:pPr>
              <w:numPr>
                <w:ilvl w:val="0"/>
                <w:numId w:val="30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memiliki keterkaitan fungsional dan hirarki keruangan satuan sistem permukiman</w:t>
            </w:r>
            <w:r w:rsidR="00327830" w:rsidRPr="008B5A4D">
              <w:rPr>
                <w:rFonts w:ascii="Bookman Old Style" w:hAnsi="Bookman Old Style" w:cs="Times New Roman"/>
              </w:rPr>
              <w:t>;</w:t>
            </w:r>
          </w:p>
          <w:p w:rsidR="000C4FB8" w:rsidRPr="008B5A4D" w:rsidRDefault="000C4FB8" w:rsidP="00D73380">
            <w:pPr>
              <w:numPr>
                <w:ilvl w:val="0"/>
                <w:numId w:val="30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mengembangkan kawasan minapolitan berbasis agribisnis yang meliputi subsistem hulu, subsistem usaha perikanan, subsistem hilir dan subsistem penunjang;</w:t>
            </w:r>
          </w:p>
          <w:p w:rsidR="000C4FB8" w:rsidRPr="008B5A4D" w:rsidRDefault="000C4FB8" w:rsidP="00D73380">
            <w:pPr>
              <w:numPr>
                <w:ilvl w:val="0"/>
                <w:numId w:val="30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imes New Roman"/>
              </w:rPr>
              <w:t xml:space="preserve">mengembangkan sentra-sentra produksi dan usaha berbasis perikanan dan dilengkapi </w:t>
            </w:r>
            <w:r w:rsidR="000E5E87" w:rsidRPr="008B5A4D">
              <w:rPr>
                <w:rFonts w:ascii="Bookman Old Style" w:hAnsi="Bookman Old Style" w:cs="Times New Roman"/>
              </w:rPr>
              <w:t>sarana dan prasarana kegiatan agribisnis seperti jaringan jalan ke pusat produksi, perbankan, terminal agribisnis</w:t>
            </w:r>
            <w:r w:rsidRPr="008B5A4D">
              <w:rPr>
                <w:rFonts w:ascii="Bookman Old Style" w:hAnsi="Bookman Old Style" w:cs="Times New Roman"/>
              </w:rPr>
              <w:t xml:space="preserve"> atau pasar ikan,  p</w:t>
            </w:r>
            <w:r w:rsidRPr="008B5A4D">
              <w:rPr>
                <w:rFonts w:ascii="Bookman Old Style" w:hAnsi="Bookman Old Style" w:cs="Tahoma"/>
              </w:rPr>
              <w:t xml:space="preserve">abrik pakan, pembenihan, industri  jaring, industri pengolahan, </w:t>
            </w:r>
            <w:r w:rsidRPr="008B5A4D">
              <w:rPr>
                <w:rFonts w:ascii="Bookman Old Style" w:hAnsi="Bookman Old Style" w:cs="Tahoma"/>
                <w:i/>
              </w:rPr>
              <w:t>cold storage</w:t>
            </w:r>
            <w:r w:rsidRPr="008B5A4D">
              <w:rPr>
                <w:rFonts w:ascii="Bookman Old Style" w:hAnsi="Bookman Old Style" w:cs="Tahoma"/>
              </w:rPr>
              <w:t xml:space="preserve">, pasar ikan,  pabrik es, dan lainnya; dan </w:t>
            </w:r>
          </w:p>
          <w:p w:rsidR="000E5E87" w:rsidRPr="008B5A4D" w:rsidRDefault="000E5E87" w:rsidP="00D73380">
            <w:pPr>
              <w:numPr>
                <w:ilvl w:val="0"/>
                <w:numId w:val="307"/>
              </w:numPr>
              <w:autoSpaceDE w:val="0"/>
              <w:autoSpaceDN w:val="0"/>
              <w:adjustRightInd w:val="0"/>
              <w:ind w:left="1064" w:right="-4" w:hanging="450"/>
              <w:jc w:val="both"/>
              <w:rPr>
                <w:rFonts w:ascii="Bookman Old Style" w:hAnsi="Bookman Old Style" w:cs="Times New Roman"/>
              </w:rPr>
            </w:pPr>
            <w:r w:rsidRPr="008B5A4D">
              <w:rPr>
                <w:rFonts w:ascii="Bookman Old Style" w:hAnsi="Bookman Old Style" w:cs="Tahoma"/>
              </w:rPr>
              <w:t xml:space="preserve">dapat diijinkan untuk pengembangan kegiatan industri yang terpadu dengan kegiatan </w:t>
            </w:r>
            <w:r w:rsidR="000C4FB8" w:rsidRPr="008B5A4D">
              <w:rPr>
                <w:rFonts w:ascii="Bookman Old Style" w:hAnsi="Bookman Old Style" w:cs="Tahoma"/>
              </w:rPr>
              <w:t xml:space="preserve">perikanan </w:t>
            </w:r>
            <w:r w:rsidRPr="008B5A4D">
              <w:rPr>
                <w:rFonts w:ascii="Bookman Old Style" w:hAnsi="Bookman Old Style" w:cs="Tahoma"/>
              </w:rPr>
              <w:t>sepanjang tidak merubah fungsi utama.</w:t>
            </w:r>
          </w:p>
          <w:p w:rsidR="000E5E87" w:rsidRPr="008B5A4D" w:rsidRDefault="000E5E87" w:rsidP="00D73380">
            <w:pPr>
              <w:autoSpaceDE w:val="0"/>
              <w:autoSpaceDN w:val="0"/>
              <w:adjustRightInd w:val="0"/>
              <w:ind w:left="1064" w:right="-4"/>
              <w:jc w:val="both"/>
              <w:rPr>
                <w:rFonts w:ascii="Bookman Old Style" w:hAnsi="Bookman Old Style" w:cs="Times New Roman"/>
              </w:rPr>
            </w:pPr>
          </w:p>
          <w:p w:rsidR="00FC602A" w:rsidRPr="008B5A4D" w:rsidRDefault="00FC602A" w:rsidP="00D73380">
            <w:pPr>
              <w:spacing w:before="120" w:after="120"/>
              <w:ind w:right="28"/>
              <w:jc w:val="center"/>
              <w:rPr>
                <w:rFonts w:ascii="Bookman Old Style" w:hAnsi="Bookman Old Style" w:cs="Times New Roman"/>
              </w:rPr>
            </w:pPr>
            <w:r w:rsidRPr="008B5A4D">
              <w:rPr>
                <w:rFonts w:ascii="Bookman Old Style" w:hAnsi="Bookman Old Style" w:cs="Times New Roman"/>
              </w:rPr>
              <w:t>Paragraf 3</w:t>
            </w:r>
          </w:p>
          <w:p w:rsidR="00643A39" w:rsidRPr="008B5A4D" w:rsidRDefault="00FC602A" w:rsidP="00D73380">
            <w:pPr>
              <w:ind w:right="29"/>
              <w:jc w:val="center"/>
              <w:rPr>
                <w:rFonts w:ascii="Bookman Old Style" w:hAnsi="Bookman Old Style" w:cs="Times New Roman"/>
              </w:rPr>
            </w:pPr>
            <w:r w:rsidRPr="008B5A4D">
              <w:rPr>
                <w:rFonts w:ascii="Bookman Old Style" w:hAnsi="Bookman Old Style" w:cs="Times New Roman"/>
              </w:rPr>
              <w:t xml:space="preserve">Ketentuan Umum Peraturan Zonasi </w:t>
            </w:r>
          </w:p>
          <w:p w:rsidR="00FC602A" w:rsidRPr="008B5A4D" w:rsidRDefault="00273650" w:rsidP="00D73380">
            <w:pPr>
              <w:ind w:right="29"/>
              <w:jc w:val="center"/>
              <w:rPr>
                <w:rFonts w:ascii="Bookman Old Style" w:hAnsi="Bookman Old Style" w:cs="Times New Roman"/>
              </w:rPr>
            </w:pPr>
            <w:r w:rsidRPr="008B5A4D">
              <w:rPr>
                <w:rFonts w:ascii="Bookman Old Style" w:hAnsi="Bookman Old Style" w:cs="Times New Roman"/>
              </w:rPr>
              <w:t xml:space="preserve">Sistem </w:t>
            </w:r>
            <w:r w:rsidR="00FC602A" w:rsidRPr="008B5A4D">
              <w:rPr>
                <w:rFonts w:ascii="Bookman Old Style" w:hAnsi="Bookman Old Style" w:cs="Times New Roman"/>
              </w:rPr>
              <w:t>Jaringan Transportasi Darat</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6</w:t>
            </w:r>
            <w:r w:rsidR="00912C27" w:rsidRPr="008B5A4D">
              <w:rPr>
                <w:rFonts w:ascii="Bookman Old Style" w:hAnsi="Bookman Old Style" w:cs="Times New Roman"/>
                <w:lang w:val="en-US"/>
              </w:rPr>
              <w:t>6</w:t>
            </w:r>
          </w:p>
          <w:p w:rsidR="00411BE7" w:rsidRPr="008B5A4D" w:rsidRDefault="00411BE7" w:rsidP="00D73380">
            <w:pPr>
              <w:numPr>
                <w:ilvl w:val="0"/>
                <w:numId w:val="191"/>
              </w:numPr>
              <w:tabs>
                <w:tab w:val="clear" w:pos="3060"/>
                <w:tab w:val="num" w:pos="614"/>
              </w:tabs>
              <w:spacing w:before="120"/>
              <w:ind w:left="614" w:hanging="630"/>
              <w:jc w:val="both"/>
              <w:rPr>
                <w:rFonts w:ascii="Bookman Old Style" w:hAnsi="Bookman Old Style" w:cs="Times New Roman"/>
              </w:rPr>
            </w:pPr>
            <w:r w:rsidRPr="008B5A4D">
              <w:rPr>
                <w:rFonts w:ascii="Bookman Old Style" w:hAnsi="Bookman Old Style" w:cs="Times New Roman"/>
                <w:lang w:val="it-IT"/>
              </w:rPr>
              <w:t xml:space="preserve">Ketentuan umum peraturan zonasi sistem </w:t>
            </w:r>
            <w:r w:rsidR="00353D71" w:rsidRPr="008B5A4D">
              <w:rPr>
                <w:rFonts w:ascii="Bookman Old Style" w:hAnsi="Bookman Old Style" w:cs="Times New Roman"/>
                <w:lang w:val="it-IT"/>
              </w:rPr>
              <w:t>jaringan</w:t>
            </w:r>
            <w:r w:rsidRPr="008B5A4D">
              <w:rPr>
                <w:rFonts w:ascii="Bookman Old Style" w:hAnsi="Bookman Old Style" w:cs="Times New Roman"/>
                <w:lang w:val="it-IT"/>
              </w:rPr>
              <w:t xml:space="preserve"> transportasi</w:t>
            </w:r>
            <w:r w:rsidR="00353D71" w:rsidRPr="008B5A4D">
              <w:rPr>
                <w:rFonts w:ascii="Bookman Old Style" w:hAnsi="Bookman Old Style" w:cs="Times New Roman"/>
                <w:lang w:val="it-IT"/>
              </w:rPr>
              <w:t xml:space="preserve"> darat</w:t>
            </w:r>
            <w:r w:rsidRPr="008B5A4D">
              <w:rPr>
                <w:rFonts w:ascii="Bookman Old Style" w:hAnsi="Bookman Old Style" w:cs="Times New Roman"/>
                <w:lang w:val="it-IT"/>
              </w:rPr>
              <w:t xml:space="preserve"> </w:t>
            </w:r>
            <w:r w:rsidRPr="008B5A4D">
              <w:rPr>
                <w:rFonts w:ascii="Bookman Old Style" w:hAnsi="Bookman Old Style" w:cs="Times New Roman"/>
                <w:lang w:eastAsia="id-ID"/>
              </w:rPr>
              <w:t xml:space="preserve">sebagaimana dimaksud dalam Pasal </w:t>
            </w:r>
            <w:r w:rsidRPr="008B5A4D">
              <w:rPr>
                <w:rFonts w:ascii="Bookman Old Style" w:hAnsi="Bookman Old Style" w:cs="Times New Roman"/>
                <w:lang w:val="en-US" w:eastAsia="id-ID"/>
              </w:rPr>
              <w:t>6</w:t>
            </w:r>
            <w:r w:rsidR="00222B42" w:rsidRPr="008B5A4D">
              <w:rPr>
                <w:rFonts w:ascii="Bookman Old Style" w:hAnsi="Bookman Old Style" w:cs="Times New Roman"/>
                <w:lang w:val="en-US" w:eastAsia="id-ID"/>
              </w:rPr>
              <w:t>3</w:t>
            </w:r>
            <w:r w:rsidRPr="008B5A4D">
              <w:rPr>
                <w:rFonts w:ascii="Bookman Old Style" w:hAnsi="Bookman Old Style" w:cs="Times New Roman"/>
                <w:lang w:eastAsia="id-ID"/>
              </w:rPr>
              <w:t xml:space="preserve"> ayat (</w:t>
            </w:r>
            <w:r w:rsidR="00512EA1" w:rsidRPr="008B5A4D">
              <w:rPr>
                <w:rFonts w:ascii="Bookman Old Style" w:hAnsi="Bookman Old Style" w:cs="Times New Roman"/>
                <w:lang w:eastAsia="id-ID"/>
              </w:rPr>
              <w:t>2</w:t>
            </w:r>
            <w:r w:rsidRPr="008B5A4D">
              <w:rPr>
                <w:rFonts w:ascii="Bookman Old Style" w:hAnsi="Bookman Old Style" w:cs="Times New Roman"/>
                <w:lang w:eastAsia="id-ID"/>
              </w:rPr>
              <w:t xml:space="preserve">) huruf c, </w:t>
            </w:r>
            <w:r w:rsidR="00867474" w:rsidRPr="008B5A4D">
              <w:rPr>
                <w:rFonts w:ascii="Bookman Old Style" w:hAnsi="Bookman Old Style" w:cs="Times New Roman"/>
                <w:lang w:val="en-US"/>
              </w:rPr>
              <w:t>meliputi</w:t>
            </w:r>
            <w:r w:rsidR="00867474" w:rsidRPr="008B5A4D">
              <w:rPr>
                <w:rFonts w:ascii="Bookman Old Style" w:hAnsi="Bookman Old Style" w:cs="Times New Roman"/>
              </w:rPr>
              <w:t>:</w:t>
            </w:r>
          </w:p>
          <w:p w:rsidR="00411BE7" w:rsidRPr="008B5A4D" w:rsidRDefault="00411BE7" w:rsidP="00D73380">
            <w:pPr>
              <w:numPr>
                <w:ilvl w:val="1"/>
                <w:numId w:val="191"/>
              </w:numPr>
              <w:tabs>
                <w:tab w:val="clear" w:pos="2700"/>
                <w:tab w:val="num" w:pos="974"/>
              </w:tabs>
              <w:ind w:left="974"/>
              <w:jc w:val="both"/>
              <w:rPr>
                <w:rFonts w:ascii="Bookman Old Style" w:hAnsi="Bookman Old Style" w:cs="Times New Roman"/>
              </w:rPr>
            </w:pPr>
            <w:r w:rsidRPr="008B5A4D">
              <w:rPr>
                <w:rFonts w:ascii="Bookman Old Style" w:hAnsi="Bookman Old Style" w:cs="Times New Roman"/>
              </w:rPr>
              <w:t xml:space="preserve">ketentuan umum peraturan zonasi sistem jaringan jalan; </w:t>
            </w:r>
          </w:p>
          <w:p w:rsidR="008115CF" w:rsidRPr="008B5A4D" w:rsidRDefault="00411BE7" w:rsidP="00D73380">
            <w:pPr>
              <w:numPr>
                <w:ilvl w:val="1"/>
                <w:numId w:val="191"/>
              </w:numPr>
              <w:tabs>
                <w:tab w:val="clear" w:pos="2700"/>
                <w:tab w:val="num" w:pos="974"/>
              </w:tabs>
              <w:ind w:left="974"/>
              <w:jc w:val="both"/>
              <w:rPr>
                <w:rFonts w:ascii="Bookman Old Style" w:hAnsi="Bookman Old Style" w:cs="Times New Roman"/>
              </w:rPr>
            </w:pPr>
            <w:r w:rsidRPr="008B5A4D">
              <w:rPr>
                <w:rFonts w:ascii="Bookman Old Style" w:hAnsi="Bookman Old Style" w:cs="Times New Roman"/>
              </w:rPr>
              <w:t>ketentuan umum peraturan zonasi terminal Type B;</w:t>
            </w:r>
            <w:r w:rsidR="008115CF" w:rsidRPr="008B5A4D">
              <w:rPr>
                <w:rFonts w:ascii="Bookman Old Style" w:hAnsi="Bookman Old Style" w:cs="Times New Roman"/>
              </w:rPr>
              <w:t xml:space="preserve"> dan</w:t>
            </w:r>
          </w:p>
          <w:p w:rsidR="00411BE7" w:rsidRPr="008B5A4D" w:rsidRDefault="008115CF" w:rsidP="00D73380">
            <w:pPr>
              <w:numPr>
                <w:ilvl w:val="1"/>
                <w:numId w:val="191"/>
              </w:numPr>
              <w:tabs>
                <w:tab w:val="clear" w:pos="2700"/>
                <w:tab w:val="num" w:pos="974"/>
              </w:tabs>
              <w:ind w:left="974"/>
              <w:jc w:val="both"/>
              <w:rPr>
                <w:rFonts w:ascii="Bookman Old Style" w:hAnsi="Bookman Old Style" w:cs="Times New Roman"/>
              </w:rPr>
            </w:pPr>
            <w:r w:rsidRPr="008B5A4D">
              <w:rPr>
                <w:rFonts w:ascii="Bookman Old Style" w:hAnsi="Bookman Old Style" w:cs="Times New Roman"/>
              </w:rPr>
              <w:t>ketentuan umum peraturan zonasi terminal Type C dan Terminal Barang.</w:t>
            </w:r>
          </w:p>
          <w:p w:rsidR="00411BE7" w:rsidRPr="008B5A4D" w:rsidRDefault="00411BE7" w:rsidP="00D73380">
            <w:pPr>
              <w:numPr>
                <w:ilvl w:val="0"/>
                <w:numId w:val="191"/>
              </w:numPr>
              <w:tabs>
                <w:tab w:val="clear" w:pos="3060"/>
                <w:tab w:val="num" w:pos="614"/>
              </w:tabs>
              <w:spacing w:before="120"/>
              <w:ind w:left="614" w:hanging="630"/>
              <w:jc w:val="both"/>
              <w:rPr>
                <w:rFonts w:ascii="Bookman Old Style" w:hAnsi="Bookman Old Style" w:cs="Times New Roman"/>
              </w:rPr>
            </w:pPr>
            <w:r w:rsidRPr="008B5A4D">
              <w:rPr>
                <w:rFonts w:ascii="Bookman Old Style" w:hAnsi="Bookman Old Style" w:cs="Times New Roman"/>
              </w:rPr>
              <w:t xml:space="preserve">Ketentuan umum peraturan zonasi sistem jaringan jalan </w:t>
            </w:r>
            <w:r w:rsidRPr="008B5A4D">
              <w:rPr>
                <w:rFonts w:ascii="Bookman Old Style" w:hAnsi="Bookman Old Style" w:cs="Times New Roman"/>
                <w:lang w:eastAsia="id-ID"/>
              </w:rPr>
              <w:t xml:space="preserve">sebagaimana dimaksud pada ayat (1) huruf a, </w:t>
            </w:r>
            <w:r w:rsidR="00867474" w:rsidRPr="008B5A4D">
              <w:rPr>
                <w:rFonts w:ascii="Bookman Old Style" w:hAnsi="Bookman Old Style" w:cs="Times New Roman"/>
              </w:rPr>
              <w:t>meliputi:</w:t>
            </w:r>
          </w:p>
          <w:p w:rsidR="00411BE7" w:rsidRPr="008B5A4D" w:rsidRDefault="00411BE7" w:rsidP="00D73380">
            <w:pPr>
              <w:numPr>
                <w:ilvl w:val="0"/>
                <w:numId w:val="192"/>
              </w:numPr>
              <w:tabs>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pemanfaatan ruang di sepanjang sisi jalan nasional, jalan provinsi dan jalan kabupaten ditentukan berdasarkan arahan rencana pola ruang;</w:t>
            </w:r>
          </w:p>
          <w:p w:rsidR="00411BE7" w:rsidRPr="008B5A4D" w:rsidRDefault="00411BE7" w:rsidP="00D73380">
            <w:pPr>
              <w:numPr>
                <w:ilvl w:val="0"/>
                <w:numId w:val="192"/>
              </w:numPr>
              <w:tabs>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lastRenderedPageBreak/>
              <w:t>lebar minimal ruang manfaat jalan (rumaja), ruang milik jalan (rumija), ruang pengawasan jalan (ruwasja) dan garis sempadan bangunan (GSB) untuk tiap ruas jalan ditetapkan sesuai  ketentuan yang berlaku berdasa</w:t>
            </w:r>
            <w:r w:rsidR="00512EA1" w:rsidRPr="008B5A4D">
              <w:rPr>
                <w:rFonts w:ascii="Bookman Old Style" w:hAnsi="Bookman Old Style" w:cs="Times New Roman"/>
              </w:rPr>
              <w:t>r</w:t>
            </w:r>
            <w:r w:rsidRPr="008B5A4D">
              <w:rPr>
                <w:rFonts w:ascii="Bookman Old Style" w:hAnsi="Bookman Old Style" w:cs="Times New Roman"/>
              </w:rPr>
              <w:t xml:space="preserve">kan status, fungsi dan kondisi setiap ruas jaringan jalan di lapangan; </w:t>
            </w:r>
          </w:p>
          <w:p w:rsidR="008A15A0" w:rsidRPr="008B5A4D" w:rsidRDefault="00267A72" w:rsidP="00D73380">
            <w:pPr>
              <w:numPr>
                <w:ilvl w:val="0"/>
                <w:numId w:val="192"/>
              </w:numPr>
              <w:tabs>
                <w:tab w:val="num" w:pos="614"/>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r</w:t>
            </w:r>
            <w:r w:rsidR="008A15A0" w:rsidRPr="008B5A4D">
              <w:rPr>
                <w:rFonts w:ascii="Bookman Old Style" w:hAnsi="Bookman Old Style" w:cs="Times New Roman"/>
              </w:rPr>
              <w:t xml:space="preserve">uang milik jalan paling sedikit memiliki lebar 25 (dua puluh lima) </w:t>
            </w:r>
            <w:r w:rsidR="00102F03" w:rsidRPr="008B5A4D">
              <w:rPr>
                <w:rFonts w:ascii="Bookman Old Style" w:hAnsi="Bookman Old Style" w:cs="Times New Roman"/>
              </w:rPr>
              <w:t>m</w:t>
            </w:r>
            <w:r w:rsidR="008A15A0" w:rsidRPr="008B5A4D">
              <w:rPr>
                <w:rFonts w:ascii="Bookman Old Style" w:hAnsi="Bookman Old Style" w:cs="Times New Roman"/>
              </w:rPr>
              <w:t xml:space="preserve"> untuk jalan raya, 15 (lima belas) meter untuk jalan sedang dan 11 (sebelas) </w:t>
            </w:r>
            <w:r w:rsidR="00102F03" w:rsidRPr="008B5A4D">
              <w:rPr>
                <w:rFonts w:ascii="Bookman Old Style" w:hAnsi="Bookman Old Style" w:cs="Times New Roman"/>
              </w:rPr>
              <w:t>m</w:t>
            </w:r>
            <w:r w:rsidR="008A15A0" w:rsidRPr="008B5A4D">
              <w:rPr>
                <w:rFonts w:ascii="Bookman Old Style" w:hAnsi="Bookman Old Style" w:cs="Times New Roman"/>
              </w:rPr>
              <w:t xml:space="preserve"> untuk jalan kecil</w:t>
            </w:r>
          </w:p>
          <w:p w:rsidR="008A15A0" w:rsidRPr="008B5A4D" w:rsidRDefault="00267A72" w:rsidP="00D73380">
            <w:pPr>
              <w:numPr>
                <w:ilvl w:val="0"/>
                <w:numId w:val="192"/>
              </w:numPr>
              <w:tabs>
                <w:tab w:val="num" w:pos="614"/>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d</w:t>
            </w:r>
            <w:r w:rsidR="008A15A0" w:rsidRPr="008B5A4D">
              <w:rPr>
                <w:rFonts w:ascii="Bookman Old Style" w:hAnsi="Bookman Old Style" w:cs="Times New Roman"/>
              </w:rPr>
              <w:t>alam hal ruang milik jalan tidak cukup luas, lebar ruang</w:t>
            </w:r>
            <w:r w:rsidR="007E6E0C" w:rsidRPr="008B5A4D">
              <w:rPr>
                <w:rFonts w:ascii="Bookman Old Style" w:hAnsi="Bookman Old Style" w:cs="Times New Roman"/>
              </w:rPr>
              <w:t xml:space="preserve"> </w:t>
            </w:r>
            <w:r w:rsidR="008A15A0" w:rsidRPr="008B5A4D">
              <w:rPr>
                <w:rFonts w:ascii="Bookman Old Style" w:hAnsi="Bookman Old Style" w:cs="Times New Roman"/>
              </w:rPr>
              <w:t>pengawasan jalan sebagaimana ditentukan dari tepi badan jalan paling sedikit dengan ukuran sebagai berikut:</w:t>
            </w:r>
          </w:p>
          <w:p w:rsidR="008A15A0" w:rsidRPr="008B5A4D" w:rsidRDefault="008A15A0" w:rsidP="00D73380">
            <w:pPr>
              <w:numPr>
                <w:ilvl w:val="1"/>
                <w:numId w:val="271"/>
              </w:numPr>
              <w:autoSpaceDE w:val="0"/>
              <w:autoSpaceDN w:val="0"/>
              <w:adjustRightInd w:val="0"/>
              <w:ind w:left="1422" w:hanging="450"/>
              <w:rPr>
                <w:rFonts w:ascii="Bookman Old Style" w:hAnsi="Bookman Old Style" w:cs="BookmanOldStyle"/>
                <w:lang w:val="en-US"/>
              </w:rPr>
            </w:pPr>
            <w:r w:rsidRPr="008B5A4D">
              <w:rPr>
                <w:rFonts w:ascii="Bookman Old Style" w:hAnsi="Bookman Old Style" w:cs="BookmanOldStyle"/>
                <w:lang w:val="en-US"/>
              </w:rPr>
              <w:t xml:space="preserve">jalan kolektor primer 10 (sepuluh) </w:t>
            </w:r>
            <w:r w:rsidR="00102F03" w:rsidRPr="008B5A4D">
              <w:rPr>
                <w:rFonts w:ascii="Bookman Old Style" w:hAnsi="Bookman Old Style" w:cs="BookmanOldStyle"/>
              </w:rPr>
              <w:t>m</w:t>
            </w:r>
            <w:r w:rsidRPr="008B5A4D">
              <w:rPr>
                <w:rFonts w:ascii="Bookman Old Style" w:hAnsi="Bookman Old Style" w:cs="BookmanOldStyle"/>
                <w:lang w:val="en-US"/>
              </w:rPr>
              <w:t>;</w:t>
            </w:r>
          </w:p>
          <w:p w:rsidR="008A15A0" w:rsidRPr="008B5A4D" w:rsidRDefault="008A15A0" w:rsidP="00D73380">
            <w:pPr>
              <w:numPr>
                <w:ilvl w:val="1"/>
                <w:numId w:val="271"/>
              </w:numPr>
              <w:autoSpaceDE w:val="0"/>
              <w:autoSpaceDN w:val="0"/>
              <w:adjustRightInd w:val="0"/>
              <w:ind w:left="1422" w:hanging="450"/>
              <w:rPr>
                <w:rFonts w:ascii="Bookman Old Style" w:hAnsi="Bookman Old Style" w:cs="BookmanOldStyle"/>
                <w:lang w:val="en-US"/>
              </w:rPr>
            </w:pPr>
            <w:r w:rsidRPr="008B5A4D">
              <w:rPr>
                <w:rFonts w:ascii="Bookman Old Style" w:hAnsi="Bookman Old Style" w:cs="BookmanOldStyle"/>
                <w:lang w:val="en-US"/>
              </w:rPr>
              <w:t xml:space="preserve">jalan lokal primer 7 (tujuh) </w:t>
            </w:r>
            <w:r w:rsidR="00102F03" w:rsidRPr="008B5A4D">
              <w:rPr>
                <w:rFonts w:ascii="Bookman Old Style" w:hAnsi="Bookman Old Style" w:cs="BookmanOldStyle"/>
              </w:rPr>
              <w:t>m</w:t>
            </w:r>
            <w:r w:rsidRPr="008B5A4D">
              <w:rPr>
                <w:rFonts w:ascii="Bookman Old Style" w:hAnsi="Bookman Old Style" w:cs="BookmanOldStyle"/>
                <w:lang w:val="en-US"/>
              </w:rPr>
              <w:t>;</w:t>
            </w:r>
          </w:p>
          <w:p w:rsidR="008A15A0" w:rsidRPr="008B5A4D" w:rsidRDefault="008A15A0" w:rsidP="00D73380">
            <w:pPr>
              <w:numPr>
                <w:ilvl w:val="1"/>
                <w:numId w:val="271"/>
              </w:numPr>
              <w:autoSpaceDE w:val="0"/>
              <w:autoSpaceDN w:val="0"/>
              <w:adjustRightInd w:val="0"/>
              <w:ind w:left="1422" w:hanging="450"/>
              <w:rPr>
                <w:rFonts w:ascii="Bookman Old Style" w:hAnsi="Bookman Old Style" w:cs="BookmanOldStyle"/>
                <w:lang w:val="sv-SE"/>
              </w:rPr>
            </w:pPr>
            <w:r w:rsidRPr="008B5A4D">
              <w:rPr>
                <w:rFonts w:ascii="Bookman Old Style" w:hAnsi="Bookman Old Style" w:cs="BookmanOldStyle"/>
                <w:lang w:val="sv-SE"/>
              </w:rPr>
              <w:t xml:space="preserve">jalan lingkungan primer 5 (lima) </w:t>
            </w:r>
            <w:r w:rsidR="00102F03" w:rsidRPr="008B5A4D">
              <w:rPr>
                <w:rFonts w:ascii="Bookman Old Style" w:hAnsi="Bookman Old Style" w:cs="BookmanOldStyle"/>
              </w:rPr>
              <w:t>m</w:t>
            </w:r>
            <w:r w:rsidRPr="008B5A4D">
              <w:rPr>
                <w:rFonts w:ascii="Bookman Old Style" w:hAnsi="Bookman Old Style" w:cs="BookmanOldStyle"/>
                <w:lang w:val="sv-SE"/>
              </w:rPr>
              <w:t>;</w:t>
            </w:r>
          </w:p>
          <w:p w:rsidR="008A15A0" w:rsidRPr="008B5A4D" w:rsidRDefault="008A15A0" w:rsidP="00D73380">
            <w:pPr>
              <w:numPr>
                <w:ilvl w:val="1"/>
                <w:numId w:val="271"/>
              </w:numPr>
              <w:autoSpaceDE w:val="0"/>
              <w:autoSpaceDN w:val="0"/>
              <w:adjustRightInd w:val="0"/>
              <w:ind w:left="1422" w:hanging="450"/>
              <w:rPr>
                <w:rFonts w:ascii="Bookman Old Style" w:hAnsi="Bookman Old Style" w:cs="BookmanOldStyle"/>
                <w:lang w:val="sv-SE"/>
              </w:rPr>
            </w:pPr>
            <w:r w:rsidRPr="008B5A4D">
              <w:rPr>
                <w:rFonts w:ascii="Bookman Old Style" w:hAnsi="Bookman Old Style" w:cs="BookmanOldStyle"/>
                <w:lang w:val="sv-SE"/>
              </w:rPr>
              <w:t xml:space="preserve">jalan arteri sekunder 15 (lima belas) </w:t>
            </w:r>
            <w:r w:rsidR="00102F03" w:rsidRPr="008B5A4D">
              <w:rPr>
                <w:rFonts w:ascii="Bookman Old Style" w:hAnsi="Bookman Old Style" w:cs="BookmanOldStyle"/>
              </w:rPr>
              <w:t>m</w:t>
            </w:r>
            <w:r w:rsidRPr="008B5A4D">
              <w:rPr>
                <w:rFonts w:ascii="Bookman Old Style" w:hAnsi="Bookman Old Style" w:cs="BookmanOldStyle"/>
                <w:lang w:val="sv-SE"/>
              </w:rPr>
              <w:t>;</w:t>
            </w:r>
          </w:p>
          <w:p w:rsidR="008A15A0" w:rsidRPr="008B5A4D" w:rsidRDefault="008A15A0" w:rsidP="00D73380">
            <w:pPr>
              <w:numPr>
                <w:ilvl w:val="1"/>
                <w:numId w:val="271"/>
              </w:numPr>
              <w:autoSpaceDE w:val="0"/>
              <w:autoSpaceDN w:val="0"/>
              <w:adjustRightInd w:val="0"/>
              <w:ind w:left="1422" w:hanging="450"/>
              <w:rPr>
                <w:rFonts w:ascii="Bookman Old Style" w:hAnsi="Bookman Old Style" w:cs="BookmanOldStyle"/>
                <w:lang w:val="en-US"/>
              </w:rPr>
            </w:pPr>
            <w:r w:rsidRPr="008B5A4D">
              <w:rPr>
                <w:rFonts w:ascii="Bookman Old Style" w:hAnsi="Bookman Old Style" w:cs="BookmanOldStyle"/>
                <w:lang w:val="en-US"/>
              </w:rPr>
              <w:t xml:space="preserve">jalan kolektor sekunder 5 (lima) </w:t>
            </w:r>
            <w:r w:rsidR="00102F03" w:rsidRPr="008B5A4D">
              <w:rPr>
                <w:rFonts w:ascii="Bookman Old Style" w:hAnsi="Bookman Old Style" w:cs="BookmanOldStyle"/>
              </w:rPr>
              <w:t>m</w:t>
            </w:r>
            <w:r w:rsidRPr="008B5A4D">
              <w:rPr>
                <w:rFonts w:ascii="Bookman Old Style" w:hAnsi="Bookman Old Style" w:cs="BookmanOldStyle"/>
                <w:lang w:val="en-US"/>
              </w:rPr>
              <w:t>;</w:t>
            </w:r>
          </w:p>
          <w:p w:rsidR="008A15A0" w:rsidRPr="008B5A4D" w:rsidRDefault="008A15A0" w:rsidP="00D73380">
            <w:pPr>
              <w:numPr>
                <w:ilvl w:val="1"/>
                <w:numId w:val="271"/>
              </w:numPr>
              <w:autoSpaceDE w:val="0"/>
              <w:autoSpaceDN w:val="0"/>
              <w:adjustRightInd w:val="0"/>
              <w:ind w:left="1422" w:hanging="450"/>
              <w:rPr>
                <w:rFonts w:ascii="Bookman Old Style" w:hAnsi="Bookman Old Style" w:cs="BookmanOldStyle"/>
                <w:lang w:val="sv-SE"/>
              </w:rPr>
            </w:pPr>
            <w:r w:rsidRPr="008B5A4D">
              <w:rPr>
                <w:rFonts w:ascii="Bookman Old Style" w:hAnsi="Bookman Old Style" w:cs="BookmanOldStyle"/>
                <w:lang w:val="sv-SE"/>
              </w:rPr>
              <w:t xml:space="preserve">jalan lokal sekunder 3 (tiga) </w:t>
            </w:r>
            <w:r w:rsidR="00102F03" w:rsidRPr="008B5A4D">
              <w:rPr>
                <w:rFonts w:ascii="Bookman Old Style" w:hAnsi="Bookman Old Style" w:cs="BookmanOldStyle"/>
              </w:rPr>
              <w:t>m</w:t>
            </w:r>
            <w:r w:rsidRPr="008B5A4D">
              <w:rPr>
                <w:rFonts w:ascii="Bookman Old Style" w:hAnsi="Bookman Old Style" w:cs="BookmanOldStyle"/>
                <w:lang w:val="sv-SE"/>
              </w:rPr>
              <w:t>;</w:t>
            </w:r>
            <w:r w:rsidR="007E6E0C" w:rsidRPr="008B5A4D">
              <w:rPr>
                <w:rFonts w:ascii="Bookman Old Style" w:hAnsi="Bookman Old Style" w:cs="BookmanOldStyle"/>
                <w:lang w:val="sv-SE"/>
              </w:rPr>
              <w:t xml:space="preserve"> dan</w:t>
            </w:r>
          </w:p>
          <w:p w:rsidR="008A15A0" w:rsidRPr="008B5A4D" w:rsidRDefault="008A15A0" w:rsidP="00D73380">
            <w:pPr>
              <w:numPr>
                <w:ilvl w:val="1"/>
                <w:numId w:val="271"/>
              </w:numPr>
              <w:autoSpaceDE w:val="0"/>
              <w:autoSpaceDN w:val="0"/>
              <w:adjustRightInd w:val="0"/>
              <w:ind w:left="1422" w:hanging="450"/>
              <w:rPr>
                <w:rFonts w:ascii="Bookman Old Style" w:hAnsi="Bookman Old Style" w:cs="BookmanOldStyle"/>
                <w:lang w:val="sv-SE"/>
              </w:rPr>
            </w:pPr>
            <w:r w:rsidRPr="008B5A4D">
              <w:rPr>
                <w:rFonts w:ascii="Bookman Old Style" w:hAnsi="Bookman Old Style" w:cs="BookmanOldStyle"/>
                <w:lang w:val="sv-SE"/>
              </w:rPr>
              <w:t xml:space="preserve">jalan lingkungan sekunder 2 (dua) </w:t>
            </w:r>
            <w:r w:rsidR="00102F03" w:rsidRPr="008B5A4D">
              <w:rPr>
                <w:rFonts w:ascii="Bookman Old Style" w:hAnsi="Bookman Old Style" w:cs="BookmanOldStyle"/>
              </w:rPr>
              <w:t>m</w:t>
            </w:r>
            <w:r w:rsidR="007E6E0C" w:rsidRPr="008B5A4D">
              <w:rPr>
                <w:rFonts w:ascii="Bookman Old Style" w:hAnsi="Bookman Old Style" w:cs="BookmanOldStyle"/>
                <w:lang w:val="sv-SE"/>
              </w:rPr>
              <w:t>.</w:t>
            </w:r>
            <w:r w:rsidRPr="008B5A4D">
              <w:rPr>
                <w:rFonts w:ascii="Bookman Old Style" w:hAnsi="Bookman Old Style" w:cs="BookmanOldStyle"/>
                <w:lang w:val="sv-SE"/>
              </w:rPr>
              <w:t xml:space="preserve"> </w:t>
            </w:r>
          </w:p>
          <w:p w:rsidR="00411BE7" w:rsidRPr="008B5A4D" w:rsidRDefault="00411BE7" w:rsidP="00D73380">
            <w:pPr>
              <w:numPr>
                <w:ilvl w:val="0"/>
                <w:numId w:val="192"/>
              </w:numPr>
              <w:tabs>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pelarangan kegiatan dan pemanfaatan ruang pada rumaja, rumija dan ruwasja yang mengakibatkan terganggunya fungsi jalan;</w:t>
            </w:r>
          </w:p>
          <w:p w:rsidR="00411BE7" w:rsidRPr="008B5A4D" w:rsidRDefault="00411BE7" w:rsidP="00D73380">
            <w:pPr>
              <w:numPr>
                <w:ilvl w:val="0"/>
                <w:numId w:val="192"/>
              </w:numPr>
              <w:tabs>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 xml:space="preserve">pengaturan persimpangan sebidang baik dengan bundaran, Alat Pengaturan Isyarat Lampu Lalulintas (APILL)  maupun non APILL; </w:t>
            </w:r>
          </w:p>
          <w:p w:rsidR="00411BE7" w:rsidRPr="008B5A4D" w:rsidRDefault="00411BE7" w:rsidP="00D73380">
            <w:pPr>
              <w:numPr>
                <w:ilvl w:val="0"/>
                <w:numId w:val="192"/>
              </w:numPr>
              <w:tabs>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 xml:space="preserve">kewajiban melakukan Analisis Dampak Lalu Lintas (ANDALL) sebagai persyaratan izin mendirikan bangunan bagi pemanfaatan ruang di sepanjang sisi jalan yang berpotensi mengganggu arus lalu lintas; </w:t>
            </w:r>
          </w:p>
          <w:p w:rsidR="00411BE7" w:rsidRPr="008B5A4D" w:rsidRDefault="00411BE7" w:rsidP="00D73380">
            <w:pPr>
              <w:numPr>
                <w:ilvl w:val="0"/>
                <w:numId w:val="192"/>
              </w:numPr>
              <w:tabs>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penetapan sempadan jalan secara umum ditentukan berdasarkan atas lebar badan jalan, telajakan, dan lebar halaman depan bangunan yaitu sama dengan setengan lebar ruang milik jalan ditambah lebar telajakan dan lebar halaman depan;</w:t>
            </w:r>
          </w:p>
          <w:p w:rsidR="00411BE7" w:rsidRPr="008B5A4D" w:rsidRDefault="00411BE7" w:rsidP="00D73380">
            <w:pPr>
              <w:numPr>
                <w:ilvl w:val="0"/>
                <w:numId w:val="192"/>
              </w:numPr>
              <w:tabs>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 xml:space="preserve">bangunan-bangunan yang dapat dibangun pada areal sempadan jalan </w:t>
            </w:r>
            <w:r w:rsidR="00867474" w:rsidRPr="008B5A4D">
              <w:rPr>
                <w:rFonts w:ascii="Bookman Old Style" w:hAnsi="Bookman Old Style" w:cs="Times New Roman"/>
                <w:lang w:val="es-ES"/>
              </w:rPr>
              <w:t>meliputi</w:t>
            </w:r>
            <w:r w:rsidR="00867474" w:rsidRPr="008B5A4D">
              <w:rPr>
                <w:rFonts w:ascii="Bookman Old Style" w:hAnsi="Bookman Old Style" w:cs="Times New Roman"/>
              </w:rPr>
              <w:t>:</w:t>
            </w:r>
          </w:p>
          <w:p w:rsidR="00411BE7" w:rsidRPr="008B5A4D" w:rsidRDefault="00411BE7" w:rsidP="00D73380">
            <w:pPr>
              <w:pStyle w:val="body1"/>
              <w:numPr>
                <w:ilvl w:val="1"/>
                <w:numId w:val="194"/>
              </w:numPr>
              <w:tabs>
                <w:tab w:val="clear" w:pos="1440"/>
                <w:tab w:val="left" w:pos="1334"/>
                <w:tab w:val="num" w:pos="2160"/>
              </w:tabs>
              <w:autoSpaceDE w:val="0"/>
              <w:autoSpaceDN w:val="0"/>
              <w:adjustRightInd w:val="0"/>
              <w:spacing w:before="0"/>
              <w:ind w:left="1334"/>
              <w:rPr>
                <w:rFonts w:ascii="Bookman Old Style" w:hAnsi="Bookman Old Style" w:cs="Times New Roman"/>
                <w:sz w:val="24"/>
                <w:szCs w:val="24"/>
                <w:lang w:val="es-ES"/>
              </w:rPr>
            </w:pPr>
            <w:r w:rsidRPr="008B5A4D">
              <w:rPr>
                <w:rFonts w:ascii="Bookman Old Style" w:hAnsi="Bookman Old Style" w:cs="Times New Roman"/>
                <w:sz w:val="24"/>
                <w:szCs w:val="24"/>
                <w:lang w:val="es-ES"/>
              </w:rPr>
              <w:t>pagar tembok persil dengan ketinggian maksimum 1,8</w:t>
            </w:r>
            <w:r w:rsidR="004D1125" w:rsidRPr="008B5A4D">
              <w:rPr>
                <w:rFonts w:ascii="Bookman Old Style" w:hAnsi="Bookman Old Style" w:cs="Times New Roman"/>
                <w:sz w:val="24"/>
                <w:szCs w:val="24"/>
                <w:lang w:val="es-ES"/>
              </w:rPr>
              <w:t xml:space="preserve"> (satu koma delapan)</w:t>
            </w:r>
            <w:r w:rsidRPr="008B5A4D">
              <w:rPr>
                <w:rFonts w:ascii="Bookman Old Style" w:hAnsi="Bookman Old Style" w:cs="Times New Roman"/>
                <w:sz w:val="24"/>
                <w:szCs w:val="24"/>
                <w:lang w:val="es-ES"/>
              </w:rPr>
              <w:t xml:space="preserve"> </w:t>
            </w:r>
            <w:r w:rsidR="00102F03" w:rsidRPr="008B5A4D">
              <w:rPr>
                <w:rFonts w:ascii="Bookman Old Style" w:hAnsi="Bookman Old Style" w:cs="Times New Roman"/>
                <w:sz w:val="24"/>
                <w:szCs w:val="24"/>
              </w:rPr>
              <w:t>m</w:t>
            </w:r>
            <w:r w:rsidRPr="008B5A4D">
              <w:rPr>
                <w:rFonts w:ascii="Bookman Old Style" w:hAnsi="Bookman Old Style" w:cs="Times New Roman"/>
                <w:sz w:val="24"/>
                <w:szCs w:val="24"/>
                <w:lang w:val="es-ES"/>
              </w:rPr>
              <w:t>, khusus untuk pagar depan bersifat transparan, dan mencerminkan tembok tradisional Bali;</w:t>
            </w:r>
          </w:p>
          <w:p w:rsidR="00411BE7" w:rsidRPr="008B5A4D" w:rsidRDefault="00411BE7" w:rsidP="00D73380">
            <w:pPr>
              <w:pStyle w:val="body1"/>
              <w:numPr>
                <w:ilvl w:val="1"/>
                <w:numId w:val="194"/>
              </w:numPr>
              <w:tabs>
                <w:tab w:val="clear" w:pos="1440"/>
                <w:tab w:val="left" w:pos="1334"/>
                <w:tab w:val="num" w:pos="2160"/>
              </w:tabs>
              <w:autoSpaceDE w:val="0"/>
              <w:autoSpaceDN w:val="0"/>
              <w:adjustRightInd w:val="0"/>
              <w:spacing w:before="0"/>
              <w:ind w:left="1334"/>
              <w:rPr>
                <w:rFonts w:ascii="Bookman Old Style" w:hAnsi="Bookman Old Style" w:cs="Times New Roman"/>
                <w:sz w:val="24"/>
                <w:szCs w:val="24"/>
                <w:lang w:val="it-IT"/>
              </w:rPr>
            </w:pPr>
            <w:r w:rsidRPr="008B5A4D">
              <w:rPr>
                <w:rFonts w:ascii="Bookman Old Style" w:hAnsi="Bookman Old Style" w:cs="Times New Roman"/>
                <w:sz w:val="24"/>
                <w:szCs w:val="24"/>
                <w:lang w:val="it-IT"/>
              </w:rPr>
              <w:t>bangunan Sanggah/Pemrajan, Pura, Tugu, Bale Daja, Bale Dangin;</w:t>
            </w:r>
          </w:p>
          <w:p w:rsidR="00411BE7" w:rsidRPr="008B5A4D" w:rsidRDefault="00411BE7" w:rsidP="00D73380">
            <w:pPr>
              <w:pStyle w:val="body1"/>
              <w:numPr>
                <w:ilvl w:val="1"/>
                <w:numId w:val="194"/>
              </w:numPr>
              <w:tabs>
                <w:tab w:val="clear" w:pos="1440"/>
                <w:tab w:val="left" w:pos="1334"/>
                <w:tab w:val="num" w:pos="2160"/>
              </w:tabs>
              <w:autoSpaceDE w:val="0"/>
              <w:autoSpaceDN w:val="0"/>
              <w:adjustRightInd w:val="0"/>
              <w:spacing w:before="0"/>
              <w:ind w:left="1334"/>
              <w:rPr>
                <w:rFonts w:ascii="Bookman Old Style" w:hAnsi="Bookman Old Style" w:cs="Times New Roman"/>
                <w:sz w:val="24"/>
                <w:szCs w:val="24"/>
              </w:rPr>
            </w:pPr>
            <w:r w:rsidRPr="008B5A4D">
              <w:rPr>
                <w:rFonts w:ascii="Bookman Old Style" w:hAnsi="Bookman Old Style" w:cs="Times New Roman"/>
                <w:sz w:val="24"/>
                <w:szCs w:val="24"/>
              </w:rPr>
              <w:t>bale Bengong dan Pertamanan; dan</w:t>
            </w:r>
          </w:p>
          <w:p w:rsidR="00411BE7" w:rsidRPr="008B5A4D" w:rsidRDefault="00411BE7" w:rsidP="00D73380">
            <w:pPr>
              <w:pStyle w:val="body1"/>
              <w:numPr>
                <w:ilvl w:val="1"/>
                <w:numId w:val="194"/>
              </w:numPr>
              <w:tabs>
                <w:tab w:val="clear" w:pos="1440"/>
                <w:tab w:val="left" w:pos="1334"/>
                <w:tab w:val="num" w:pos="2160"/>
              </w:tabs>
              <w:autoSpaceDE w:val="0"/>
              <w:autoSpaceDN w:val="0"/>
              <w:adjustRightInd w:val="0"/>
              <w:spacing w:before="0"/>
              <w:ind w:left="1334"/>
              <w:rPr>
                <w:rFonts w:ascii="Bookman Old Style" w:hAnsi="Bookman Old Style" w:cs="Times New Roman"/>
                <w:sz w:val="24"/>
                <w:szCs w:val="24"/>
              </w:rPr>
            </w:pPr>
            <w:r w:rsidRPr="008B5A4D">
              <w:rPr>
                <w:rFonts w:ascii="Bookman Old Style" w:hAnsi="Bookman Old Style" w:cs="Times New Roman"/>
                <w:sz w:val="24"/>
                <w:szCs w:val="24"/>
              </w:rPr>
              <w:t>tempat parkir tidak beratap.</w:t>
            </w:r>
          </w:p>
          <w:p w:rsidR="00411BE7" w:rsidRPr="008B5A4D" w:rsidRDefault="00411BE7" w:rsidP="00D73380">
            <w:pPr>
              <w:numPr>
                <w:ilvl w:val="0"/>
                <w:numId w:val="192"/>
              </w:numPr>
              <w:tabs>
                <w:tab w:val="num" w:pos="426"/>
                <w:tab w:val="left" w:pos="97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telajakan dan median dapat dimanfaatkan untuk jaringan utilitas dan pertamanan.</w:t>
            </w:r>
          </w:p>
          <w:p w:rsidR="00411BE7" w:rsidRPr="008B5A4D" w:rsidRDefault="00411BE7" w:rsidP="00D73380">
            <w:pPr>
              <w:numPr>
                <w:ilvl w:val="0"/>
                <w:numId w:val="191"/>
              </w:numPr>
              <w:tabs>
                <w:tab w:val="clear" w:pos="3060"/>
                <w:tab w:val="num" w:pos="614"/>
              </w:tabs>
              <w:spacing w:before="120"/>
              <w:ind w:left="614" w:hanging="630"/>
              <w:jc w:val="both"/>
              <w:rPr>
                <w:rFonts w:ascii="Bookman Old Style" w:hAnsi="Bookman Old Style" w:cs="Times New Roman"/>
              </w:rPr>
            </w:pPr>
            <w:r w:rsidRPr="008B5A4D">
              <w:rPr>
                <w:rFonts w:ascii="Bookman Old Style" w:hAnsi="Bookman Old Style" w:cs="Times New Roman"/>
              </w:rPr>
              <w:t xml:space="preserve">Ketentuan umum peraturan zonasi terminal Type B, sebagaimana dimaksud pada ayat (1) huruf b, </w:t>
            </w:r>
            <w:r w:rsidR="00867474" w:rsidRPr="008B5A4D">
              <w:rPr>
                <w:rFonts w:ascii="Bookman Old Style" w:hAnsi="Bookman Old Style" w:cs="Times New Roman"/>
              </w:rPr>
              <w:t>meliputi:</w:t>
            </w:r>
          </w:p>
          <w:p w:rsidR="00411BE7" w:rsidRPr="008B5A4D" w:rsidRDefault="00411BE7" w:rsidP="00D73380">
            <w:pPr>
              <w:numPr>
                <w:ilvl w:val="0"/>
                <w:numId w:val="193"/>
              </w:numPr>
              <w:tabs>
                <w:tab w:val="left" w:pos="974"/>
                <w:tab w:val="left" w:pos="113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penyediaan fasilitas pendukung terminal seperti tempat parkir, tempat antre penumpang, tempat tunggu penumpang, fasilitas kesehatan, fasilitas makan minum, fasilitas petibadatan dan lainnya</w:t>
            </w:r>
            <w:r w:rsidR="00867474" w:rsidRPr="008B5A4D">
              <w:rPr>
                <w:rFonts w:ascii="Bookman Old Style" w:hAnsi="Bookman Old Style" w:cs="Times New Roman"/>
              </w:rPr>
              <w:t>; dan</w:t>
            </w:r>
            <w:r w:rsidRPr="008B5A4D">
              <w:rPr>
                <w:rFonts w:ascii="Bookman Old Style" w:hAnsi="Bookman Old Style" w:cs="Times New Roman"/>
              </w:rPr>
              <w:t xml:space="preserve"> </w:t>
            </w:r>
          </w:p>
          <w:p w:rsidR="00411BE7" w:rsidRPr="008B5A4D" w:rsidRDefault="00411BE7" w:rsidP="00D73380">
            <w:pPr>
              <w:numPr>
                <w:ilvl w:val="0"/>
                <w:numId w:val="193"/>
              </w:numPr>
              <w:tabs>
                <w:tab w:val="left" w:pos="974"/>
                <w:tab w:val="left" w:pos="1134"/>
              </w:tabs>
              <w:autoSpaceDE w:val="0"/>
              <w:autoSpaceDN w:val="0"/>
              <w:adjustRightInd w:val="0"/>
              <w:ind w:left="974"/>
              <w:jc w:val="both"/>
              <w:rPr>
                <w:rFonts w:ascii="Bookman Old Style" w:hAnsi="Bookman Old Style" w:cs="Times New Roman"/>
              </w:rPr>
            </w:pPr>
            <w:r w:rsidRPr="008B5A4D">
              <w:rPr>
                <w:rFonts w:ascii="Bookman Old Style" w:hAnsi="Bookman Old Style" w:cs="Times New Roman"/>
              </w:rPr>
              <w:t>berada pada jaringan jalan provinsi atau kabupaten</w:t>
            </w:r>
            <w:r w:rsidR="00C00A2E" w:rsidRPr="008B5A4D">
              <w:rPr>
                <w:rFonts w:ascii="Bookman Old Style" w:hAnsi="Bookman Old Style" w:cs="Times New Roman"/>
              </w:rPr>
              <w:t>.</w:t>
            </w:r>
          </w:p>
          <w:p w:rsidR="008115CF" w:rsidRPr="008B5A4D" w:rsidRDefault="008115CF" w:rsidP="00D73380">
            <w:pPr>
              <w:tabs>
                <w:tab w:val="left" w:pos="974"/>
                <w:tab w:val="left" w:pos="1134"/>
              </w:tabs>
              <w:autoSpaceDE w:val="0"/>
              <w:autoSpaceDN w:val="0"/>
              <w:adjustRightInd w:val="0"/>
              <w:ind w:left="974"/>
              <w:jc w:val="both"/>
              <w:rPr>
                <w:rFonts w:ascii="Bookman Old Style" w:hAnsi="Bookman Old Style" w:cs="Times New Roman"/>
              </w:rPr>
            </w:pPr>
          </w:p>
          <w:p w:rsidR="00FC602A" w:rsidRPr="008B5A4D" w:rsidRDefault="008115CF" w:rsidP="00D73380">
            <w:pPr>
              <w:numPr>
                <w:ilvl w:val="0"/>
                <w:numId w:val="191"/>
              </w:numPr>
              <w:tabs>
                <w:tab w:val="clear" w:pos="3060"/>
                <w:tab w:val="num" w:pos="644"/>
              </w:tabs>
              <w:ind w:left="644" w:hanging="644"/>
              <w:jc w:val="both"/>
              <w:rPr>
                <w:rFonts w:ascii="Bookman Old Style" w:hAnsi="Bookman Old Style" w:cs="Times New Roman"/>
              </w:rPr>
            </w:pPr>
            <w:r w:rsidRPr="008B5A4D">
              <w:rPr>
                <w:rFonts w:ascii="Bookman Old Style" w:hAnsi="Bookman Old Style" w:cs="Times New Roman"/>
              </w:rPr>
              <w:t>Ketentuan umum peraturan zonasi terminal Type C dan Terminal Barang, sebagaimana dimaksud pada ayat (1) huruf c, meliputi:</w:t>
            </w:r>
          </w:p>
          <w:p w:rsidR="00C00A2E" w:rsidRPr="008B5A4D" w:rsidRDefault="00C00A2E" w:rsidP="00D73380">
            <w:pPr>
              <w:numPr>
                <w:ilvl w:val="0"/>
                <w:numId w:val="309"/>
              </w:numPr>
              <w:tabs>
                <w:tab w:val="left" w:pos="974"/>
                <w:tab w:val="left" w:pos="1134"/>
              </w:tabs>
              <w:autoSpaceDE w:val="0"/>
              <w:autoSpaceDN w:val="0"/>
              <w:adjustRightInd w:val="0"/>
              <w:ind w:left="972"/>
              <w:jc w:val="both"/>
              <w:rPr>
                <w:rFonts w:ascii="Bookman Old Style" w:hAnsi="Bookman Old Style" w:cs="Times New Roman"/>
              </w:rPr>
            </w:pPr>
            <w:r w:rsidRPr="008B5A4D">
              <w:rPr>
                <w:rFonts w:ascii="Bookman Old Style" w:hAnsi="Bookman Old Style" w:cs="Times New Roman"/>
              </w:rPr>
              <w:t xml:space="preserve">penyediaan fasilitas pendukung terminal seperti tempat parkir, tempat antre penumpang, tempat tunggu penumpang, fasilitas pergudangan, fasilitas timbang barang, fasilitas kesehatan, fasilitas makan minum, fasilitas petibadatan dan lainnya; dan </w:t>
            </w:r>
          </w:p>
          <w:p w:rsidR="00C00A2E" w:rsidRPr="008B5A4D" w:rsidRDefault="00C00A2E" w:rsidP="00D73380">
            <w:pPr>
              <w:numPr>
                <w:ilvl w:val="0"/>
                <w:numId w:val="309"/>
              </w:numPr>
              <w:tabs>
                <w:tab w:val="clear" w:pos="3060"/>
                <w:tab w:val="left" w:pos="974"/>
                <w:tab w:val="left" w:pos="1134"/>
              </w:tabs>
              <w:autoSpaceDE w:val="0"/>
              <w:autoSpaceDN w:val="0"/>
              <w:adjustRightInd w:val="0"/>
              <w:ind w:left="972"/>
              <w:jc w:val="both"/>
              <w:rPr>
                <w:rFonts w:ascii="Bookman Old Style" w:hAnsi="Bookman Old Style" w:cs="Times New Roman"/>
              </w:rPr>
            </w:pPr>
            <w:r w:rsidRPr="008B5A4D">
              <w:rPr>
                <w:rFonts w:ascii="Bookman Old Style" w:hAnsi="Bookman Old Style" w:cs="Times New Roman"/>
              </w:rPr>
              <w:t>berada pada jaringan jalan kabupaten.</w:t>
            </w:r>
          </w:p>
          <w:p w:rsidR="00432A82" w:rsidRPr="008B5A4D" w:rsidRDefault="00432A82" w:rsidP="00D73380">
            <w:pPr>
              <w:ind w:left="644"/>
              <w:jc w:val="both"/>
              <w:rPr>
                <w:rFonts w:ascii="Bookman Old Style" w:hAnsi="Bookman Old Style" w:cs="Times New Roman"/>
              </w:rPr>
            </w:pPr>
          </w:p>
          <w:p w:rsidR="00FC602A" w:rsidRPr="008B5A4D" w:rsidRDefault="00FC602A" w:rsidP="00D73380">
            <w:pPr>
              <w:spacing w:before="120" w:after="120"/>
              <w:ind w:left="-14" w:right="29"/>
              <w:jc w:val="center"/>
              <w:rPr>
                <w:rFonts w:ascii="Bookman Old Style" w:hAnsi="Bookman Old Style" w:cs="Times New Roman"/>
              </w:rPr>
            </w:pPr>
            <w:r w:rsidRPr="008B5A4D">
              <w:rPr>
                <w:rFonts w:ascii="Bookman Old Style" w:hAnsi="Bookman Old Style" w:cs="Times New Roman"/>
              </w:rPr>
              <w:t>Paragraf 4</w:t>
            </w:r>
          </w:p>
          <w:p w:rsidR="00FC602A" w:rsidRPr="008B5A4D" w:rsidRDefault="00FC602A" w:rsidP="00D73380">
            <w:pPr>
              <w:spacing w:before="120" w:after="120"/>
              <w:ind w:left="-14" w:right="29"/>
              <w:jc w:val="center"/>
              <w:rPr>
                <w:rFonts w:ascii="Bookman Old Style" w:hAnsi="Bookman Old Style" w:cs="Times New Roman"/>
              </w:rPr>
            </w:pPr>
            <w:r w:rsidRPr="008B5A4D">
              <w:rPr>
                <w:rFonts w:ascii="Bookman Old Style" w:hAnsi="Bookman Old Style" w:cs="Times New Roman"/>
              </w:rPr>
              <w:t xml:space="preserve">Ketentuan Umum Peraturan Zonasi </w:t>
            </w:r>
            <w:r w:rsidR="00411BE7" w:rsidRPr="008B5A4D">
              <w:rPr>
                <w:rFonts w:ascii="Bookman Old Style" w:hAnsi="Bookman Old Style" w:cs="Times New Roman"/>
                <w:lang w:val="fi-FI"/>
              </w:rPr>
              <w:t xml:space="preserve">Sistem </w:t>
            </w:r>
            <w:r w:rsidRPr="008B5A4D">
              <w:rPr>
                <w:rFonts w:ascii="Bookman Old Style" w:hAnsi="Bookman Old Style" w:cs="Times New Roman"/>
              </w:rPr>
              <w:t>Jaringan Energi</w:t>
            </w:r>
          </w:p>
          <w:p w:rsidR="00E819C6" w:rsidRPr="008B5A4D" w:rsidRDefault="00E819C6"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Pr="008B5A4D">
              <w:rPr>
                <w:rFonts w:ascii="Bookman Old Style" w:hAnsi="Bookman Old Style" w:cs="Times New Roman"/>
                <w:lang w:val="fi-FI"/>
              </w:rPr>
              <w:t>sal 6</w:t>
            </w:r>
            <w:r w:rsidR="00912C27" w:rsidRPr="008B5A4D">
              <w:rPr>
                <w:rFonts w:ascii="Bookman Old Style" w:hAnsi="Bookman Old Style" w:cs="Times New Roman"/>
                <w:lang w:val="fi-FI"/>
              </w:rPr>
              <w:t>7</w:t>
            </w:r>
          </w:p>
          <w:p w:rsidR="00AC65E6" w:rsidRPr="008B5A4D" w:rsidRDefault="00FC602A" w:rsidP="00D73380">
            <w:pPr>
              <w:autoSpaceDE w:val="0"/>
              <w:autoSpaceDN w:val="0"/>
              <w:adjustRightInd w:val="0"/>
              <w:ind w:right="28"/>
              <w:jc w:val="both"/>
              <w:rPr>
                <w:rFonts w:ascii="Bookman Old Style" w:hAnsi="Bookman Old Style" w:cs="Times New Roman"/>
                <w:lang w:val="fi-FI"/>
              </w:rPr>
            </w:pPr>
            <w:r w:rsidRPr="008B5A4D">
              <w:rPr>
                <w:rFonts w:ascii="Bookman Old Style" w:hAnsi="Bookman Old Style" w:cs="Times New Roman"/>
              </w:rPr>
              <w:t xml:space="preserve">Ketentuan umum peraturan zonasi sistem jaringan energi sebagaimana dimaksud dalam Pasal </w:t>
            </w:r>
            <w:r w:rsidR="00411BE7" w:rsidRPr="008B5A4D">
              <w:rPr>
                <w:rFonts w:ascii="Bookman Old Style" w:hAnsi="Bookman Old Style" w:cs="Times New Roman"/>
                <w:lang w:val="fi-FI"/>
              </w:rPr>
              <w:t>6</w:t>
            </w:r>
            <w:r w:rsidR="00222B42" w:rsidRPr="008B5A4D">
              <w:rPr>
                <w:rFonts w:ascii="Bookman Old Style" w:hAnsi="Bookman Old Style" w:cs="Times New Roman"/>
                <w:lang w:val="fi-FI"/>
              </w:rPr>
              <w:t>3</w:t>
            </w:r>
            <w:r w:rsidRPr="008B5A4D">
              <w:rPr>
                <w:rFonts w:ascii="Bookman Old Style" w:hAnsi="Bookman Old Style" w:cs="Times New Roman"/>
              </w:rPr>
              <w:t xml:space="preserve"> ayat (2) huruf d, </w:t>
            </w:r>
            <w:r w:rsidR="00867474" w:rsidRPr="008B5A4D">
              <w:rPr>
                <w:rFonts w:ascii="Bookman Old Style" w:hAnsi="Bookman Old Style" w:cs="Times New Roman"/>
                <w:lang w:val="fi-FI"/>
              </w:rPr>
              <w:t>meliputi</w:t>
            </w:r>
            <w:r w:rsidR="00867474" w:rsidRPr="008B5A4D">
              <w:rPr>
                <w:rFonts w:ascii="Bookman Old Style" w:hAnsi="Bookman Old Style" w:cs="Times New Roman"/>
              </w:rPr>
              <w:t>:</w:t>
            </w:r>
          </w:p>
          <w:p w:rsidR="00AC65E6" w:rsidRPr="008B5A4D" w:rsidRDefault="00AC65E6" w:rsidP="00D73380">
            <w:pPr>
              <w:pStyle w:val="ListParagraph"/>
              <w:numPr>
                <w:ilvl w:val="0"/>
                <w:numId w:val="195"/>
              </w:numPr>
              <w:ind w:left="434"/>
              <w:jc w:val="both"/>
              <w:rPr>
                <w:rFonts w:ascii="Bookman Old Style" w:hAnsi="Bookman Old Style" w:cs="Times New Roman"/>
                <w:lang w:val="fi-FI"/>
              </w:rPr>
            </w:pPr>
            <w:r w:rsidRPr="008B5A4D">
              <w:rPr>
                <w:rFonts w:ascii="Bookman Old Style" w:hAnsi="Bookman Old Style" w:cs="Times New Roman"/>
              </w:rPr>
              <w:t>a</w:t>
            </w:r>
            <w:r w:rsidRPr="008B5A4D">
              <w:rPr>
                <w:rFonts w:ascii="Bookman Old Style" w:hAnsi="Bookman Old Style" w:cs="Times New Roman"/>
                <w:lang w:val="fi-FI"/>
              </w:rPr>
              <w:t>real lintasan dan jarak bebas antara penghantar SUTT serta penempatan tiang SUTM dan  SUTR dengan bangunan atau benda lainnya serta tanaman harus mempertimbangkan dampak negatif terhadap lingkungan dan dibebaskan dari bangunan serta wajib memperhatikan keamanan, keselamatan umum dan estetika lingkungan;</w:t>
            </w:r>
          </w:p>
          <w:p w:rsidR="00F179C6" w:rsidRPr="008B5A4D" w:rsidRDefault="008C7137" w:rsidP="00D73380">
            <w:pPr>
              <w:pStyle w:val="ListParagraph"/>
              <w:numPr>
                <w:ilvl w:val="0"/>
                <w:numId w:val="195"/>
              </w:numPr>
              <w:ind w:left="434"/>
              <w:jc w:val="both"/>
              <w:rPr>
                <w:rFonts w:ascii="Bookman Old Style" w:hAnsi="Bookman Old Style" w:cs="Times New Roman"/>
              </w:rPr>
            </w:pPr>
            <w:r w:rsidRPr="008B5A4D">
              <w:rPr>
                <w:rFonts w:ascii="Bookman Old Style" w:hAnsi="Bookman Old Style" w:cs="Times New Roman"/>
                <w:lang w:val="en-US"/>
              </w:rPr>
              <w:t xml:space="preserve">Pengaturan jarak bebas </w:t>
            </w:r>
            <w:r w:rsidR="00F179C6" w:rsidRPr="008B5A4D">
              <w:rPr>
                <w:rFonts w:ascii="Bookman Old Style" w:hAnsi="Bookman Old Style" w:cs="Times New Roman"/>
              </w:rPr>
              <w:t xml:space="preserve">sistem jaringan SUTT, </w:t>
            </w:r>
            <w:r w:rsidRPr="008B5A4D">
              <w:rPr>
                <w:rFonts w:ascii="Bookman Old Style" w:hAnsi="Bookman Old Style" w:cs="Times New Roman"/>
                <w:lang w:val="en-US"/>
              </w:rPr>
              <w:t>meliputi</w:t>
            </w:r>
            <w:r w:rsidR="00F179C6" w:rsidRPr="008B5A4D">
              <w:rPr>
                <w:rFonts w:ascii="Bookman Old Style" w:hAnsi="Bookman Old Style" w:cs="Times New Roman"/>
              </w:rPr>
              <w:t xml:space="preserve">: </w:t>
            </w:r>
          </w:p>
          <w:p w:rsidR="00F179C6" w:rsidRPr="008B5A4D" w:rsidRDefault="00F179C6" w:rsidP="00D73380">
            <w:pPr>
              <w:numPr>
                <w:ilvl w:val="1"/>
                <w:numId w:val="301"/>
              </w:numPr>
              <w:tabs>
                <w:tab w:val="clear" w:pos="2700"/>
                <w:tab w:val="num" w:pos="882"/>
              </w:tabs>
              <w:ind w:left="882" w:hanging="450"/>
              <w:jc w:val="both"/>
              <w:rPr>
                <w:rFonts w:ascii="Bookman Old Style" w:hAnsi="Bookman Old Style"/>
                <w:lang w:val="sv-SE"/>
              </w:rPr>
            </w:pPr>
            <w:r w:rsidRPr="008B5A4D">
              <w:rPr>
                <w:rFonts w:ascii="Bookman Old Style" w:hAnsi="Bookman Old Style"/>
              </w:rPr>
              <w:t>l</w:t>
            </w:r>
            <w:r w:rsidRPr="008B5A4D">
              <w:rPr>
                <w:rFonts w:ascii="Bookman Old Style" w:hAnsi="Bookman Old Style"/>
                <w:lang w:val="sv-SE"/>
              </w:rPr>
              <w:t xml:space="preserve">apangan terbuka pada kawasan luar kota sekurang-kurangnya 7,5 (tujuh koma lima) </w:t>
            </w:r>
            <w:r w:rsidR="00102F03" w:rsidRPr="008B5A4D">
              <w:rPr>
                <w:rFonts w:ascii="Bookman Old Style" w:hAnsi="Bookman Old Style"/>
              </w:rPr>
              <w:t>m</w:t>
            </w:r>
            <w:r w:rsidRPr="008B5A4D">
              <w:rPr>
                <w:rFonts w:ascii="Bookman Old Style" w:hAnsi="Bookman Old Style"/>
                <w:lang w:val="sv-SE"/>
              </w:rPr>
              <w:t xml:space="preserve"> dari SUTT;</w:t>
            </w:r>
          </w:p>
          <w:p w:rsidR="00F179C6" w:rsidRPr="008B5A4D" w:rsidRDefault="00F179C6" w:rsidP="00D73380">
            <w:pPr>
              <w:numPr>
                <w:ilvl w:val="1"/>
                <w:numId w:val="301"/>
              </w:numPr>
              <w:tabs>
                <w:tab w:val="clear" w:pos="2700"/>
                <w:tab w:val="num" w:pos="882"/>
              </w:tabs>
              <w:ind w:left="882" w:hanging="450"/>
              <w:jc w:val="both"/>
              <w:rPr>
                <w:rFonts w:ascii="Bookman Old Style" w:hAnsi="Bookman Old Style"/>
              </w:rPr>
            </w:pPr>
            <w:r w:rsidRPr="008B5A4D">
              <w:rPr>
                <w:rFonts w:ascii="Bookman Old Style" w:hAnsi="Bookman Old Style"/>
              </w:rPr>
              <w:t>lapangan olah raga sekurang-kurangnya 13,5 (tiga belas koma lima)</w:t>
            </w:r>
            <w:r w:rsidR="00102F03" w:rsidRPr="008B5A4D">
              <w:rPr>
                <w:rFonts w:ascii="Bookman Old Style" w:hAnsi="Bookman Old Style"/>
              </w:rPr>
              <w:t xml:space="preserve"> m</w:t>
            </w:r>
            <w:r w:rsidRPr="008B5A4D">
              <w:rPr>
                <w:rFonts w:ascii="Bookman Old Style" w:hAnsi="Bookman Old Style"/>
              </w:rPr>
              <w:t xml:space="preserve"> dari SUTT;</w:t>
            </w:r>
          </w:p>
          <w:p w:rsidR="00F179C6" w:rsidRPr="008B5A4D" w:rsidRDefault="00EA4E63" w:rsidP="00D73380">
            <w:pPr>
              <w:numPr>
                <w:ilvl w:val="1"/>
                <w:numId w:val="301"/>
              </w:numPr>
              <w:tabs>
                <w:tab w:val="clear" w:pos="2700"/>
                <w:tab w:val="num" w:pos="882"/>
              </w:tabs>
              <w:ind w:left="882" w:hanging="450"/>
              <w:jc w:val="both"/>
              <w:rPr>
                <w:rFonts w:ascii="Bookman Old Style" w:hAnsi="Bookman Old Style"/>
              </w:rPr>
            </w:pPr>
            <w:r w:rsidRPr="008B5A4D">
              <w:rPr>
                <w:rFonts w:ascii="Bookman Old Style" w:hAnsi="Bookman Old Style"/>
              </w:rPr>
              <w:t>j</w:t>
            </w:r>
            <w:r w:rsidR="00F179C6" w:rsidRPr="008B5A4D">
              <w:rPr>
                <w:rFonts w:ascii="Bookman Old Style" w:hAnsi="Bookman Old Style"/>
              </w:rPr>
              <w:t>alan raya sekurang-kurangnya 9 (sembilan)</w:t>
            </w:r>
            <w:r w:rsidR="00102F03" w:rsidRPr="008B5A4D">
              <w:rPr>
                <w:rFonts w:ascii="Bookman Old Style" w:hAnsi="Bookman Old Style"/>
              </w:rPr>
              <w:t xml:space="preserve"> m</w:t>
            </w:r>
            <w:r w:rsidR="00F179C6" w:rsidRPr="008B5A4D">
              <w:rPr>
                <w:rFonts w:ascii="Bookman Old Style" w:hAnsi="Bookman Old Style"/>
              </w:rPr>
              <w:t xml:space="preserve"> dari SUTT;</w:t>
            </w:r>
          </w:p>
          <w:p w:rsidR="00F179C6" w:rsidRPr="008B5A4D" w:rsidRDefault="00F179C6" w:rsidP="00D73380">
            <w:pPr>
              <w:numPr>
                <w:ilvl w:val="1"/>
                <w:numId w:val="301"/>
              </w:numPr>
              <w:tabs>
                <w:tab w:val="clear" w:pos="2700"/>
                <w:tab w:val="num" w:pos="882"/>
              </w:tabs>
              <w:ind w:left="882" w:hanging="450"/>
              <w:jc w:val="both"/>
              <w:rPr>
                <w:rFonts w:ascii="Bookman Old Style" w:hAnsi="Bookman Old Style"/>
              </w:rPr>
            </w:pPr>
            <w:r w:rsidRPr="008B5A4D">
              <w:rPr>
                <w:rFonts w:ascii="Bookman Old Style" w:hAnsi="Bookman Old Style"/>
              </w:rPr>
              <w:t>pohon/tanaman sekurang-kurangnya 4,5 (empat koma lima)</w:t>
            </w:r>
            <w:r w:rsidR="00102F03" w:rsidRPr="008B5A4D">
              <w:rPr>
                <w:rFonts w:ascii="Bookman Old Style" w:hAnsi="Bookman Old Style"/>
              </w:rPr>
              <w:t xml:space="preserve"> m</w:t>
            </w:r>
            <w:r w:rsidRPr="008B5A4D">
              <w:rPr>
                <w:rFonts w:ascii="Bookman Old Style" w:hAnsi="Bookman Old Style"/>
              </w:rPr>
              <w:t xml:space="preserve"> dari SUTT;</w:t>
            </w:r>
          </w:p>
          <w:p w:rsidR="00F179C6" w:rsidRPr="008B5A4D" w:rsidRDefault="00F179C6" w:rsidP="00D73380">
            <w:pPr>
              <w:numPr>
                <w:ilvl w:val="1"/>
                <w:numId w:val="301"/>
              </w:numPr>
              <w:tabs>
                <w:tab w:val="clear" w:pos="2700"/>
                <w:tab w:val="num" w:pos="882"/>
              </w:tabs>
              <w:ind w:left="882" w:hanging="450"/>
              <w:jc w:val="both"/>
              <w:rPr>
                <w:rFonts w:ascii="Bookman Old Style" w:hAnsi="Bookman Old Style"/>
              </w:rPr>
            </w:pPr>
            <w:r w:rsidRPr="008B5A4D">
              <w:rPr>
                <w:rFonts w:ascii="Bookman Old Style" w:hAnsi="Bookman Old Style"/>
              </w:rPr>
              <w:t xml:space="preserve">bangunan tidak tahan api sekurang-kurangnya 13,5 (tiga belas koma lima) </w:t>
            </w:r>
            <w:r w:rsidR="00102F03" w:rsidRPr="008B5A4D">
              <w:rPr>
                <w:rFonts w:ascii="Bookman Old Style" w:hAnsi="Bookman Old Style"/>
              </w:rPr>
              <w:t xml:space="preserve">m </w:t>
            </w:r>
            <w:r w:rsidRPr="008B5A4D">
              <w:rPr>
                <w:rFonts w:ascii="Bookman Old Style" w:hAnsi="Bookman Old Style"/>
              </w:rPr>
              <w:t>dari SUTT;</w:t>
            </w:r>
          </w:p>
          <w:p w:rsidR="00F179C6" w:rsidRPr="008B5A4D" w:rsidRDefault="00F179C6" w:rsidP="00D73380">
            <w:pPr>
              <w:numPr>
                <w:ilvl w:val="1"/>
                <w:numId w:val="301"/>
              </w:numPr>
              <w:tabs>
                <w:tab w:val="clear" w:pos="2700"/>
                <w:tab w:val="num" w:pos="882"/>
              </w:tabs>
              <w:ind w:left="882" w:hanging="450"/>
              <w:jc w:val="both"/>
              <w:rPr>
                <w:rFonts w:ascii="Bookman Old Style" w:hAnsi="Bookman Old Style"/>
              </w:rPr>
            </w:pPr>
            <w:r w:rsidRPr="008B5A4D">
              <w:rPr>
                <w:rFonts w:ascii="Bookman Old Style" w:hAnsi="Bookman Old Style"/>
              </w:rPr>
              <w:t>bangunan perumahan, perdagangan jasa, perkantoran, pendidikan dan lainnya sekurang-kurangnya 4,5 (empat koma lima)</w:t>
            </w:r>
            <w:r w:rsidR="00102F03" w:rsidRPr="008B5A4D">
              <w:rPr>
                <w:rFonts w:ascii="Bookman Old Style" w:hAnsi="Bookman Old Style"/>
              </w:rPr>
              <w:t xml:space="preserve"> m</w:t>
            </w:r>
            <w:r w:rsidRPr="008B5A4D">
              <w:rPr>
                <w:rFonts w:ascii="Bookman Old Style" w:hAnsi="Bookman Old Style"/>
              </w:rPr>
              <w:t xml:space="preserve"> dari SUTT;</w:t>
            </w:r>
          </w:p>
          <w:p w:rsidR="00F179C6" w:rsidRPr="008B5A4D" w:rsidRDefault="00F179C6" w:rsidP="00D73380">
            <w:pPr>
              <w:numPr>
                <w:ilvl w:val="1"/>
                <w:numId w:val="301"/>
              </w:numPr>
              <w:tabs>
                <w:tab w:val="clear" w:pos="2700"/>
                <w:tab w:val="num" w:pos="882"/>
              </w:tabs>
              <w:ind w:left="882" w:hanging="450"/>
              <w:jc w:val="both"/>
              <w:rPr>
                <w:rFonts w:ascii="Bookman Old Style" w:hAnsi="Bookman Old Style"/>
              </w:rPr>
            </w:pPr>
            <w:r w:rsidRPr="008B5A4D">
              <w:rPr>
                <w:rFonts w:ascii="Bookman Old Style" w:hAnsi="Bookman Old Style"/>
              </w:rPr>
              <w:t>SUTT lainnya, penghantar udara tegangan rendah dan jaringan telekomunikasi sekurang-kurangnya 4,5 (empat koma lima)</w:t>
            </w:r>
            <w:r w:rsidR="00102F03" w:rsidRPr="008B5A4D">
              <w:rPr>
                <w:rFonts w:ascii="Bookman Old Style" w:hAnsi="Bookman Old Style"/>
              </w:rPr>
              <w:t xml:space="preserve"> m</w:t>
            </w:r>
            <w:r w:rsidRPr="008B5A4D">
              <w:rPr>
                <w:rFonts w:ascii="Bookman Old Style" w:hAnsi="Bookman Old Style"/>
              </w:rPr>
              <w:t xml:space="preserve"> dari SUTT;</w:t>
            </w:r>
          </w:p>
          <w:p w:rsidR="00F179C6" w:rsidRPr="008B5A4D" w:rsidRDefault="00F179C6" w:rsidP="00D73380">
            <w:pPr>
              <w:numPr>
                <w:ilvl w:val="1"/>
                <w:numId w:val="301"/>
              </w:numPr>
              <w:tabs>
                <w:tab w:val="clear" w:pos="2700"/>
                <w:tab w:val="num" w:pos="882"/>
              </w:tabs>
              <w:ind w:left="882" w:hanging="450"/>
              <w:jc w:val="both"/>
              <w:rPr>
                <w:rFonts w:ascii="Bookman Old Style" w:hAnsi="Bookman Old Style"/>
              </w:rPr>
            </w:pPr>
            <w:r w:rsidRPr="008B5A4D">
              <w:rPr>
                <w:rFonts w:ascii="Bookman Old Style" w:hAnsi="Bookman Old Style"/>
              </w:rPr>
              <w:t>jembatan besi, rangka besi penghantar listrik dan lainnya sekurang-kurangnya 4 (empat)</w:t>
            </w:r>
            <w:r w:rsidR="00102F03" w:rsidRPr="008B5A4D">
              <w:rPr>
                <w:rFonts w:ascii="Bookman Old Style" w:hAnsi="Bookman Old Style"/>
              </w:rPr>
              <w:t xml:space="preserve"> m</w:t>
            </w:r>
            <w:r w:rsidRPr="008B5A4D">
              <w:rPr>
                <w:rFonts w:ascii="Bookman Old Style" w:hAnsi="Bookman Old Style"/>
              </w:rPr>
              <w:t xml:space="preserve"> dari SUTT;</w:t>
            </w:r>
          </w:p>
          <w:p w:rsidR="00F179C6" w:rsidRPr="008B5A4D" w:rsidRDefault="00F179C6" w:rsidP="00D73380">
            <w:pPr>
              <w:numPr>
                <w:ilvl w:val="1"/>
                <w:numId w:val="301"/>
              </w:numPr>
              <w:tabs>
                <w:tab w:val="clear" w:pos="2700"/>
                <w:tab w:val="num" w:pos="882"/>
              </w:tabs>
              <w:ind w:left="882" w:hanging="450"/>
              <w:jc w:val="both"/>
              <w:rPr>
                <w:rFonts w:ascii="Bookman Old Style" w:hAnsi="Bookman Old Style"/>
              </w:rPr>
            </w:pPr>
            <w:r w:rsidRPr="008B5A4D">
              <w:rPr>
                <w:rFonts w:ascii="Bookman Old Style" w:hAnsi="Bookman Old Style"/>
              </w:rPr>
              <w:t>pompa bensin/tangki bensin sekurang-kurangnya 20 (dua puluh)</w:t>
            </w:r>
            <w:r w:rsidR="00102F03" w:rsidRPr="008B5A4D">
              <w:rPr>
                <w:rFonts w:ascii="Bookman Old Style" w:hAnsi="Bookman Old Style"/>
              </w:rPr>
              <w:t xml:space="preserve"> m</w:t>
            </w:r>
            <w:r w:rsidRPr="008B5A4D">
              <w:rPr>
                <w:rFonts w:ascii="Bookman Old Style" w:hAnsi="Bookman Old Style"/>
              </w:rPr>
              <w:t xml:space="preserve"> dari SUTT; dan</w:t>
            </w:r>
          </w:p>
          <w:p w:rsidR="00F179C6" w:rsidRPr="008B5A4D" w:rsidRDefault="00F179C6" w:rsidP="00D73380">
            <w:pPr>
              <w:numPr>
                <w:ilvl w:val="1"/>
                <w:numId w:val="301"/>
              </w:numPr>
              <w:tabs>
                <w:tab w:val="clear" w:pos="2700"/>
                <w:tab w:val="num" w:pos="882"/>
              </w:tabs>
              <w:ind w:left="882" w:hanging="450"/>
              <w:jc w:val="both"/>
              <w:rPr>
                <w:rFonts w:ascii="Bookman Old Style" w:hAnsi="Bookman Old Style"/>
              </w:rPr>
            </w:pPr>
            <w:r w:rsidRPr="008B5A4D">
              <w:rPr>
                <w:rFonts w:ascii="Bookman Old Style" w:hAnsi="Bookman Old Style"/>
              </w:rPr>
              <w:t xml:space="preserve">tempat penimbunan bahan bakar sekurang-kurangnya 50 (lima puluh) </w:t>
            </w:r>
            <w:r w:rsidR="00102F03" w:rsidRPr="008B5A4D">
              <w:rPr>
                <w:rFonts w:ascii="Bookman Old Style" w:hAnsi="Bookman Old Style"/>
              </w:rPr>
              <w:t xml:space="preserve">m </w:t>
            </w:r>
            <w:r w:rsidRPr="008B5A4D">
              <w:rPr>
                <w:rFonts w:ascii="Bookman Old Style" w:hAnsi="Bookman Old Style"/>
              </w:rPr>
              <w:t>dari SUTT dengan proyeksi penghantar paling luar pada bidang datar yang melewati kaki tiang.</w:t>
            </w:r>
          </w:p>
          <w:p w:rsidR="00F179C6" w:rsidRPr="008B5A4D" w:rsidRDefault="008C7137" w:rsidP="00D73380">
            <w:pPr>
              <w:pStyle w:val="ListParagraph"/>
              <w:numPr>
                <w:ilvl w:val="0"/>
                <w:numId w:val="195"/>
              </w:numPr>
              <w:tabs>
                <w:tab w:val="num" w:pos="432"/>
              </w:tabs>
              <w:ind w:left="434"/>
              <w:jc w:val="both"/>
              <w:rPr>
                <w:rFonts w:ascii="Bookman Old Style" w:hAnsi="Bookman Old Style"/>
                <w:lang w:val="it-IT"/>
              </w:rPr>
            </w:pPr>
            <w:r w:rsidRPr="008B5A4D">
              <w:rPr>
                <w:rFonts w:ascii="Bookman Old Style" w:hAnsi="Bookman Old Style" w:cs="Times New Roman"/>
                <w:lang w:val="en-US"/>
              </w:rPr>
              <w:t xml:space="preserve">Pengaturan jarak bebas </w:t>
            </w:r>
            <w:r w:rsidR="00F179C6" w:rsidRPr="008B5A4D">
              <w:rPr>
                <w:rFonts w:ascii="Bookman Old Style" w:hAnsi="Bookman Old Style" w:cs="Times New Roman"/>
                <w:lang w:val="en-US"/>
              </w:rPr>
              <w:t xml:space="preserve">penempatan tiang SUTM dan SUTR, </w:t>
            </w:r>
            <w:r w:rsidR="00AB49E7" w:rsidRPr="008B5A4D">
              <w:rPr>
                <w:rFonts w:ascii="Bookman Old Style" w:hAnsi="Bookman Old Style" w:cs="Times New Roman"/>
                <w:lang w:val="en-US"/>
              </w:rPr>
              <w:t>meliputi</w:t>
            </w:r>
            <w:r w:rsidR="00F179C6" w:rsidRPr="008B5A4D">
              <w:rPr>
                <w:rFonts w:ascii="Bookman Old Style" w:hAnsi="Bookman Old Style" w:cs="Times New Roman"/>
                <w:lang w:val="en-US"/>
              </w:rPr>
              <w:t xml:space="preserve">:                                                                                                                           </w:t>
            </w:r>
          </w:p>
          <w:p w:rsidR="00F179C6" w:rsidRPr="008B5A4D" w:rsidRDefault="00F179C6" w:rsidP="00D73380">
            <w:pPr>
              <w:pStyle w:val="BodyText"/>
              <w:numPr>
                <w:ilvl w:val="2"/>
                <w:numId w:val="302"/>
              </w:numPr>
              <w:tabs>
                <w:tab w:val="clear" w:pos="3600"/>
                <w:tab w:val="num" w:pos="792"/>
              </w:tabs>
              <w:ind w:left="792" w:right="47"/>
              <w:rPr>
                <w:rFonts w:ascii="Bookman Old Style" w:hAnsi="Bookman Old Style" w:cs="Times New Roman"/>
                <w:b w:val="0"/>
                <w:lang w:val="it-IT"/>
              </w:rPr>
            </w:pPr>
            <w:r w:rsidRPr="008B5A4D">
              <w:rPr>
                <w:rFonts w:ascii="Bookman Old Style" w:hAnsi="Bookman Old Style" w:cs="Times New Roman"/>
                <w:b w:val="0"/>
              </w:rPr>
              <w:t>j</w:t>
            </w:r>
            <w:r w:rsidRPr="008B5A4D">
              <w:rPr>
                <w:rFonts w:ascii="Bookman Old Style" w:hAnsi="Bookman Old Style" w:cs="Times New Roman"/>
                <w:b w:val="0"/>
                <w:lang w:val="it-IT"/>
              </w:rPr>
              <w:t>arak antara tiang dengan tiang pada jaringan umum  tidak melebihi 40 (empat puluh)</w:t>
            </w:r>
            <w:r w:rsidR="00092982" w:rsidRPr="008B5A4D">
              <w:rPr>
                <w:rFonts w:ascii="Bookman Old Style" w:hAnsi="Bookman Old Style" w:cs="Times New Roman"/>
                <w:b w:val="0"/>
              </w:rPr>
              <w:t xml:space="preserve"> m</w:t>
            </w:r>
            <w:r w:rsidRPr="008B5A4D">
              <w:rPr>
                <w:rFonts w:ascii="Bookman Old Style" w:hAnsi="Bookman Old Style" w:cs="Times New Roman"/>
                <w:b w:val="0"/>
                <w:lang w:val="it-IT"/>
              </w:rPr>
              <w:t>;</w:t>
            </w:r>
          </w:p>
          <w:p w:rsidR="00F179C6" w:rsidRPr="008B5A4D" w:rsidRDefault="00F179C6" w:rsidP="00D73380">
            <w:pPr>
              <w:pStyle w:val="BodyText"/>
              <w:numPr>
                <w:ilvl w:val="2"/>
                <w:numId w:val="302"/>
              </w:numPr>
              <w:tabs>
                <w:tab w:val="clear" w:pos="3600"/>
                <w:tab w:val="num" w:pos="792"/>
              </w:tabs>
              <w:ind w:left="792" w:right="47"/>
              <w:rPr>
                <w:rFonts w:ascii="Bookman Old Style" w:hAnsi="Bookman Old Style" w:cs="Times New Roman"/>
                <w:b w:val="0"/>
                <w:lang w:val="it-IT"/>
              </w:rPr>
            </w:pPr>
            <w:r w:rsidRPr="008B5A4D">
              <w:rPr>
                <w:rFonts w:ascii="Bookman Old Style" w:hAnsi="Bookman Old Style" w:cs="Times New Roman"/>
                <w:b w:val="0"/>
              </w:rPr>
              <w:lastRenderedPageBreak/>
              <w:t>j</w:t>
            </w:r>
            <w:r w:rsidRPr="008B5A4D">
              <w:rPr>
                <w:rFonts w:ascii="Bookman Old Style" w:hAnsi="Bookman Old Style" w:cs="Times New Roman"/>
                <w:b w:val="0"/>
                <w:lang w:val="it-IT"/>
              </w:rPr>
              <w:t>arak antara tiang jaringan umum dengan tiang atap atau bagian bangunan tidak melebihi 30 (tiga puluh)</w:t>
            </w:r>
            <w:r w:rsidR="00092982" w:rsidRPr="008B5A4D">
              <w:rPr>
                <w:rFonts w:ascii="Bookman Old Style" w:hAnsi="Bookman Old Style" w:cs="Times New Roman"/>
                <w:b w:val="0"/>
              </w:rPr>
              <w:t xml:space="preserve"> m</w:t>
            </w:r>
            <w:r w:rsidRPr="008B5A4D">
              <w:rPr>
                <w:rFonts w:ascii="Bookman Old Style" w:hAnsi="Bookman Old Style" w:cs="Times New Roman"/>
                <w:b w:val="0"/>
                <w:lang w:val="it-IT"/>
              </w:rPr>
              <w:t>;</w:t>
            </w:r>
          </w:p>
          <w:p w:rsidR="00F179C6" w:rsidRPr="008B5A4D" w:rsidRDefault="00F179C6" w:rsidP="00D73380">
            <w:pPr>
              <w:pStyle w:val="BodyText"/>
              <w:numPr>
                <w:ilvl w:val="2"/>
                <w:numId w:val="302"/>
              </w:numPr>
              <w:tabs>
                <w:tab w:val="clear" w:pos="3600"/>
                <w:tab w:val="num" w:pos="792"/>
              </w:tabs>
              <w:ind w:left="792" w:right="47"/>
              <w:rPr>
                <w:rFonts w:ascii="Bookman Old Style" w:hAnsi="Bookman Old Style" w:cs="Times New Roman"/>
                <w:b w:val="0"/>
                <w:lang w:val="it-IT"/>
              </w:rPr>
            </w:pPr>
            <w:r w:rsidRPr="008B5A4D">
              <w:rPr>
                <w:rFonts w:ascii="Bookman Old Style" w:hAnsi="Bookman Old Style" w:cs="Times New Roman"/>
                <w:b w:val="0"/>
              </w:rPr>
              <w:t>j</w:t>
            </w:r>
            <w:r w:rsidRPr="008B5A4D">
              <w:rPr>
                <w:rFonts w:ascii="Bookman Old Style" w:hAnsi="Bookman Old Style" w:cs="Times New Roman"/>
                <w:b w:val="0"/>
                <w:lang w:val="it-IT"/>
              </w:rPr>
              <w:t>arak antara tiang atap dengan tiang atap bangunan lainnya sebanyak-banya</w:t>
            </w:r>
            <w:r w:rsidR="00092982" w:rsidRPr="008B5A4D">
              <w:rPr>
                <w:rFonts w:ascii="Bookman Old Style" w:hAnsi="Bookman Old Style" w:cs="Times New Roman"/>
                <w:b w:val="0"/>
                <w:lang w:val="it-IT"/>
              </w:rPr>
              <w:t>knya 5 (lima) bangunan berderet</w:t>
            </w:r>
            <w:r w:rsidRPr="008B5A4D">
              <w:rPr>
                <w:rFonts w:ascii="Bookman Old Style" w:hAnsi="Bookman Old Style" w:cs="Times New Roman"/>
                <w:b w:val="0"/>
                <w:lang w:val="it-IT"/>
              </w:rPr>
              <w:t xml:space="preserve"> tidak melebihi 30 (tiga puluh)</w:t>
            </w:r>
            <w:r w:rsidR="0086264B" w:rsidRPr="008B5A4D">
              <w:rPr>
                <w:rFonts w:ascii="Bookman Old Style" w:hAnsi="Bookman Old Style" w:cs="Times New Roman"/>
                <w:b w:val="0"/>
              </w:rPr>
              <w:t xml:space="preserve"> m</w:t>
            </w:r>
            <w:r w:rsidRPr="008B5A4D">
              <w:rPr>
                <w:rFonts w:ascii="Bookman Old Style" w:hAnsi="Bookman Old Style" w:cs="Times New Roman"/>
                <w:b w:val="0"/>
                <w:lang w:val="it-IT"/>
              </w:rPr>
              <w:t>;</w:t>
            </w:r>
            <w:r w:rsidRPr="008B5A4D">
              <w:rPr>
                <w:rFonts w:ascii="Bookman Old Style" w:hAnsi="Bookman Old Style" w:cs="Times New Roman"/>
                <w:b w:val="0"/>
              </w:rPr>
              <w:t xml:space="preserve"> dan</w:t>
            </w:r>
          </w:p>
          <w:p w:rsidR="00F179C6" w:rsidRPr="008B5A4D" w:rsidRDefault="00F179C6" w:rsidP="00D73380">
            <w:pPr>
              <w:pStyle w:val="BodyText"/>
              <w:numPr>
                <w:ilvl w:val="2"/>
                <w:numId w:val="302"/>
              </w:numPr>
              <w:tabs>
                <w:tab w:val="clear" w:pos="3600"/>
                <w:tab w:val="num" w:pos="792"/>
              </w:tabs>
              <w:ind w:left="792" w:right="47"/>
              <w:rPr>
                <w:rFonts w:ascii="Bookman Old Style" w:hAnsi="Bookman Old Style" w:cs="Times New Roman"/>
                <w:b w:val="0"/>
                <w:lang w:val="it-IT"/>
              </w:rPr>
            </w:pPr>
            <w:r w:rsidRPr="008B5A4D">
              <w:rPr>
                <w:rFonts w:ascii="Bookman Old Style" w:hAnsi="Bookman Old Style" w:cs="Times New Roman"/>
                <w:b w:val="0"/>
              </w:rPr>
              <w:t>j</w:t>
            </w:r>
            <w:r w:rsidRPr="008B5A4D">
              <w:rPr>
                <w:rFonts w:ascii="Bookman Old Style" w:hAnsi="Bookman Old Style" w:cs="Times New Roman"/>
                <w:b w:val="0"/>
                <w:lang w:val="it-IT"/>
              </w:rPr>
              <w:t xml:space="preserve">arak bebas antara penghantar udara dengan benda lain yang terdekat misalnya dahan atau daun, bagian bangunan dan lainnya sekurang-kurangnya berjarak 0,5 (nol koma lima) </w:t>
            </w:r>
            <w:r w:rsidR="0086264B" w:rsidRPr="008B5A4D">
              <w:rPr>
                <w:rFonts w:ascii="Bookman Old Style" w:hAnsi="Bookman Old Style" w:cs="Times New Roman"/>
                <w:b w:val="0"/>
              </w:rPr>
              <w:t xml:space="preserve">m </w:t>
            </w:r>
            <w:r w:rsidRPr="008B5A4D">
              <w:rPr>
                <w:rFonts w:ascii="Bookman Old Style" w:hAnsi="Bookman Old Style" w:cs="Times New Roman"/>
                <w:b w:val="0"/>
                <w:lang w:val="it-IT"/>
              </w:rPr>
              <w:t>dari penghantar udara telanjang tersebut.</w:t>
            </w:r>
          </w:p>
          <w:p w:rsidR="00AC65E6" w:rsidRPr="008B5A4D" w:rsidRDefault="00AC65E6" w:rsidP="00D73380">
            <w:pPr>
              <w:pStyle w:val="ListParagraph"/>
              <w:numPr>
                <w:ilvl w:val="0"/>
                <w:numId w:val="195"/>
              </w:numPr>
              <w:ind w:left="434"/>
              <w:jc w:val="both"/>
              <w:rPr>
                <w:rFonts w:ascii="Bookman Old Style" w:hAnsi="Bookman Old Style" w:cs="Times New Roman"/>
                <w:lang w:val="it-IT"/>
              </w:rPr>
            </w:pPr>
            <w:r w:rsidRPr="008B5A4D">
              <w:rPr>
                <w:rFonts w:ascii="Bookman Old Style" w:hAnsi="Bookman Old Style" w:cs="Times New Roman"/>
                <w:lang w:val="it-IT"/>
              </w:rPr>
              <w:t>penempatan gardu penyulang diarahkan di luar kawasan perumahan dan terbebas dari resiko keselamatan umum ; dan</w:t>
            </w:r>
          </w:p>
          <w:p w:rsidR="00AC65E6" w:rsidRPr="008B5A4D" w:rsidRDefault="00AC65E6" w:rsidP="00D73380">
            <w:pPr>
              <w:pStyle w:val="ListParagraph"/>
              <w:numPr>
                <w:ilvl w:val="0"/>
                <w:numId w:val="195"/>
              </w:numPr>
              <w:ind w:left="434"/>
              <w:jc w:val="both"/>
              <w:rPr>
                <w:rFonts w:ascii="Bookman Old Style" w:hAnsi="Bookman Old Style" w:cs="Times New Roman"/>
                <w:lang w:val="it-IT"/>
              </w:rPr>
            </w:pPr>
            <w:r w:rsidRPr="008B5A4D">
              <w:rPr>
                <w:rFonts w:ascii="Bookman Old Style" w:hAnsi="Bookman Old Style" w:cs="Times New Roman"/>
                <w:lang w:val="it-IT"/>
              </w:rPr>
              <w:t>pengembangan jaringan baru atau penggantian jaringan lama pada pusat Kawasan Perkotaan dan ruas-ruas jalan utama diarahkan dengan sistem jaringan bawah tanah</w:t>
            </w:r>
            <w:r w:rsidR="00867474" w:rsidRPr="008B5A4D">
              <w:rPr>
                <w:rFonts w:ascii="Bookman Old Style" w:hAnsi="Bookman Old Style" w:cs="Times New Roman"/>
                <w:lang w:val="it-IT"/>
              </w:rPr>
              <w:t>.</w:t>
            </w:r>
            <w:r w:rsidRPr="008B5A4D">
              <w:rPr>
                <w:rFonts w:ascii="Bookman Old Style" w:hAnsi="Bookman Old Style" w:cs="Times New Roman"/>
                <w:lang w:val="it-IT"/>
              </w:rPr>
              <w:t xml:space="preserve"> </w:t>
            </w:r>
          </w:p>
          <w:p w:rsidR="0083369C" w:rsidRPr="008B5A4D" w:rsidRDefault="0083369C" w:rsidP="00D73380">
            <w:pPr>
              <w:spacing w:before="120" w:after="120"/>
              <w:ind w:right="29"/>
              <w:jc w:val="center"/>
              <w:rPr>
                <w:rFonts w:ascii="Bookman Old Style" w:hAnsi="Bookman Old Style" w:cs="Times New Roman"/>
              </w:rPr>
            </w:pPr>
          </w:p>
          <w:p w:rsidR="00FC602A" w:rsidRPr="008B5A4D" w:rsidRDefault="00FC602A" w:rsidP="00D73380">
            <w:pPr>
              <w:spacing w:before="120" w:after="120"/>
              <w:ind w:right="29"/>
              <w:jc w:val="center"/>
              <w:rPr>
                <w:rFonts w:ascii="Bookman Old Style" w:hAnsi="Bookman Old Style" w:cs="Times New Roman"/>
              </w:rPr>
            </w:pPr>
            <w:r w:rsidRPr="008B5A4D">
              <w:rPr>
                <w:rFonts w:ascii="Bookman Old Style" w:hAnsi="Bookman Old Style" w:cs="Times New Roman"/>
              </w:rPr>
              <w:t>Paragraf 5</w:t>
            </w:r>
          </w:p>
          <w:p w:rsidR="00FC602A" w:rsidRPr="008B5A4D" w:rsidRDefault="00FC602A" w:rsidP="00D73380">
            <w:pPr>
              <w:spacing w:before="120" w:after="120"/>
              <w:ind w:right="29"/>
              <w:jc w:val="center"/>
              <w:rPr>
                <w:rFonts w:ascii="Bookman Old Style" w:hAnsi="Bookman Old Style" w:cs="Times New Roman"/>
              </w:rPr>
            </w:pPr>
            <w:r w:rsidRPr="008B5A4D">
              <w:rPr>
                <w:rFonts w:ascii="Bookman Old Style" w:hAnsi="Bookman Old Style" w:cs="Times New Roman"/>
              </w:rPr>
              <w:t>Ketentuan Umum Peraturan Zonasi</w:t>
            </w:r>
            <w:r w:rsidR="007B5C0A" w:rsidRPr="008B5A4D">
              <w:rPr>
                <w:rFonts w:ascii="Bookman Old Style" w:hAnsi="Bookman Old Style" w:cs="Times New Roman"/>
              </w:rPr>
              <w:t xml:space="preserve"> </w:t>
            </w:r>
            <w:r w:rsidR="00C044E8" w:rsidRPr="008B5A4D">
              <w:rPr>
                <w:rFonts w:ascii="Bookman Old Style" w:hAnsi="Bookman Old Style" w:cs="Times New Roman"/>
                <w:lang w:val="it-IT"/>
              </w:rPr>
              <w:t xml:space="preserve">Sistem </w:t>
            </w:r>
            <w:r w:rsidRPr="008B5A4D">
              <w:rPr>
                <w:rFonts w:ascii="Bookman Old Style" w:hAnsi="Bookman Old Style" w:cs="Times New Roman"/>
              </w:rPr>
              <w:t>Jaringan Telekomunikasi</w:t>
            </w:r>
          </w:p>
          <w:p w:rsidR="00E819C6" w:rsidRPr="008B5A4D" w:rsidRDefault="00E819C6" w:rsidP="00D73380">
            <w:pPr>
              <w:tabs>
                <w:tab w:val="left" w:pos="0"/>
              </w:tabs>
              <w:spacing w:before="120" w:after="120"/>
              <w:jc w:val="center"/>
              <w:rPr>
                <w:rFonts w:ascii="Bookman Old Style" w:hAnsi="Bookman Old Style" w:cs="Times New Roman"/>
                <w:lang w:val="it-IT"/>
              </w:rPr>
            </w:pPr>
            <w:r w:rsidRPr="008B5A4D">
              <w:rPr>
                <w:rFonts w:ascii="Bookman Old Style" w:hAnsi="Bookman Old Style" w:cs="Times New Roman"/>
              </w:rPr>
              <w:t>Pa</w:t>
            </w:r>
            <w:r w:rsidRPr="008B5A4D">
              <w:rPr>
                <w:rFonts w:ascii="Bookman Old Style" w:hAnsi="Bookman Old Style" w:cs="Times New Roman"/>
                <w:lang w:val="it-IT"/>
              </w:rPr>
              <w:t>sal 6</w:t>
            </w:r>
            <w:r w:rsidR="00912C27" w:rsidRPr="008B5A4D">
              <w:rPr>
                <w:rFonts w:ascii="Bookman Old Style" w:hAnsi="Bookman Old Style" w:cs="Times New Roman"/>
                <w:lang w:val="it-IT"/>
              </w:rPr>
              <w:t>8</w:t>
            </w:r>
          </w:p>
          <w:p w:rsidR="00AC65E6" w:rsidRPr="008B5A4D" w:rsidRDefault="00AC65E6" w:rsidP="00D73380">
            <w:pPr>
              <w:jc w:val="both"/>
              <w:rPr>
                <w:rFonts w:ascii="Bookman Old Style" w:hAnsi="Bookman Old Style" w:cs="Times New Roman"/>
              </w:rPr>
            </w:pPr>
            <w:r w:rsidRPr="008B5A4D">
              <w:rPr>
                <w:rFonts w:ascii="Bookman Old Style" w:hAnsi="Bookman Old Style" w:cs="Times New Roman"/>
              </w:rPr>
              <w:t xml:space="preserve">Ketentuan umum peraturan zonasi sistem </w:t>
            </w:r>
            <w:r w:rsidR="00630F65" w:rsidRPr="008B5A4D">
              <w:rPr>
                <w:rFonts w:ascii="Bookman Old Style" w:hAnsi="Bookman Old Style" w:cs="Times New Roman"/>
                <w:lang w:val="en-US"/>
              </w:rPr>
              <w:t>jaringan</w:t>
            </w:r>
            <w:r w:rsidRPr="008B5A4D">
              <w:rPr>
                <w:rFonts w:ascii="Bookman Old Style" w:hAnsi="Bookman Old Style" w:cs="Times New Roman"/>
              </w:rPr>
              <w:t xml:space="preserve"> telekomunikasi </w:t>
            </w:r>
            <w:r w:rsidRPr="008B5A4D">
              <w:rPr>
                <w:rFonts w:ascii="Bookman Old Style" w:hAnsi="Bookman Old Style" w:cs="Times New Roman"/>
                <w:lang w:eastAsia="id-ID"/>
              </w:rPr>
              <w:t xml:space="preserve">sebagaimana dimaksud dalam Pasal </w:t>
            </w:r>
            <w:r w:rsidR="00574FD2" w:rsidRPr="008B5A4D">
              <w:rPr>
                <w:rFonts w:ascii="Bookman Old Style" w:hAnsi="Bookman Old Style" w:cs="Times New Roman"/>
                <w:lang w:eastAsia="id-ID"/>
              </w:rPr>
              <w:t>6</w:t>
            </w:r>
            <w:r w:rsidR="00222B42" w:rsidRPr="008B5A4D">
              <w:rPr>
                <w:rFonts w:ascii="Bookman Old Style" w:hAnsi="Bookman Old Style" w:cs="Times New Roman"/>
                <w:lang w:val="it-IT" w:eastAsia="id-ID"/>
              </w:rPr>
              <w:t>3</w:t>
            </w:r>
            <w:r w:rsidRPr="008B5A4D">
              <w:rPr>
                <w:rFonts w:ascii="Bookman Old Style" w:hAnsi="Bookman Old Style" w:cs="Times New Roman"/>
                <w:lang w:eastAsia="id-ID"/>
              </w:rPr>
              <w:t xml:space="preserve"> ayat (</w:t>
            </w:r>
            <w:r w:rsidR="00574FD2" w:rsidRPr="008B5A4D">
              <w:rPr>
                <w:rFonts w:ascii="Bookman Old Style" w:hAnsi="Bookman Old Style" w:cs="Times New Roman"/>
                <w:lang w:eastAsia="id-ID"/>
              </w:rPr>
              <w:t>2</w:t>
            </w:r>
            <w:r w:rsidRPr="008B5A4D">
              <w:rPr>
                <w:rFonts w:ascii="Bookman Old Style" w:hAnsi="Bookman Old Style" w:cs="Times New Roman"/>
                <w:lang w:eastAsia="id-ID"/>
              </w:rPr>
              <w:t xml:space="preserve">) huruf e, </w:t>
            </w:r>
            <w:r w:rsidR="00867474" w:rsidRPr="008B5A4D">
              <w:rPr>
                <w:rFonts w:ascii="Bookman Old Style" w:hAnsi="Bookman Old Style" w:cs="Times New Roman"/>
                <w:lang w:val="it-IT"/>
              </w:rPr>
              <w:t>meliputi</w:t>
            </w:r>
            <w:r w:rsidR="00867474" w:rsidRPr="008B5A4D">
              <w:rPr>
                <w:rFonts w:ascii="Bookman Old Style" w:hAnsi="Bookman Old Style" w:cs="Times New Roman"/>
              </w:rPr>
              <w:t>:</w:t>
            </w:r>
          </w:p>
          <w:p w:rsidR="00AC65E6" w:rsidRPr="008B5A4D" w:rsidRDefault="00AC65E6" w:rsidP="00D73380">
            <w:pPr>
              <w:numPr>
                <w:ilvl w:val="0"/>
                <w:numId w:val="197"/>
              </w:numPr>
              <w:tabs>
                <w:tab w:val="clear" w:pos="2700"/>
              </w:tabs>
              <w:ind w:left="434" w:hanging="450"/>
              <w:jc w:val="both"/>
              <w:rPr>
                <w:rFonts w:ascii="Bookman Old Style" w:hAnsi="Bookman Old Style" w:cs="Times New Roman"/>
                <w:lang w:val="sv-SE"/>
              </w:rPr>
            </w:pPr>
            <w:r w:rsidRPr="008B5A4D">
              <w:rPr>
                <w:rFonts w:ascii="Bookman Old Style" w:hAnsi="Bookman Old Style" w:cs="Times New Roman"/>
                <w:lang w:val="sv-SE"/>
              </w:rPr>
              <w:t xml:space="preserve">tersedia jaringan telekomunikasi yang </w:t>
            </w:r>
            <w:r w:rsidRPr="008B5A4D">
              <w:rPr>
                <w:rFonts w:ascii="Bookman Old Style" w:hAnsi="Bookman Old Style" w:cs="Times New Roman"/>
              </w:rPr>
              <w:t>menjangkau</w:t>
            </w:r>
            <w:r w:rsidRPr="008B5A4D">
              <w:rPr>
                <w:rFonts w:ascii="Bookman Old Style" w:hAnsi="Bookman Old Style" w:cs="Times New Roman"/>
                <w:lang w:val="sv-SE"/>
              </w:rPr>
              <w:t xml:space="preserve"> seluruh wilayah; </w:t>
            </w:r>
          </w:p>
          <w:p w:rsidR="00AC65E6" w:rsidRPr="008B5A4D" w:rsidRDefault="00AC65E6" w:rsidP="00D73380">
            <w:pPr>
              <w:numPr>
                <w:ilvl w:val="0"/>
                <w:numId w:val="197"/>
              </w:numPr>
              <w:tabs>
                <w:tab w:val="clear" w:pos="2700"/>
              </w:tabs>
              <w:ind w:left="434" w:hanging="450"/>
              <w:jc w:val="both"/>
              <w:rPr>
                <w:rFonts w:ascii="Bookman Old Style" w:hAnsi="Bookman Old Style" w:cs="Times New Roman"/>
                <w:lang w:val="sv-SE"/>
              </w:rPr>
            </w:pPr>
            <w:r w:rsidRPr="008B5A4D">
              <w:rPr>
                <w:rFonts w:ascii="Bookman Old Style" w:hAnsi="Bookman Old Style" w:cs="Times New Roman"/>
              </w:rPr>
              <w:t>p</w:t>
            </w:r>
            <w:r w:rsidRPr="008B5A4D">
              <w:rPr>
                <w:rFonts w:ascii="Bookman Old Style" w:hAnsi="Bookman Old Style" w:cs="Times New Roman"/>
                <w:lang w:val="sv-SE"/>
              </w:rPr>
              <w:t>embangunan jaringan telekomunikasi harus mengacu pada rencana pola ruang dan arah perkembangan pembangunan ;</w:t>
            </w:r>
          </w:p>
          <w:p w:rsidR="00AC65E6" w:rsidRPr="008B5A4D" w:rsidRDefault="00AC65E6" w:rsidP="00D73380">
            <w:pPr>
              <w:numPr>
                <w:ilvl w:val="0"/>
                <w:numId w:val="196"/>
              </w:numPr>
              <w:tabs>
                <w:tab w:val="clear" w:pos="2880"/>
              </w:tabs>
              <w:ind w:left="434" w:hanging="450"/>
              <w:jc w:val="both"/>
              <w:rPr>
                <w:rFonts w:ascii="Bookman Old Style" w:hAnsi="Bookman Old Style" w:cs="Times New Roman"/>
                <w:lang w:val="sv-SE"/>
              </w:rPr>
            </w:pPr>
            <w:r w:rsidRPr="008B5A4D">
              <w:rPr>
                <w:rFonts w:ascii="Bookman Old Style" w:hAnsi="Bookman Old Style" w:cs="Times New Roman"/>
              </w:rPr>
              <w:t>j</w:t>
            </w:r>
            <w:r w:rsidRPr="008B5A4D">
              <w:rPr>
                <w:rFonts w:ascii="Bookman Old Style" w:hAnsi="Bookman Old Style" w:cs="Times New Roman"/>
                <w:lang w:val="sv-SE"/>
              </w:rPr>
              <w:t xml:space="preserve">arak antar tiang telepon pada jaringan umum  tidak melebihi </w:t>
            </w:r>
            <w:r w:rsidRPr="008B5A4D">
              <w:rPr>
                <w:rFonts w:ascii="Bookman Old Style" w:hAnsi="Bookman Old Style" w:cs="Times New Roman"/>
              </w:rPr>
              <w:t xml:space="preserve"> </w:t>
            </w:r>
            <w:r w:rsidRPr="008B5A4D">
              <w:rPr>
                <w:rFonts w:ascii="Bookman Old Style" w:hAnsi="Bookman Old Style" w:cs="Times New Roman"/>
                <w:lang w:val="sv-SE"/>
              </w:rPr>
              <w:t>40</w:t>
            </w:r>
            <w:r w:rsidR="0086264B" w:rsidRPr="008B5A4D">
              <w:rPr>
                <w:rFonts w:ascii="Bookman Old Style" w:hAnsi="Bookman Old Style" w:cs="Times New Roman"/>
              </w:rPr>
              <w:t xml:space="preserve"> (empat puluh)</w:t>
            </w:r>
            <w:r w:rsidRPr="008B5A4D">
              <w:rPr>
                <w:rFonts w:ascii="Bookman Old Style" w:hAnsi="Bookman Old Style" w:cs="Times New Roman"/>
                <w:lang w:val="sv-SE"/>
              </w:rPr>
              <w:t xml:space="preserve"> </w:t>
            </w:r>
            <w:r w:rsidRPr="008B5A4D">
              <w:rPr>
                <w:rFonts w:ascii="Bookman Old Style" w:hAnsi="Bookman Old Style" w:cs="Times New Roman"/>
              </w:rPr>
              <w:t xml:space="preserve"> </w:t>
            </w:r>
            <w:r w:rsidR="009240D9" w:rsidRPr="008B5A4D">
              <w:rPr>
                <w:rFonts w:ascii="Bookman Old Style" w:hAnsi="Bookman Old Style" w:cs="Times New Roman"/>
                <w:lang w:val="sv-SE"/>
              </w:rPr>
              <w:t>m</w:t>
            </w:r>
            <w:r w:rsidRPr="008B5A4D">
              <w:rPr>
                <w:rFonts w:ascii="Bookman Old Style" w:hAnsi="Bookman Old Style" w:cs="Times New Roman"/>
                <w:lang w:val="sv-SE"/>
              </w:rPr>
              <w:t>;</w:t>
            </w:r>
          </w:p>
          <w:p w:rsidR="00AC65E6" w:rsidRPr="008B5A4D" w:rsidRDefault="00AC65E6" w:rsidP="00D73380">
            <w:pPr>
              <w:numPr>
                <w:ilvl w:val="0"/>
                <w:numId w:val="196"/>
              </w:numPr>
              <w:tabs>
                <w:tab w:val="clear" w:pos="2880"/>
              </w:tabs>
              <w:ind w:left="434" w:hanging="450"/>
              <w:jc w:val="both"/>
              <w:rPr>
                <w:rFonts w:ascii="Bookman Old Style" w:hAnsi="Bookman Old Style" w:cs="Times New Roman"/>
                <w:lang w:val="sv-SE"/>
              </w:rPr>
            </w:pPr>
            <w:r w:rsidRPr="008B5A4D">
              <w:rPr>
                <w:rFonts w:ascii="Bookman Old Style" w:hAnsi="Bookman Old Style" w:cs="Times New Roman"/>
              </w:rPr>
              <w:t>p</w:t>
            </w:r>
            <w:r w:rsidRPr="008B5A4D">
              <w:rPr>
                <w:rFonts w:ascii="Bookman Old Style" w:hAnsi="Bookman Old Style" w:cs="Times New Roman"/>
                <w:lang w:val="sv-SE"/>
              </w:rPr>
              <w:t>enempatan menara telekomunikasi/tower wajib memperhatikan keamanan, keselamatan umum dan estetika lingkungan serta diarahkan memanfaatkan tower secara terpadu pada lokasi-lokasi yang telah ditentukan;</w:t>
            </w:r>
            <w:r w:rsidRPr="008B5A4D">
              <w:rPr>
                <w:rFonts w:ascii="Bookman Old Style" w:hAnsi="Bookman Old Style" w:cs="Times New Roman"/>
              </w:rPr>
              <w:t xml:space="preserve"> dan</w:t>
            </w:r>
          </w:p>
          <w:p w:rsidR="00AC65E6" w:rsidRPr="008B5A4D" w:rsidRDefault="00AC65E6" w:rsidP="00D73380">
            <w:pPr>
              <w:numPr>
                <w:ilvl w:val="0"/>
                <w:numId w:val="196"/>
              </w:numPr>
              <w:tabs>
                <w:tab w:val="clear" w:pos="2880"/>
              </w:tabs>
              <w:ind w:left="434" w:hanging="450"/>
              <w:jc w:val="both"/>
              <w:rPr>
                <w:rFonts w:ascii="Bookman Old Style" w:hAnsi="Bookman Old Style" w:cs="Times New Roman"/>
                <w:lang w:val="sv-SE"/>
              </w:rPr>
            </w:pPr>
            <w:r w:rsidRPr="008B5A4D">
              <w:rPr>
                <w:rFonts w:ascii="Bookman Old Style" w:hAnsi="Bookman Old Style" w:cs="Times New Roman"/>
              </w:rPr>
              <w:t>p</w:t>
            </w:r>
            <w:r w:rsidRPr="008B5A4D">
              <w:rPr>
                <w:rFonts w:ascii="Bookman Old Style" w:hAnsi="Bookman Old Style" w:cs="Times New Roman"/>
                <w:lang w:val="sv-SE"/>
              </w:rPr>
              <w:t>engembangan jaringan baru atau penggantian jaringan lama pada pusat Kawasan Perkotaan dan ruas-ruas jalan utama diarahkan dengan sistem jaringan bawah tanah atau jaringan tanpa kabel.</w:t>
            </w:r>
          </w:p>
          <w:p w:rsidR="009F25CC" w:rsidRPr="008B5A4D" w:rsidRDefault="009F25CC" w:rsidP="00D73380">
            <w:pPr>
              <w:spacing w:before="120" w:after="120"/>
              <w:ind w:right="28"/>
              <w:jc w:val="center"/>
              <w:rPr>
                <w:rFonts w:ascii="Bookman Old Style" w:hAnsi="Bookman Old Style" w:cs="Times New Roman"/>
              </w:rPr>
            </w:pPr>
          </w:p>
          <w:p w:rsidR="00FC602A" w:rsidRPr="008B5A4D" w:rsidRDefault="00FC602A" w:rsidP="00D73380">
            <w:pPr>
              <w:spacing w:before="120" w:after="120"/>
              <w:ind w:right="28"/>
              <w:jc w:val="center"/>
              <w:rPr>
                <w:rFonts w:ascii="Bookman Old Style" w:hAnsi="Bookman Old Style" w:cs="Times New Roman"/>
              </w:rPr>
            </w:pPr>
            <w:r w:rsidRPr="008B5A4D">
              <w:rPr>
                <w:rFonts w:ascii="Bookman Old Style" w:hAnsi="Bookman Old Style" w:cs="Times New Roman"/>
              </w:rPr>
              <w:t>Paragraf 6</w:t>
            </w:r>
          </w:p>
          <w:p w:rsidR="003C153F" w:rsidRPr="008B5A4D" w:rsidRDefault="00FC602A" w:rsidP="00D73380">
            <w:pPr>
              <w:ind w:right="29"/>
              <w:jc w:val="center"/>
              <w:rPr>
                <w:rFonts w:ascii="Bookman Old Style" w:hAnsi="Bookman Old Style" w:cs="Times New Roman"/>
                <w:lang w:val="en-US"/>
              </w:rPr>
            </w:pPr>
            <w:r w:rsidRPr="008B5A4D">
              <w:rPr>
                <w:rFonts w:ascii="Bookman Old Style" w:hAnsi="Bookman Old Style" w:cs="Times New Roman"/>
              </w:rPr>
              <w:t xml:space="preserve">Ketentuan Umum Peraturan Zonasi </w:t>
            </w:r>
          </w:p>
          <w:p w:rsidR="00FC602A" w:rsidRPr="008B5A4D" w:rsidRDefault="00AC65E6" w:rsidP="00D73380">
            <w:pPr>
              <w:ind w:right="29"/>
              <w:jc w:val="center"/>
              <w:rPr>
                <w:rFonts w:ascii="Bookman Old Style" w:hAnsi="Bookman Old Style" w:cs="Times New Roman"/>
              </w:rPr>
            </w:pPr>
            <w:r w:rsidRPr="008B5A4D">
              <w:rPr>
                <w:rFonts w:ascii="Bookman Old Style" w:hAnsi="Bookman Old Style" w:cs="Times New Roman"/>
              </w:rPr>
              <w:t xml:space="preserve">Sistem </w:t>
            </w:r>
            <w:r w:rsidR="00630F65" w:rsidRPr="008B5A4D">
              <w:rPr>
                <w:rFonts w:ascii="Bookman Old Style" w:hAnsi="Bookman Old Style" w:cs="Times New Roman"/>
                <w:lang w:val="en-US"/>
              </w:rPr>
              <w:t xml:space="preserve">Jaringan </w:t>
            </w:r>
            <w:r w:rsidR="00FC602A" w:rsidRPr="008B5A4D">
              <w:rPr>
                <w:rFonts w:ascii="Bookman Old Style" w:hAnsi="Bookman Old Style" w:cs="Times New Roman"/>
              </w:rPr>
              <w:t>Prasarana Sumber Daya Air</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912C27" w:rsidRPr="008B5A4D">
              <w:rPr>
                <w:rFonts w:ascii="Bookman Old Style" w:hAnsi="Bookman Old Style" w:cs="Times New Roman"/>
                <w:lang w:val="en-US"/>
              </w:rPr>
              <w:t>69</w:t>
            </w:r>
          </w:p>
          <w:p w:rsidR="00AC65E6" w:rsidRPr="008B5A4D" w:rsidRDefault="00AC65E6" w:rsidP="00D73380">
            <w:pPr>
              <w:numPr>
                <w:ilvl w:val="0"/>
                <w:numId w:val="199"/>
              </w:numPr>
              <w:tabs>
                <w:tab w:val="clear" w:pos="3060"/>
                <w:tab w:val="num" w:pos="434"/>
              </w:tabs>
              <w:ind w:left="434" w:hanging="540"/>
              <w:jc w:val="both"/>
              <w:rPr>
                <w:rFonts w:ascii="Bookman Old Style" w:hAnsi="Bookman Old Style" w:cs="Times New Roman"/>
              </w:rPr>
            </w:pPr>
            <w:r w:rsidRPr="008B5A4D">
              <w:rPr>
                <w:rFonts w:ascii="Bookman Old Style" w:hAnsi="Bookman Old Style" w:cs="Times New Roman"/>
              </w:rPr>
              <w:t>Ketentuan umum peraturan zonasi sistem</w:t>
            </w:r>
            <w:r w:rsidR="00630F65" w:rsidRPr="008B5A4D">
              <w:rPr>
                <w:rFonts w:ascii="Bookman Old Style" w:hAnsi="Bookman Old Style" w:cs="Times New Roman"/>
                <w:lang w:val="en-US"/>
              </w:rPr>
              <w:t xml:space="preserve"> jaringan</w:t>
            </w:r>
            <w:r w:rsidRPr="008B5A4D">
              <w:rPr>
                <w:rFonts w:ascii="Bookman Old Style" w:hAnsi="Bookman Old Style" w:cs="Times New Roman"/>
              </w:rPr>
              <w:t xml:space="preserve"> prasarana sumber daya air </w:t>
            </w:r>
            <w:r w:rsidRPr="008B5A4D">
              <w:rPr>
                <w:rFonts w:ascii="Bookman Old Style" w:hAnsi="Bookman Old Style" w:cs="Times New Roman"/>
                <w:lang w:eastAsia="id-ID"/>
              </w:rPr>
              <w:t xml:space="preserve">sebagaimana dimaksud dalam Pasal </w:t>
            </w:r>
            <w:r w:rsidR="00574FD2" w:rsidRPr="008B5A4D">
              <w:rPr>
                <w:rFonts w:ascii="Bookman Old Style" w:hAnsi="Bookman Old Style" w:cs="Times New Roman"/>
                <w:lang w:eastAsia="id-ID"/>
              </w:rPr>
              <w:t>6</w:t>
            </w:r>
            <w:r w:rsidR="00222B42" w:rsidRPr="008B5A4D">
              <w:rPr>
                <w:rFonts w:ascii="Bookman Old Style" w:hAnsi="Bookman Old Style" w:cs="Times New Roman"/>
                <w:lang w:val="en-US" w:eastAsia="id-ID"/>
              </w:rPr>
              <w:t>3</w:t>
            </w:r>
            <w:r w:rsidRPr="008B5A4D">
              <w:rPr>
                <w:rFonts w:ascii="Bookman Old Style" w:hAnsi="Bookman Old Style" w:cs="Times New Roman"/>
                <w:lang w:eastAsia="id-ID"/>
              </w:rPr>
              <w:t xml:space="preserve"> ayat (</w:t>
            </w:r>
            <w:r w:rsidR="00574FD2" w:rsidRPr="008B5A4D">
              <w:rPr>
                <w:rFonts w:ascii="Bookman Old Style" w:hAnsi="Bookman Old Style" w:cs="Times New Roman"/>
                <w:lang w:eastAsia="id-ID"/>
              </w:rPr>
              <w:t>2</w:t>
            </w:r>
            <w:r w:rsidRPr="008B5A4D">
              <w:rPr>
                <w:rFonts w:ascii="Bookman Old Style" w:hAnsi="Bookman Old Style" w:cs="Times New Roman"/>
                <w:lang w:eastAsia="id-ID"/>
              </w:rPr>
              <w:t>) huruf f</w:t>
            </w:r>
            <w:r w:rsidR="00300CBE" w:rsidRPr="008B5A4D">
              <w:rPr>
                <w:rFonts w:ascii="Bookman Old Style" w:hAnsi="Bookman Old Style" w:cs="Times New Roman"/>
                <w:lang w:eastAsia="id-ID"/>
              </w:rPr>
              <w:t>,</w:t>
            </w:r>
            <w:r w:rsidRPr="008B5A4D">
              <w:rPr>
                <w:rFonts w:ascii="Bookman Old Style" w:hAnsi="Bookman Old Style" w:cs="Times New Roman"/>
                <w:lang w:eastAsia="id-ID"/>
              </w:rPr>
              <w:t xml:space="preserve"> </w:t>
            </w:r>
            <w:r w:rsidR="00867474" w:rsidRPr="008B5A4D">
              <w:rPr>
                <w:rFonts w:ascii="Bookman Old Style" w:hAnsi="Bookman Old Style" w:cs="Times New Roman"/>
                <w:lang w:val="en-US"/>
              </w:rPr>
              <w:t>meliputi</w:t>
            </w:r>
            <w:r w:rsidR="00867474" w:rsidRPr="008B5A4D">
              <w:rPr>
                <w:rFonts w:ascii="Bookman Old Style" w:hAnsi="Bookman Old Style" w:cs="Times New Roman"/>
              </w:rPr>
              <w:t>:</w:t>
            </w:r>
          </w:p>
          <w:p w:rsidR="003C761A" w:rsidRPr="008B5A4D" w:rsidRDefault="008B6E3B" w:rsidP="00D73380">
            <w:pPr>
              <w:numPr>
                <w:ilvl w:val="1"/>
                <w:numId w:val="198"/>
              </w:numPr>
              <w:tabs>
                <w:tab w:val="clear" w:pos="1800"/>
                <w:tab w:val="num" w:pos="794"/>
              </w:tabs>
              <w:ind w:left="794"/>
              <w:jc w:val="both"/>
              <w:rPr>
                <w:rFonts w:ascii="Bookman Old Style" w:hAnsi="Bookman Old Style" w:cs="Times New Roman"/>
              </w:rPr>
            </w:pPr>
            <w:r w:rsidRPr="008B5A4D">
              <w:rPr>
                <w:rFonts w:ascii="Bookman Old Style" w:hAnsi="Bookman Old Style" w:cs="Times New Roman"/>
              </w:rPr>
              <w:t>k</w:t>
            </w:r>
            <w:r w:rsidR="003C761A" w:rsidRPr="008B5A4D">
              <w:rPr>
                <w:rFonts w:ascii="Bookman Old Style" w:hAnsi="Bookman Old Style" w:cs="Times New Roman"/>
              </w:rPr>
              <w:t xml:space="preserve">etentuan umum </w:t>
            </w:r>
            <w:r w:rsidRPr="008B5A4D">
              <w:rPr>
                <w:rFonts w:ascii="Bookman Old Style" w:hAnsi="Bookman Old Style" w:cs="Times New Roman"/>
              </w:rPr>
              <w:t xml:space="preserve">peraturan </w:t>
            </w:r>
            <w:r w:rsidR="003C761A" w:rsidRPr="008B5A4D">
              <w:rPr>
                <w:rFonts w:ascii="Bookman Old Style" w:hAnsi="Bookman Old Style" w:cs="Times New Roman"/>
              </w:rPr>
              <w:t xml:space="preserve">zonasi </w:t>
            </w:r>
            <w:r w:rsidRPr="008B5A4D">
              <w:rPr>
                <w:rFonts w:ascii="Bookman Old Style" w:hAnsi="Bookman Old Style" w:cs="Times New Roman"/>
              </w:rPr>
              <w:t>sistem wilayah sungai</w:t>
            </w:r>
            <w:r w:rsidR="003C761A" w:rsidRPr="008B5A4D">
              <w:rPr>
                <w:rFonts w:ascii="Bookman Old Style" w:hAnsi="Bookman Old Style" w:cs="Times New Roman"/>
              </w:rPr>
              <w:t>;</w:t>
            </w:r>
          </w:p>
          <w:p w:rsidR="008B6E3B" w:rsidRPr="008B5A4D" w:rsidRDefault="008B6E3B" w:rsidP="00D73380">
            <w:pPr>
              <w:numPr>
                <w:ilvl w:val="1"/>
                <w:numId w:val="198"/>
              </w:numPr>
              <w:tabs>
                <w:tab w:val="clear" w:pos="1800"/>
                <w:tab w:val="num" w:pos="794"/>
              </w:tabs>
              <w:ind w:left="794"/>
              <w:jc w:val="both"/>
              <w:rPr>
                <w:rFonts w:ascii="Bookman Old Style" w:hAnsi="Bookman Old Style" w:cs="Times New Roman"/>
              </w:rPr>
            </w:pPr>
            <w:r w:rsidRPr="008B5A4D">
              <w:rPr>
                <w:rFonts w:ascii="Bookman Old Style" w:hAnsi="Bookman Old Style" w:cs="Times New Roman"/>
              </w:rPr>
              <w:lastRenderedPageBreak/>
              <w:t>ketentuan umum peraturan zonasi cekungan air tanah (CAT);</w:t>
            </w:r>
          </w:p>
          <w:p w:rsidR="008B6E3B" w:rsidRPr="008B5A4D" w:rsidRDefault="008B6E3B" w:rsidP="00D73380">
            <w:pPr>
              <w:numPr>
                <w:ilvl w:val="1"/>
                <w:numId w:val="198"/>
              </w:numPr>
              <w:tabs>
                <w:tab w:val="clear" w:pos="1800"/>
                <w:tab w:val="num" w:pos="794"/>
              </w:tabs>
              <w:ind w:left="794"/>
              <w:jc w:val="both"/>
              <w:rPr>
                <w:rFonts w:ascii="Bookman Old Style" w:hAnsi="Bookman Old Style" w:cs="Times New Roman"/>
              </w:rPr>
            </w:pPr>
            <w:r w:rsidRPr="008B5A4D">
              <w:rPr>
                <w:rFonts w:ascii="Bookman Old Style" w:hAnsi="Bookman Old Style" w:cs="Times New Roman"/>
                <w:lang w:val="pt-BR"/>
              </w:rPr>
              <w:t>ketentuan umum peraturan zonasi sistem jaringan irigasi;</w:t>
            </w:r>
          </w:p>
          <w:p w:rsidR="008B6E3B" w:rsidRPr="008B5A4D" w:rsidRDefault="008B6E3B" w:rsidP="00D73380">
            <w:pPr>
              <w:numPr>
                <w:ilvl w:val="1"/>
                <w:numId w:val="198"/>
              </w:numPr>
              <w:tabs>
                <w:tab w:val="clear" w:pos="1800"/>
                <w:tab w:val="num" w:pos="794"/>
              </w:tabs>
              <w:ind w:left="794"/>
              <w:jc w:val="both"/>
              <w:rPr>
                <w:rFonts w:ascii="Bookman Old Style" w:hAnsi="Bookman Old Style" w:cs="Times New Roman"/>
              </w:rPr>
            </w:pPr>
            <w:r w:rsidRPr="008B5A4D">
              <w:rPr>
                <w:rFonts w:ascii="Bookman Old Style" w:hAnsi="Bookman Old Style" w:cs="Times New Roman"/>
              </w:rPr>
              <w:t>ketentuan umum peraturan zonasi sistem pengelolaan air baku untuk air minum; dan</w:t>
            </w:r>
          </w:p>
          <w:p w:rsidR="008B6E3B" w:rsidRPr="008B5A4D" w:rsidRDefault="008B6E3B" w:rsidP="00D73380">
            <w:pPr>
              <w:numPr>
                <w:ilvl w:val="1"/>
                <w:numId w:val="198"/>
              </w:numPr>
              <w:tabs>
                <w:tab w:val="clear" w:pos="1800"/>
                <w:tab w:val="num" w:pos="794"/>
              </w:tabs>
              <w:ind w:left="794"/>
              <w:jc w:val="both"/>
              <w:rPr>
                <w:rFonts w:ascii="Bookman Old Style" w:hAnsi="Bookman Old Style" w:cs="Times New Roman"/>
              </w:rPr>
            </w:pPr>
            <w:r w:rsidRPr="008B5A4D">
              <w:rPr>
                <w:rFonts w:ascii="Bookman Old Style" w:hAnsi="Bookman Old Style" w:cs="Times New Roman"/>
                <w:lang w:val="es-ES"/>
              </w:rPr>
              <w:t>k</w:t>
            </w:r>
            <w:r w:rsidR="003C761A" w:rsidRPr="008B5A4D">
              <w:rPr>
                <w:rFonts w:ascii="Bookman Old Style" w:hAnsi="Bookman Old Style" w:cs="Times New Roman"/>
                <w:lang w:val="es-ES"/>
              </w:rPr>
              <w:t>etentuan umum peraturan zonasi rencana sistem pengendalian banjir</w:t>
            </w:r>
            <w:r w:rsidRPr="008B5A4D">
              <w:rPr>
                <w:rFonts w:ascii="Bookman Old Style" w:hAnsi="Bookman Old Style" w:cs="Times New Roman"/>
                <w:lang w:val="es-ES"/>
              </w:rPr>
              <w:t>.</w:t>
            </w:r>
          </w:p>
          <w:p w:rsidR="008B6E3B" w:rsidRPr="008B5A4D" w:rsidRDefault="008B6E3B" w:rsidP="00D73380">
            <w:pPr>
              <w:numPr>
                <w:ilvl w:val="0"/>
                <w:numId w:val="199"/>
              </w:numPr>
              <w:tabs>
                <w:tab w:val="clear" w:pos="3060"/>
                <w:tab w:val="num" w:pos="401"/>
              </w:tabs>
              <w:spacing w:before="120"/>
              <w:ind w:left="403" w:hanging="432"/>
              <w:jc w:val="both"/>
              <w:rPr>
                <w:rFonts w:ascii="Bookman Old Style" w:hAnsi="Bookman Old Style" w:cs="Times New Roman"/>
              </w:rPr>
            </w:pPr>
            <w:r w:rsidRPr="008B5A4D">
              <w:rPr>
                <w:rFonts w:ascii="Bookman Old Style" w:hAnsi="Bookman Old Style" w:cs="Times New Roman"/>
              </w:rPr>
              <w:t xml:space="preserve">Ketentuan umum zonasi sistem wilayah sungai </w:t>
            </w:r>
            <w:r w:rsidRPr="008B5A4D">
              <w:rPr>
                <w:rFonts w:ascii="Bookman Old Style" w:hAnsi="Bookman Old Style" w:cs="Times New Roman"/>
                <w:lang w:eastAsia="id-ID"/>
              </w:rPr>
              <w:t xml:space="preserve">sebagaimana dimaksud dalam ayat (1) huruf a, </w:t>
            </w:r>
            <w:r w:rsidRPr="008B5A4D">
              <w:rPr>
                <w:rFonts w:ascii="Bookman Old Style" w:hAnsi="Bookman Old Style" w:cs="Times New Roman"/>
              </w:rPr>
              <w:t>meliputi:</w:t>
            </w:r>
          </w:p>
          <w:p w:rsidR="00AB49E7" w:rsidRPr="008B5A4D" w:rsidRDefault="00AB49E7" w:rsidP="00D73380">
            <w:pPr>
              <w:numPr>
                <w:ilvl w:val="0"/>
                <w:numId w:val="243"/>
              </w:numPr>
              <w:tabs>
                <w:tab w:val="left" w:pos="792"/>
              </w:tabs>
              <w:ind w:left="792" w:hanging="391"/>
              <w:jc w:val="both"/>
              <w:rPr>
                <w:rFonts w:ascii="Bookman Old Style" w:hAnsi="Bookman Old Style" w:cs="Times New Roman"/>
              </w:rPr>
            </w:pPr>
            <w:r w:rsidRPr="008B5A4D">
              <w:rPr>
                <w:rFonts w:ascii="Bookman Old Style" w:hAnsi="Bookman Old Style" w:cs="Times New Roman"/>
              </w:rPr>
              <w:t>pemanfaatan ruang pada kawasan di sekitar wilayah sungai dengan tetap menjaga kelestarian lingkungan dan fungsi lindung kawasan;</w:t>
            </w:r>
          </w:p>
          <w:p w:rsidR="00E30083" w:rsidRPr="008B5A4D" w:rsidRDefault="00E30083" w:rsidP="00D73380">
            <w:pPr>
              <w:numPr>
                <w:ilvl w:val="0"/>
                <w:numId w:val="243"/>
              </w:numPr>
              <w:tabs>
                <w:tab w:val="left" w:pos="792"/>
              </w:tabs>
              <w:ind w:left="792" w:hanging="391"/>
              <w:jc w:val="both"/>
              <w:rPr>
                <w:rFonts w:ascii="Bookman Old Style" w:hAnsi="Bookman Old Style" w:cs="Times New Roman"/>
                <w:lang w:val="sv-SE"/>
              </w:rPr>
            </w:pPr>
            <w:r w:rsidRPr="008B5A4D">
              <w:rPr>
                <w:rFonts w:ascii="Bookman Old Style" w:hAnsi="Bookman Old Style" w:cs="Times New Roman"/>
                <w:lang w:val="sv-SE"/>
              </w:rPr>
              <w:t>pemeliharaan kelangsungan fungsi resapan air dan daerah tangkapan air</w:t>
            </w:r>
            <w:r w:rsidR="00A82FC6" w:rsidRPr="008B5A4D">
              <w:rPr>
                <w:rFonts w:ascii="Bookman Old Style" w:hAnsi="Bookman Old Style" w:cs="Times New Roman"/>
                <w:lang w:val="sv-SE"/>
              </w:rPr>
              <w:t>;</w:t>
            </w:r>
          </w:p>
          <w:p w:rsidR="00E30083" w:rsidRPr="008B5A4D" w:rsidRDefault="00E30083" w:rsidP="00D73380">
            <w:pPr>
              <w:numPr>
                <w:ilvl w:val="0"/>
                <w:numId w:val="243"/>
              </w:numPr>
              <w:tabs>
                <w:tab w:val="left" w:pos="792"/>
              </w:tabs>
              <w:ind w:left="792" w:hanging="391"/>
              <w:jc w:val="both"/>
              <w:rPr>
                <w:rFonts w:ascii="Bookman Old Style" w:hAnsi="Bookman Old Style" w:cs="Times New Roman"/>
                <w:lang w:val="sv-SE"/>
              </w:rPr>
            </w:pPr>
            <w:r w:rsidRPr="008B5A4D">
              <w:rPr>
                <w:rFonts w:ascii="Bookman Old Style" w:hAnsi="Bookman Old Style" w:cs="Times New Roman"/>
                <w:lang w:val="sv-SE"/>
              </w:rPr>
              <w:t>melaksanakan pemberdayaan masyarakat dalam pelestarian fungsi resapan air dan daerah tangkapan air</w:t>
            </w:r>
            <w:r w:rsidR="00A82FC6" w:rsidRPr="008B5A4D">
              <w:rPr>
                <w:rFonts w:ascii="Bookman Old Style" w:hAnsi="Bookman Old Style" w:cs="Times New Roman"/>
                <w:lang w:val="sv-SE"/>
              </w:rPr>
              <w:t>;</w:t>
            </w:r>
          </w:p>
          <w:p w:rsidR="00E30083" w:rsidRPr="008B5A4D" w:rsidRDefault="00E30083" w:rsidP="00D73380">
            <w:pPr>
              <w:numPr>
                <w:ilvl w:val="0"/>
                <w:numId w:val="243"/>
              </w:numPr>
              <w:tabs>
                <w:tab w:val="left" w:pos="792"/>
              </w:tabs>
              <w:ind w:left="792" w:hanging="391"/>
              <w:jc w:val="both"/>
              <w:rPr>
                <w:rFonts w:ascii="Bookman Old Style" w:hAnsi="Bookman Old Style" w:cs="Times New Roman"/>
                <w:lang w:val="sv-SE"/>
              </w:rPr>
            </w:pPr>
            <w:r w:rsidRPr="008B5A4D">
              <w:rPr>
                <w:rFonts w:ascii="Bookman Old Style" w:hAnsi="Bookman Old Style" w:cs="Times New Roman"/>
                <w:lang w:val="sv-SE"/>
              </w:rPr>
              <w:t>rehabilitasi hutan dan lahan kritis, baik di dalam maupun di luar kawasan hutan untuk memberikan perlindungan terhadap kawasan di bawahnya dalam rangka menjamin ketersediaan air tanah, air permukaan, dan unsur hara tanah</w:t>
            </w:r>
            <w:r w:rsidR="00A82FC6" w:rsidRPr="008B5A4D">
              <w:rPr>
                <w:rFonts w:ascii="Bookman Old Style" w:hAnsi="Bookman Old Style" w:cs="Times New Roman"/>
                <w:lang w:val="sv-SE"/>
              </w:rPr>
              <w:t>; dan</w:t>
            </w:r>
          </w:p>
          <w:p w:rsidR="008B6E3B" w:rsidRPr="008B5A4D" w:rsidRDefault="00E30083" w:rsidP="00D73380">
            <w:pPr>
              <w:numPr>
                <w:ilvl w:val="0"/>
                <w:numId w:val="243"/>
              </w:numPr>
              <w:tabs>
                <w:tab w:val="left" w:pos="792"/>
              </w:tabs>
              <w:ind w:left="826" w:hanging="425"/>
              <w:jc w:val="both"/>
              <w:rPr>
                <w:rFonts w:ascii="Bookman Old Style" w:hAnsi="Bookman Old Style" w:cs="Times New Roman"/>
              </w:rPr>
            </w:pPr>
            <w:r w:rsidRPr="008B5A4D">
              <w:rPr>
                <w:rFonts w:ascii="Bookman Old Style" w:hAnsi="Bookman Old Style" w:cs="Times New Roman"/>
                <w:lang w:val="sv-SE"/>
              </w:rPr>
              <w:t>pengelolaan kualitas air dan pengendalian pencemaran air  untuk mempertahankan dan memulihkan kualitas air yang masuk dan yang berada pada sumber sumber air.</w:t>
            </w:r>
          </w:p>
          <w:p w:rsidR="008B6E3B" w:rsidRPr="008B5A4D" w:rsidRDefault="008B6E3B" w:rsidP="00D73380">
            <w:pPr>
              <w:numPr>
                <w:ilvl w:val="0"/>
                <w:numId w:val="199"/>
              </w:numPr>
              <w:tabs>
                <w:tab w:val="clear" w:pos="3060"/>
                <w:tab w:val="num" w:pos="401"/>
              </w:tabs>
              <w:spacing w:before="120"/>
              <w:ind w:left="403" w:hanging="432"/>
              <w:jc w:val="both"/>
              <w:rPr>
                <w:rFonts w:ascii="Bookman Old Style" w:hAnsi="Bookman Old Style" w:cs="Times New Roman"/>
              </w:rPr>
            </w:pPr>
            <w:r w:rsidRPr="008B5A4D">
              <w:rPr>
                <w:rFonts w:ascii="Bookman Old Style" w:hAnsi="Bookman Old Style" w:cs="Times New Roman"/>
              </w:rPr>
              <w:t xml:space="preserve">Ketentuan umum zonasi cekungan air tanah (CAT) </w:t>
            </w:r>
            <w:r w:rsidRPr="008B5A4D">
              <w:rPr>
                <w:rFonts w:ascii="Bookman Old Style" w:hAnsi="Bookman Old Style" w:cs="Times New Roman"/>
                <w:lang w:eastAsia="id-ID"/>
              </w:rPr>
              <w:t xml:space="preserve">sebagaimana dimaksud dalam ayat (1) huruf b, </w:t>
            </w:r>
            <w:r w:rsidRPr="008B5A4D">
              <w:rPr>
                <w:rFonts w:ascii="Bookman Old Style" w:hAnsi="Bookman Old Style" w:cs="Times New Roman"/>
              </w:rPr>
              <w:t>meliputi:</w:t>
            </w:r>
          </w:p>
          <w:p w:rsidR="00653E9B" w:rsidRPr="008B5A4D" w:rsidRDefault="00653E9B" w:rsidP="00D73380">
            <w:pPr>
              <w:numPr>
                <w:ilvl w:val="0"/>
                <w:numId w:val="304"/>
              </w:numPr>
              <w:tabs>
                <w:tab w:val="left" w:pos="792"/>
              </w:tabs>
              <w:ind w:left="792" w:hanging="391"/>
              <w:jc w:val="both"/>
              <w:rPr>
                <w:rFonts w:ascii="Bookman Old Style" w:hAnsi="Bookman Old Style" w:cs="Times New Roman"/>
              </w:rPr>
            </w:pPr>
            <w:r w:rsidRPr="008B5A4D">
              <w:rPr>
                <w:rFonts w:ascii="Bookman Old Style" w:hAnsi="Bookman Old Style" w:cs="Times New Roman"/>
              </w:rPr>
              <w:t xml:space="preserve">perlindungan kawasan resapan air yang mampu menambah air tanah secara alami; </w:t>
            </w:r>
          </w:p>
          <w:p w:rsidR="0002488C" w:rsidRPr="008B5A4D" w:rsidRDefault="0002488C" w:rsidP="00D73380">
            <w:pPr>
              <w:numPr>
                <w:ilvl w:val="0"/>
                <w:numId w:val="304"/>
              </w:numPr>
              <w:tabs>
                <w:tab w:val="left" w:pos="792"/>
              </w:tabs>
              <w:ind w:left="792" w:hanging="391"/>
              <w:jc w:val="both"/>
              <w:rPr>
                <w:rFonts w:ascii="Bookman Old Style" w:hAnsi="Bookman Old Style" w:cs="Times New Roman"/>
              </w:rPr>
            </w:pPr>
            <w:r w:rsidRPr="008B5A4D">
              <w:rPr>
                <w:rFonts w:ascii="Bookman Old Style" w:hAnsi="Bookman Old Style" w:cs="Times New Roman"/>
              </w:rPr>
              <w:t>pengembangan zona konservasi air tanah  meliputi zona perlindungan air tanah yang meliputi daerah imbuhan air tanah  dan zona pemanfaatan air tanah yang meliputi zona aman, rawan, kritis, dan rusak;</w:t>
            </w:r>
          </w:p>
          <w:p w:rsidR="0002488C" w:rsidRPr="008B5A4D" w:rsidRDefault="0002488C" w:rsidP="00D73380">
            <w:pPr>
              <w:numPr>
                <w:ilvl w:val="0"/>
                <w:numId w:val="304"/>
              </w:numPr>
              <w:tabs>
                <w:tab w:val="left" w:pos="792"/>
              </w:tabs>
              <w:ind w:left="792" w:hanging="391"/>
              <w:jc w:val="both"/>
              <w:rPr>
                <w:rFonts w:ascii="Bookman Old Style" w:hAnsi="Bookman Old Style" w:cs="Times New Roman"/>
              </w:rPr>
            </w:pPr>
            <w:r w:rsidRPr="008B5A4D">
              <w:rPr>
                <w:rFonts w:ascii="Bookman Old Style" w:hAnsi="Bookman Old Style" w:cs="Times New Roman"/>
              </w:rPr>
              <w:t>pemeliharaan cekungan air tanah  melalui kegiatan pencegahan dan/atau perbaikan kerusakan akuifer dan air tanah;</w:t>
            </w:r>
          </w:p>
          <w:p w:rsidR="0002488C" w:rsidRPr="008B5A4D" w:rsidRDefault="0002488C" w:rsidP="00D73380">
            <w:pPr>
              <w:numPr>
                <w:ilvl w:val="0"/>
                <w:numId w:val="304"/>
              </w:numPr>
              <w:tabs>
                <w:tab w:val="left" w:pos="792"/>
              </w:tabs>
              <w:ind w:left="792" w:hanging="391"/>
              <w:jc w:val="both"/>
              <w:rPr>
                <w:rFonts w:ascii="Bookman Old Style" w:hAnsi="Bookman Old Style" w:cs="Times New Roman"/>
              </w:rPr>
            </w:pPr>
            <w:r w:rsidRPr="008B5A4D">
              <w:rPr>
                <w:rFonts w:ascii="Bookman Old Style" w:hAnsi="Bookman Old Style" w:cs="Times New Roman"/>
              </w:rPr>
              <w:t xml:space="preserve">konservasi air tanah secara menyeluruh pada cekungan air tanah yang mencakup daerah imbuhan dan daerah lepasan air tanah, melalui: perlindungan dan pelestarian air tanah; pengawetan air tanah; dan pengelolaan kualitas dan pengendalian pencemaran air tanah; </w:t>
            </w:r>
            <w:r w:rsidR="00A82FC6" w:rsidRPr="008B5A4D">
              <w:rPr>
                <w:rFonts w:ascii="Bookman Old Style" w:hAnsi="Bookman Old Style" w:cs="Times New Roman"/>
              </w:rPr>
              <w:t>dan</w:t>
            </w:r>
          </w:p>
          <w:p w:rsidR="00A82FC6" w:rsidRPr="008B5A4D" w:rsidRDefault="00A82FC6" w:rsidP="00D73380">
            <w:pPr>
              <w:numPr>
                <w:ilvl w:val="0"/>
                <w:numId w:val="304"/>
              </w:numPr>
              <w:tabs>
                <w:tab w:val="left" w:pos="792"/>
              </w:tabs>
              <w:autoSpaceDE w:val="0"/>
              <w:autoSpaceDN w:val="0"/>
              <w:adjustRightInd w:val="0"/>
              <w:ind w:left="792" w:hanging="391"/>
              <w:jc w:val="both"/>
              <w:rPr>
                <w:rFonts w:ascii="Bookman Old Style" w:hAnsi="Bookman Old Style" w:cs="BookmanOldStyle"/>
              </w:rPr>
            </w:pPr>
            <w:r w:rsidRPr="008B5A4D">
              <w:rPr>
                <w:rFonts w:ascii="Bookman Old Style" w:hAnsi="Bookman Old Style" w:cs="Times New Roman"/>
              </w:rPr>
              <w:t>u</w:t>
            </w:r>
            <w:r w:rsidR="0002488C" w:rsidRPr="008B5A4D">
              <w:rPr>
                <w:rFonts w:ascii="Bookman Old Style" w:hAnsi="Bookman Old Style" w:cs="Times New Roman"/>
              </w:rPr>
              <w:t>ntuk mendukung kegiatan konservasi air tanah dilakukan pemantauan air tanah untuk mengetahui perubahan kuantitas, kualitas, dan/atau lingkungan air tanah</w:t>
            </w:r>
            <w:r w:rsidRPr="008B5A4D">
              <w:rPr>
                <w:rFonts w:ascii="Bookman Old Style" w:hAnsi="Bookman Old Style" w:cs="Times New Roman"/>
              </w:rPr>
              <w:t xml:space="preserve">. </w:t>
            </w:r>
          </w:p>
          <w:p w:rsidR="003C761A" w:rsidRPr="008B5A4D" w:rsidRDefault="003C761A" w:rsidP="00D73380">
            <w:pPr>
              <w:numPr>
                <w:ilvl w:val="0"/>
                <w:numId w:val="199"/>
              </w:numPr>
              <w:tabs>
                <w:tab w:val="clear" w:pos="3060"/>
                <w:tab w:val="num" w:pos="401"/>
              </w:tabs>
              <w:spacing w:before="120"/>
              <w:ind w:left="403" w:hanging="432"/>
              <w:jc w:val="both"/>
              <w:rPr>
                <w:rFonts w:ascii="Bookman Old Style" w:hAnsi="Bookman Old Style" w:cs="Times New Roman"/>
              </w:rPr>
            </w:pPr>
            <w:r w:rsidRPr="008B5A4D">
              <w:rPr>
                <w:rFonts w:ascii="Bookman Old Style" w:hAnsi="Bookman Old Style" w:cs="Times New Roman"/>
              </w:rPr>
              <w:t xml:space="preserve">Ketentuan umum </w:t>
            </w:r>
            <w:r w:rsidR="008B6E3B" w:rsidRPr="008B5A4D">
              <w:rPr>
                <w:rFonts w:ascii="Bookman Old Style" w:hAnsi="Bookman Old Style" w:cs="Times New Roman"/>
              </w:rPr>
              <w:t xml:space="preserve">peraturan </w:t>
            </w:r>
            <w:r w:rsidRPr="008B5A4D">
              <w:rPr>
                <w:rFonts w:ascii="Bookman Old Style" w:hAnsi="Bookman Old Style" w:cs="Times New Roman"/>
              </w:rPr>
              <w:t>zonasi sistem</w:t>
            </w:r>
            <w:r w:rsidR="00F80C41" w:rsidRPr="008B5A4D">
              <w:rPr>
                <w:rFonts w:ascii="Bookman Old Style" w:hAnsi="Bookman Old Style" w:cs="Times New Roman"/>
                <w:lang w:val="en-US"/>
              </w:rPr>
              <w:t xml:space="preserve"> jaringan</w:t>
            </w:r>
            <w:r w:rsidRPr="008B5A4D">
              <w:rPr>
                <w:rFonts w:ascii="Bookman Old Style" w:hAnsi="Bookman Old Style" w:cs="Times New Roman"/>
              </w:rPr>
              <w:t xml:space="preserve"> irigasi sebagaimana dimaksud dalam ayat (1) huruf </w:t>
            </w:r>
            <w:r w:rsidR="00AC2719" w:rsidRPr="008B5A4D">
              <w:rPr>
                <w:rFonts w:ascii="Bookman Old Style" w:hAnsi="Bookman Old Style" w:cs="Times New Roman"/>
              </w:rPr>
              <w:t>c</w:t>
            </w:r>
            <w:r w:rsidRPr="008B5A4D">
              <w:rPr>
                <w:rFonts w:ascii="Bookman Old Style" w:hAnsi="Bookman Old Style" w:cs="Times New Roman"/>
              </w:rPr>
              <w:t xml:space="preserve">, </w:t>
            </w:r>
            <w:r w:rsidR="002A50CE" w:rsidRPr="008B5A4D">
              <w:rPr>
                <w:rFonts w:ascii="Bookman Old Style" w:hAnsi="Bookman Old Style" w:cs="Times New Roman"/>
              </w:rPr>
              <w:t>meliputi:</w:t>
            </w:r>
          </w:p>
          <w:p w:rsidR="00306744" w:rsidRPr="008B5A4D" w:rsidRDefault="00306744" w:rsidP="00D73380">
            <w:pPr>
              <w:numPr>
                <w:ilvl w:val="0"/>
                <w:numId w:val="300"/>
              </w:numPr>
              <w:tabs>
                <w:tab w:val="left" w:pos="792"/>
              </w:tabs>
              <w:ind w:left="792" w:hanging="391"/>
              <w:jc w:val="both"/>
              <w:rPr>
                <w:rFonts w:ascii="Bookman Old Style" w:hAnsi="Bookman Old Style" w:cs="Times New Roman"/>
              </w:rPr>
            </w:pPr>
            <w:r w:rsidRPr="008B5A4D">
              <w:rPr>
                <w:rFonts w:ascii="Bookman Old Style" w:hAnsi="Bookman Old Style" w:cs="Times New Roman"/>
              </w:rPr>
              <w:t>mempertegas sistem jaringan yang berfungsi sebagai jaringan primer, sekunder</w:t>
            </w:r>
            <w:r w:rsidRPr="008B5A4D">
              <w:rPr>
                <w:rFonts w:ascii="Bookman Old Style" w:hAnsi="Bookman Old Style" w:cs="Times New Roman"/>
                <w:lang w:val="en-US"/>
              </w:rPr>
              <w:t xml:space="preserve"> dan </w:t>
            </w:r>
            <w:r w:rsidRPr="008B5A4D">
              <w:rPr>
                <w:rFonts w:ascii="Bookman Old Style" w:hAnsi="Bookman Old Style" w:cs="Times New Roman"/>
              </w:rPr>
              <w:t>tersier;</w:t>
            </w:r>
          </w:p>
          <w:p w:rsidR="00D31013" w:rsidRPr="008B5A4D" w:rsidRDefault="00AC65E6" w:rsidP="00D73380">
            <w:pPr>
              <w:numPr>
                <w:ilvl w:val="0"/>
                <w:numId w:val="300"/>
              </w:numPr>
              <w:tabs>
                <w:tab w:val="left" w:pos="792"/>
              </w:tabs>
              <w:ind w:left="792" w:hanging="391"/>
              <w:jc w:val="both"/>
              <w:rPr>
                <w:rFonts w:ascii="Bookman Old Style" w:hAnsi="Bookman Old Style" w:cs="Times New Roman"/>
              </w:rPr>
            </w:pPr>
            <w:r w:rsidRPr="008B5A4D">
              <w:rPr>
                <w:rFonts w:ascii="Bookman Old Style" w:hAnsi="Bookman Old Style" w:cs="Times New Roman"/>
              </w:rPr>
              <w:t>air irigasi di jaringan primer pada irigasi teknis atau setengah teknis menja</w:t>
            </w:r>
            <w:r w:rsidR="00AC2719" w:rsidRPr="008B5A4D">
              <w:rPr>
                <w:rFonts w:ascii="Bookman Old Style" w:hAnsi="Bookman Old Style" w:cs="Times New Roman"/>
              </w:rPr>
              <w:t xml:space="preserve">di tanggungjawab pemerintah; </w:t>
            </w:r>
          </w:p>
          <w:p w:rsidR="00AC65E6" w:rsidRPr="008B5A4D" w:rsidRDefault="00AC65E6" w:rsidP="00D73380">
            <w:pPr>
              <w:numPr>
                <w:ilvl w:val="0"/>
                <w:numId w:val="300"/>
              </w:numPr>
              <w:tabs>
                <w:tab w:val="left" w:pos="792"/>
              </w:tabs>
              <w:ind w:left="792" w:hanging="391"/>
              <w:jc w:val="both"/>
              <w:rPr>
                <w:rFonts w:ascii="Bookman Old Style" w:hAnsi="Bookman Old Style" w:cs="Times New Roman"/>
              </w:rPr>
            </w:pPr>
            <w:r w:rsidRPr="008B5A4D">
              <w:rPr>
                <w:rFonts w:ascii="Bookman Old Style" w:hAnsi="Bookman Old Style" w:cs="Times New Roman"/>
              </w:rPr>
              <w:lastRenderedPageBreak/>
              <w:t>Pengelolaan air irigasi di tingkat tersier menjadi hak dan tanggung jawab perkumpulan petani pemakai air (subak</w:t>
            </w:r>
            <w:r w:rsidR="00AC2719" w:rsidRPr="008B5A4D">
              <w:rPr>
                <w:rFonts w:ascii="Bookman Old Style" w:hAnsi="Bookman Old Style" w:cs="Times New Roman"/>
              </w:rPr>
              <w:t>);</w:t>
            </w:r>
          </w:p>
          <w:p w:rsidR="00AC2719" w:rsidRPr="008B5A4D" w:rsidRDefault="00306744" w:rsidP="00D73380">
            <w:pPr>
              <w:numPr>
                <w:ilvl w:val="0"/>
                <w:numId w:val="300"/>
              </w:numPr>
              <w:tabs>
                <w:tab w:val="left" w:pos="792"/>
              </w:tabs>
              <w:ind w:left="792" w:hanging="391"/>
              <w:jc w:val="both"/>
              <w:rPr>
                <w:rFonts w:ascii="Bookman Old Style" w:hAnsi="Bookman Old Style" w:cs="Times New Roman"/>
              </w:rPr>
            </w:pPr>
            <w:r w:rsidRPr="008B5A4D">
              <w:rPr>
                <w:rFonts w:ascii="Bookman Old Style" w:hAnsi="Bookman Old Style" w:cs="Times New Roman"/>
              </w:rPr>
              <w:t>pengembangan kawasan terbangun yang didalamnya terdapat jaringan irigasi wajib dipertahankan secara fisik maupun fungsional dengan ketentuan menyediakan sempadan jaringan irigasi sekurang-kurangnya 2 (dua)</w:t>
            </w:r>
            <w:r w:rsidR="0086264B" w:rsidRPr="008B5A4D">
              <w:rPr>
                <w:rFonts w:ascii="Bookman Old Style" w:hAnsi="Bookman Old Style" w:cs="Times New Roman"/>
              </w:rPr>
              <w:t xml:space="preserve"> m</w:t>
            </w:r>
            <w:r w:rsidRPr="008B5A4D">
              <w:rPr>
                <w:rFonts w:ascii="Bookman Old Style" w:hAnsi="Bookman Old Style" w:cs="Times New Roman"/>
              </w:rPr>
              <w:t xml:space="preserve"> di kiri dan kanan saluran;</w:t>
            </w:r>
          </w:p>
          <w:p w:rsidR="00306744" w:rsidRPr="008B5A4D" w:rsidRDefault="00306744" w:rsidP="00D73380">
            <w:pPr>
              <w:numPr>
                <w:ilvl w:val="0"/>
                <w:numId w:val="300"/>
              </w:numPr>
              <w:tabs>
                <w:tab w:val="left" w:pos="792"/>
              </w:tabs>
              <w:ind w:left="792" w:hanging="391"/>
              <w:jc w:val="both"/>
              <w:rPr>
                <w:rFonts w:ascii="Bookman Old Style" w:hAnsi="Bookman Old Style" w:cs="Times New Roman"/>
              </w:rPr>
            </w:pPr>
            <w:r w:rsidRPr="008B5A4D">
              <w:rPr>
                <w:rFonts w:ascii="Bookman Old Style" w:hAnsi="Bookman Old Style" w:cs="Times New Roman"/>
              </w:rPr>
              <w:t>bangunan milik organisasi subak pada lahan pertanian yang diarahkan pengembangannya sebagai kawasan terbangun sesuai rencana pola ruang wajib dipertahankan kesuciannya dan/atau dipindahkan setelah mendapat persetujuan dari pengelola dan krama subak bersangkutan; dan</w:t>
            </w:r>
          </w:p>
          <w:p w:rsidR="00306744" w:rsidRPr="008B5A4D" w:rsidRDefault="00306744" w:rsidP="00D73380">
            <w:pPr>
              <w:numPr>
                <w:ilvl w:val="0"/>
                <w:numId w:val="300"/>
              </w:numPr>
              <w:tabs>
                <w:tab w:val="left" w:pos="792"/>
              </w:tabs>
              <w:ind w:left="792" w:hanging="391"/>
              <w:jc w:val="both"/>
              <w:rPr>
                <w:rFonts w:ascii="Bookman Old Style" w:hAnsi="Bookman Old Style" w:cs="Times New Roman"/>
              </w:rPr>
            </w:pPr>
            <w:r w:rsidRPr="008B5A4D">
              <w:rPr>
                <w:rFonts w:ascii="Bookman Old Style" w:hAnsi="Bookman Old Style" w:cs="Times New Roman"/>
              </w:rPr>
              <w:t>pembangunan prasarana pendukung irigasi seperti pos pantau, pintu air, bangunan bagi dan bangunan lainnya mengikuti ketentuan teknis yang berlaku.</w:t>
            </w:r>
          </w:p>
          <w:p w:rsidR="00AC65E6" w:rsidRPr="008B5A4D" w:rsidRDefault="00AC65E6" w:rsidP="00D73380">
            <w:pPr>
              <w:numPr>
                <w:ilvl w:val="0"/>
                <w:numId w:val="199"/>
              </w:numPr>
              <w:tabs>
                <w:tab w:val="clear" w:pos="3060"/>
                <w:tab w:val="num" w:pos="434"/>
              </w:tabs>
              <w:spacing w:before="120"/>
              <w:ind w:left="446" w:hanging="547"/>
              <w:jc w:val="both"/>
              <w:rPr>
                <w:rFonts w:ascii="Bookman Old Style" w:hAnsi="Bookman Old Style" w:cs="Times New Roman"/>
              </w:rPr>
            </w:pPr>
            <w:r w:rsidRPr="008B5A4D">
              <w:rPr>
                <w:rFonts w:ascii="Bookman Old Style" w:hAnsi="Bookman Old Style" w:cs="Times New Roman"/>
                <w:lang w:eastAsia="id-ID"/>
              </w:rPr>
              <w:t>Ketentuan</w:t>
            </w:r>
            <w:r w:rsidRPr="008B5A4D">
              <w:rPr>
                <w:rFonts w:ascii="Bookman Old Style" w:hAnsi="Bookman Old Style" w:cs="Times New Roman"/>
              </w:rPr>
              <w:t xml:space="preserve"> umum peraturan zonasi sistem </w:t>
            </w:r>
            <w:r w:rsidR="00F80C41" w:rsidRPr="008B5A4D">
              <w:rPr>
                <w:rFonts w:ascii="Bookman Old Style" w:hAnsi="Bookman Old Style" w:cs="Times New Roman"/>
                <w:lang w:val="en-US"/>
              </w:rPr>
              <w:t>pengelolaan</w:t>
            </w:r>
            <w:r w:rsidR="008B6E3B" w:rsidRPr="008B5A4D">
              <w:rPr>
                <w:rFonts w:ascii="Bookman Old Style" w:hAnsi="Bookman Old Style" w:cs="Times New Roman"/>
              </w:rPr>
              <w:t xml:space="preserve"> air baku untuk air minum </w:t>
            </w:r>
            <w:r w:rsidRPr="008B5A4D">
              <w:rPr>
                <w:rFonts w:ascii="Bookman Old Style" w:hAnsi="Bookman Old Style" w:cs="Times New Roman"/>
                <w:lang w:eastAsia="id-ID"/>
              </w:rPr>
              <w:t xml:space="preserve">sebagaimana dimaksud dalam pada ayat (1) huruf </w:t>
            </w:r>
            <w:r w:rsidR="008B6E3B" w:rsidRPr="008B5A4D">
              <w:rPr>
                <w:rFonts w:ascii="Bookman Old Style" w:hAnsi="Bookman Old Style" w:cs="Times New Roman"/>
                <w:lang w:eastAsia="id-ID"/>
              </w:rPr>
              <w:t>d</w:t>
            </w:r>
            <w:r w:rsidRPr="008B5A4D">
              <w:rPr>
                <w:rFonts w:ascii="Bookman Old Style" w:hAnsi="Bookman Old Style" w:cs="Times New Roman"/>
                <w:lang w:eastAsia="id-ID"/>
              </w:rPr>
              <w:t xml:space="preserve">, </w:t>
            </w:r>
            <w:r w:rsidR="002A50CE" w:rsidRPr="008B5A4D">
              <w:rPr>
                <w:rFonts w:ascii="Bookman Old Style" w:hAnsi="Bookman Old Style" w:cs="Times New Roman"/>
              </w:rPr>
              <w:t>meliputi:</w:t>
            </w:r>
          </w:p>
          <w:p w:rsidR="00AC65E6" w:rsidRPr="008B5A4D" w:rsidRDefault="00AC65E6" w:rsidP="00D73380">
            <w:pPr>
              <w:numPr>
                <w:ilvl w:val="0"/>
                <w:numId w:val="200"/>
              </w:numPr>
              <w:tabs>
                <w:tab w:val="clear" w:pos="3060"/>
                <w:tab w:val="num" w:pos="794"/>
              </w:tabs>
              <w:ind w:left="794"/>
              <w:jc w:val="both"/>
              <w:rPr>
                <w:rFonts w:ascii="Bookman Old Style" w:hAnsi="Bookman Old Style" w:cs="Times New Roman"/>
              </w:rPr>
            </w:pPr>
            <w:r w:rsidRPr="008B5A4D">
              <w:rPr>
                <w:rFonts w:ascii="Bookman Old Style" w:hAnsi="Bookman Old Style" w:cs="Times New Roman"/>
              </w:rPr>
              <w:t xml:space="preserve">pemanfaatan sumber air untuk kebutuhan air minum diutamakan dari air permukaan </w:t>
            </w:r>
            <w:r w:rsidR="00AB49E7" w:rsidRPr="008B5A4D">
              <w:rPr>
                <w:rFonts w:ascii="Bookman Old Style" w:hAnsi="Bookman Old Style" w:cs="Times New Roman"/>
              </w:rPr>
              <w:t xml:space="preserve">maupun air tanah </w:t>
            </w:r>
            <w:r w:rsidRPr="008B5A4D">
              <w:rPr>
                <w:rFonts w:ascii="Bookman Old Style" w:hAnsi="Bookman Old Style" w:cs="Times New Roman"/>
              </w:rPr>
              <w:t>wajib memperhatikan kelestarian lingkungan serta kesucian kawasan;</w:t>
            </w:r>
          </w:p>
          <w:p w:rsidR="00AC65E6" w:rsidRPr="008B5A4D" w:rsidRDefault="00AC65E6" w:rsidP="00D73380">
            <w:pPr>
              <w:numPr>
                <w:ilvl w:val="0"/>
                <w:numId w:val="200"/>
              </w:numPr>
              <w:tabs>
                <w:tab w:val="clear" w:pos="3060"/>
                <w:tab w:val="num" w:pos="794"/>
              </w:tabs>
              <w:ind w:left="794"/>
              <w:jc w:val="both"/>
              <w:rPr>
                <w:rFonts w:ascii="Bookman Old Style" w:hAnsi="Bookman Old Style" w:cs="Times New Roman"/>
              </w:rPr>
            </w:pPr>
            <w:r w:rsidRPr="008B5A4D">
              <w:rPr>
                <w:rFonts w:ascii="Bookman Old Style" w:hAnsi="Bookman Old Style" w:cs="Times New Roman"/>
              </w:rPr>
              <w:t>pembangunan instalasi pengolahan air minum tidak diijinkan dibangun langsung pada sumber air baku;</w:t>
            </w:r>
            <w:r w:rsidR="00A82FC6" w:rsidRPr="008B5A4D">
              <w:rPr>
                <w:rFonts w:ascii="Bookman Old Style" w:hAnsi="Bookman Old Style" w:cs="Times New Roman"/>
              </w:rPr>
              <w:t xml:space="preserve"> </w:t>
            </w:r>
          </w:p>
          <w:p w:rsidR="00A82FC6" w:rsidRPr="008B5A4D" w:rsidRDefault="00A82FC6" w:rsidP="00D73380">
            <w:pPr>
              <w:numPr>
                <w:ilvl w:val="0"/>
                <w:numId w:val="200"/>
              </w:numPr>
              <w:tabs>
                <w:tab w:val="clear" w:pos="3060"/>
                <w:tab w:val="num" w:pos="794"/>
              </w:tabs>
              <w:ind w:left="794"/>
              <w:jc w:val="both"/>
              <w:rPr>
                <w:rFonts w:ascii="Bookman Old Style" w:hAnsi="Bookman Old Style" w:cs="Times New Roman"/>
              </w:rPr>
            </w:pPr>
            <w:r w:rsidRPr="008B5A4D">
              <w:rPr>
                <w:rFonts w:ascii="Bookman Old Style" w:hAnsi="Bookman Old Style" w:cs="Times New Roman"/>
              </w:rPr>
              <w:t xml:space="preserve">perlindngan dan pemeliharaan bangunan penampungan air, bangunan pengambilan/ penyadapan, alat pengukuran dan peralatan pemantauan, sistem pemompaan, dan/atau bangunan sarana pembawa serta perlengkapannya; dan </w:t>
            </w:r>
          </w:p>
          <w:p w:rsidR="00A82FC6" w:rsidRPr="008B5A4D" w:rsidRDefault="00A82FC6" w:rsidP="00D73380">
            <w:pPr>
              <w:numPr>
                <w:ilvl w:val="0"/>
                <w:numId w:val="200"/>
              </w:numPr>
              <w:tabs>
                <w:tab w:val="clear" w:pos="3060"/>
                <w:tab w:val="num" w:pos="794"/>
              </w:tabs>
              <w:ind w:left="794"/>
              <w:jc w:val="both"/>
              <w:rPr>
                <w:rFonts w:ascii="Bookman Old Style" w:hAnsi="Bookman Old Style" w:cs="Times New Roman"/>
              </w:rPr>
            </w:pPr>
            <w:r w:rsidRPr="008B5A4D">
              <w:rPr>
                <w:rFonts w:ascii="Bookman Old Style" w:hAnsi="Bookman Old Style" w:cs="Times New Roman"/>
                <w:lang w:val="en-US"/>
              </w:rPr>
              <w:t xml:space="preserve">pengembangan kerjasama antar wilayah dalam penyediaan air baku untuk air minum. </w:t>
            </w:r>
          </w:p>
          <w:p w:rsidR="00AC65E6" w:rsidRPr="008B5A4D" w:rsidRDefault="00AC65E6" w:rsidP="00D73380">
            <w:pPr>
              <w:numPr>
                <w:ilvl w:val="0"/>
                <w:numId w:val="199"/>
              </w:numPr>
              <w:tabs>
                <w:tab w:val="clear" w:pos="3060"/>
                <w:tab w:val="num" w:pos="434"/>
              </w:tabs>
              <w:spacing w:before="120"/>
              <w:ind w:left="446" w:hanging="547"/>
              <w:jc w:val="both"/>
              <w:rPr>
                <w:rFonts w:ascii="Bookman Old Style" w:hAnsi="Bookman Old Style" w:cs="Times New Roman"/>
                <w:lang w:val="it-IT"/>
              </w:rPr>
            </w:pPr>
            <w:r w:rsidRPr="008B5A4D">
              <w:rPr>
                <w:rFonts w:ascii="Bookman Old Style" w:hAnsi="Bookman Old Style" w:cs="Times New Roman"/>
                <w:lang w:val="it-IT"/>
              </w:rPr>
              <w:t xml:space="preserve">Ketentuan umum peraturan zonasi rencana sistem pengendalian banjir </w:t>
            </w:r>
            <w:r w:rsidR="00D31013" w:rsidRPr="008B5A4D">
              <w:rPr>
                <w:rFonts w:ascii="Bookman Old Style" w:hAnsi="Bookman Old Style" w:cs="Times New Roman"/>
                <w:lang w:eastAsia="id-ID"/>
              </w:rPr>
              <w:t xml:space="preserve">sebagaimana dimaksud dalam pada ayat (1) huruf </w:t>
            </w:r>
            <w:r w:rsidR="008B6E3B" w:rsidRPr="008B5A4D">
              <w:rPr>
                <w:rFonts w:ascii="Bookman Old Style" w:hAnsi="Bookman Old Style" w:cs="Times New Roman"/>
                <w:lang w:val="en-US" w:eastAsia="id-ID"/>
              </w:rPr>
              <w:t>e</w:t>
            </w:r>
            <w:r w:rsidR="00D31013" w:rsidRPr="008B5A4D">
              <w:rPr>
                <w:rFonts w:ascii="Bookman Old Style" w:hAnsi="Bookman Old Style" w:cs="Times New Roman"/>
                <w:lang w:eastAsia="id-ID"/>
              </w:rPr>
              <w:t xml:space="preserve">, </w:t>
            </w:r>
            <w:r w:rsidR="002A50CE" w:rsidRPr="008B5A4D">
              <w:rPr>
                <w:rFonts w:ascii="Bookman Old Style" w:hAnsi="Bookman Old Style" w:cs="Times New Roman"/>
                <w:lang w:val="en-US"/>
              </w:rPr>
              <w:t>meliputi</w:t>
            </w:r>
            <w:r w:rsidR="002A50CE" w:rsidRPr="008B5A4D">
              <w:rPr>
                <w:rFonts w:ascii="Bookman Old Style" w:hAnsi="Bookman Old Style" w:cs="Times New Roman"/>
              </w:rPr>
              <w:t>:</w:t>
            </w:r>
          </w:p>
          <w:p w:rsidR="00AC65E6" w:rsidRPr="008B5A4D" w:rsidRDefault="00AC65E6" w:rsidP="00D73380">
            <w:pPr>
              <w:numPr>
                <w:ilvl w:val="1"/>
                <w:numId w:val="199"/>
              </w:numPr>
              <w:tabs>
                <w:tab w:val="num" w:pos="794"/>
              </w:tabs>
              <w:ind w:left="794"/>
              <w:jc w:val="both"/>
              <w:rPr>
                <w:rFonts w:ascii="Bookman Old Style" w:hAnsi="Bookman Old Style" w:cs="Times New Roman"/>
                <w:lang w:val="es-ES"/>
              </w:rPr>
            </w:pPr>
            <w:r w:rsidRPr="008B5A4D">
              <w:rPr>
                <w:rFonts w:ascii="Bookman Old Style" w:hAnsi="Bookman Old Style" w:cs="Times New Roman"/>
              </w:rPr>
              <w:t>t</w:t>
            </w:r>
            <w:r w:rsidRPr="008B5A4D">
              <w:rPr>
                <w:rFonts w:ascii="Bookman Old Style" w:hAnsi="Bookman Old Style" w:cs="Times New Roman"/>
                <w:lang w:val="es-ES"/>
              </w:rPr>
              <w:t>idak diijinkan membangun pada kawasan resapan air dan tangkapan air hujan;</w:t>
            </w:r>
          </w:p>
          <w:p w:rsidR="00AC65E6" w:rsidRPr="008B5A4D" w:rsidRDefault="00AC65E6" w:rsidP="00D73380">
            <w:pPr>
              <w:numPr>
                <w:ilvl w:val="1"/>
                <w:numId w:val="199"/>
              </w:numPr>
              <w:tabs>
                <w:tab w:val="num" w:pos="794"/>
              </w:tabs>
              <w:ind w:left="794"/>
              <w:jc w:val="both"/>
              <w:rPr>
                <w:rFonts w:ascii="Bookman Old Style" w:hAnsi="Bookman Old Style" w:cs="Times New Roman"/>
                <w:lang w:val="es-ES"/>
              </w:rPr>
            </w:pPr>
            <w:r w:rsidRPr="008B5A4D">
              <w:rPr>
                <w:rFonts w:ascii="Bookman Old Style" w:hAnsi="Bookman Old Style" w:cs="Times New Roman"/>
              </w:rPr>
              <w:t>t</w:t>
            </w:r>
            <w:r w:rsidRPr="008B5A4D">
              <w:rPr>
                <w:rFonts w:ascii="Bookman Old Style" w:hAnsi="Bookman Old Style" w:cs="Times New Roman"/>
                <w:lang w:val="es-ES"/>
              </w:rPr>
              <w:t>idak diijinkan membangun pada kawasan rawan longsor;</w:t>
            </w:r>
          </w:p>
          <w:p w:rsidR="00E57FA6" w:rsidRPr="008B5A4D" w:rsidRDefault="00E57FA6" w:rsidP="00D73380">
            <w:pPr>
              <w:numPr>
                <w:ilvl w:val="1"/>
                <w:numId w:val="199"/>
              </w:numPr>
              <w:tabs>
                <w:tab w:val="num" w:pos="794"/>
              </w:tabs>
              <w:ind w:left="794"/>
              <w:jc w:val="both"/>
              <w:rPr>
                <w:rFonts w:ascii="Bookman Old Style" w:hAnsi="Bookman Old Style" w:cs="Times New Roman"/>
                <w:lang w:val="it-IT"/>
              </w:rPr>
            </w:pPr>
            <w:r w:rsidRPr="008B5A4D">
              <w:rPr>
                <w:rFonts w:ascii="Bookman Old Style" w:hAnsi="Bookman Old Style" w:cs="Times New Roman"/>
                <w:lang w:val="it-IT"/>
              </w:rPr>
              <w:t>normalisasi sungai secara berkelanjutan;</w:t>
            </w:r>
          </w:p>
          <w:p w:rsidR="00AC65E6" w:rsidRPr="008B5A4D" w:rsidRDefault="00AC65E6" w:rsidP="00D73380">
            <w:pPr>
              <w:numPr>
                <w:ilvl w:val="1"/>
                <w:numId w:val="199"/>
              </w:numPr>
              <w:tabs>
                <w:tab w:val="num" w:pos="794"/>
              </w:tabs>
              <w:ind w:left="794"/>
              <w:jc w:val="both"/>
              <w:rPr>
                <w:rFonts w:ascii="Bookman Old Style" w:hAnsi="Bookman Old Style" w:cs="Times New Roman"/>
                <w:lang w:val="it-IT"/>
              </w:rPr>
            </w:pPr>
            <w:r w:rsidRPr="008B5A4D">
              <w:rPr>
                <w:rFonts w:ascii="Bookman Old Style" w:hAnsi="Bookman Old Style" w:cs="Times New Roman"/>
                <w:lang w:val="it-IT"/>
              </w:rPr>
              <w:t>pengembangan bangunan penahan</w:t>
            </w:r>
            <w:r w:rsidR="00AB49E7" w:rsidRPr="008B5A4D">
              <w:rPr>
                <w:rFonts w:ascii="Bookman Old Style" w:hAnsi="Bookman Old Style" w:cs="Times New Roman"/>
                <w:lang w:val="it-IT"/>
              </w:rPr>
              <w:t xml:space="preserve"> banjir</w:t>
            </w:r>
            <w:r w:rsidR="00976341" w:rsidRPr="008B5A4D">
              <w:rPr>
                <w:rFonts w:ascii="Bookman Old Style" w:hAnsi="Bookman Old Style" w:cs="Times New Roman"/>
                <w:lang w:val="it-IT"/>
              </w:rPr>
              <w:t>; dan</w:t>
            </w:r>
            <w:r w:rsidRPr="008B5A4D">
              <w:rPr>
                <w:rFonts w:ascii="Bookman Old Style" w:hAnsi="Bookman Old Style" w:cs="Times New Roman"/>
                <w:lang w:val="it-IT"/>
              </w:rPr>
              <w:t xml:space="preserve"> </w:t>
            </w:r>
          </w:p>
          <w:p w:rsidR="00AC65E6" w:rsidRPr="008B5A4D" w:rsidRDefault="00AC65E6" w:rsidP="00D73380">
            <w:pPr>
              <w:numPr>
                <w:ilvl w:val="1"/>
                <w:numId w:val="199"/>
              </w:numPr>
              <w:tabs>
                <w:tab w:val="num" w:pos="794"/>
              </w:tabs>
              <w:ind w:left="794"/>
              <w:jc w:val="both"/>
              <w:rPr>
                <w:rFonts w:ascii="Bookman Old Style" w:hAnsi="Bookman Old Style" w:cs="Times New Roman"/>
                <w:lang w:val="sv-SE"/>
              </w:rPr>
            </w:pPr>
            <w:r w:rsidRPr="008B5A4D">
              <w:rPr>
                <w:rFonts w:ascii="Bookman Old Style" w:hAnsi="Bookman Old Style" w:cs="Times New Roman"/>
                <w:lang w:val="sv-SE"/>
              </w:rPr>
              <w:t xml:space="preserve">pengembangan informasi kawasan rawan </w:t>
            </w:r>
            <w:r w:rsidR="00E57FA6" w:rsidRPr="008B5A4D">
              <w:rPr>
                <w:rFonts w:ascii="Bookman Old Style" w:hAnsi="Bookman Old Style" w:cs="Times New Roman"/>
                <w:lang w:val="sv-SE"/>
              </w:rPr>
              <w:t>banjir</w:t>
            </w:r>
            <w:r w:rsidR="00976341" w:rsidRPr="008B5A4D">
              <w:rPr>
                <w:rFonts w:ascii="Bookman Old Style" w:hAnsi="Bookman Old Style" w:cs="Times New Roman"/>
                <w:lang w:val="sv-SE"/>
              </w:rPr>
              <w:t>.</w:t>
            </w:r>
          </w:p>
          <w:p w:rsidR="00FC602A" w:rsidRPr="008B5A4D" w:rsidRDefault="00FC602A" w:rsidP="00D73380">
            <w:pPr>
              <w:ind w:left="1080" w:right="28"/>
              <w:jc w:val="both"/>
              <w:rPr>
                <w:rFonts w:ascii="Bookman Old Style" w:hAnsi="Bookman Old Style" w:cs="Times New Roman"/>
                <w:lang w:val="sv-SE"/>
              </w:rPr>
            </w:pPr>
          </w:p>
          <w:p w:rsidR="00FC602A" w:rsidRPr="008B5A4D" w:rsidRDefault="00FC602A" w:rsidP="00D73380">
            <w:pPr>
              <w:spacing w:before="120" w:after="120"/>
              <w:ind w:right="29"/>
              <w:jc w:val="center"/>
              <w:rPr>
                <w:rFonts w:ascii="Bookman Old Style" w:hAnsi="Bookman Old Style" w:cs="Times New Roman"/>
              </w:rPr>
            </w:pPr>
            <w:r w:rsidRPr="008B5A4D">
              <w:rPr>
                <w:rFonts w:ascii="Bookman Old Style" w:hAnsi="Bookman Old Style" w:cs="Times New Roman"/>
              </w:rPr>
              <w:t>Paragraf 7</w:t>
            </w:r>
          </w:p>
          <w:p w:rsidR="00F81145" w:rsidRPr="008B5A4D" w:rsidRDefault="00FC602A" w:rsidP="00D73380">
            <w:pPr>
              <w:ind w:right="29"/>
              <w:jc w:val="center"/>
              <w:rPr>
                <w:rFonts w:ascii="Bookman Old Style" w:hAnsi="Bookman Old Style" w:cs="Times New Roman"/>
                <w:lang w:val="sv-SE"/>
              </w:rPr>
            </w:pPr>
            <w:r w:rsidRPr="008B5A4D">
              <w:rPr>
                <w:rFonts w:ascii="Bookman Old Style" w:hAnsi="Bookman Old Style" w:cs="Times New Roman"/>
              </w:rPr>
              <w:t xml:space="preserve">Ketentuan Umum </w:t>
            </w:r>
            <w:r w:rsidR="007B5C0A" w:rsidRPr="008B5A4D">
              <w:rPr>
                <w:rFonts w:ascii="Bookman Old Style" w:hAnsi="Bookman Old Style" w:cs="Times New Roman"/>
              </w:rPr>
              <w:t xml:space="preserve">Peraturan Zonasi </w:t>
            </w:r>
          </w:p>
          <w:p w:rsidR="00FC602A" w:rsidRPr="008B5A4D" w:rsidRDefault="00F81145" w:rsidP="00D73380">
            <w:pPr>
              <w:ind w:right="29"/>
              <w:jc w:val="center"/>
              <w:rPr>
                <w:rFonts w:ascii="Bookman Old Style" w:hAnsi="Bookman Old Style" w:cs="Times New Roman"/>
              </w:rPr>
            </w:pPr>
            <w:r w:rsidRPr="008B5A4D">
              <w:rPr>
                <w:rFonts w:ascii="Bookman Old Style" w:hAnsi="Bookman Old Style" w:cs="Times New Roman"/>
                <w:lang w:val="sv-SE"/>
              </w:rPr>
              <w:t xml:space="preserve">Sistem </w:t>
            </w:r>
            <w:r w:rsidR="00FC602A" w:rsidRPr="008B5A4D">
              <w:rPr>
                <w:rFonts w:ascii="Bookman Old Style" w:hAnsi="Bookman Old Style" w:cs="Times New Roman"/>
              </w:rPr>
              <w:t>Jaringan Prasarana Lingkungan</w:t>
            </w:r>
          </w:p>
          <w:p w:rsidR="00E819C6" w:rsidRPr="008B5A4D" w:rsidRDefault="00E819C6" w:rsidP="00D73380">
            <w:pPr>
              <w:tabs>
                <w:tab w:val="left" w:pos="0"/>
              </w:tabs>
              <w:spacing w:before="120" w:after="120"/>
              <w:jc w:val="center"/>
              <w:rPr>
                <w:rFonts w:ascii="Bookman Old Style" w:hAnsi="Bookman Old Style" w:cs="Times New Roman"/>
                <w:lang w:val="sv-SE"/>
              </w:rPr>
            </w:pPr>
            <w:r w:rsidRPr="008B5A4D">
              <w:rPr>
                <w:rFonts w:ascii="Bookman Old Style" w:hAnsi="Bookman Old Style" w:cs="Times New Roman"/>
              </w:rPr>
              <w:t>Pa</w:t>
            </w:r>
            <w:r w:rsidRPr="008B5A4D">
              <w:rPr>
                <w:rFonts w:ascii="Bookman Old Style" w:hAnsi="Bookman Old Style" w:cs="Times New Roman"/>
                <w:lang w:val="sv-SE"/>
              </w:rPr>
              <w:t xml:space="preserve">sal </w:t>
            </w:r>
            <w:r w:rsidR="006F026F" w:rsidRPr="008B5A4D">
              <w:rPr>
                <w:rFonts w:ascii="Bookman Old Style" w:hAnsi="Bookman Old Style" w:cs="Times New Roman"/>
                <w:lang w:val="sv-SE"/>
              </w:rPr>
              <w:t>7</w:t>
            </w:r>
            <w:r w:rsidR="00912C27" w:rsidRPr="008B5A4D">
              <w:rPr>
                <w:rFonts w:ascii="Bookman Old Style" w:hAnsi="Bookman Old Style" w:cs="Times New Roman"/>
                <w:lang w:val="sv-SE"/>
              </w:rPr>
              <w:t>0</w:t>
            </w:r>
          </w:p>
          <w:p w:rsidR="00F81145" w:rsidRPr="008B5A4D" w:rsidRDefault="00F81145" w:rsidP="00D73380">
            <w:pPr>
              <w:numPr>
                <w:ilvl w:val="0"/>
                <w:numId w:val="202"/>
              </w:numPr>
              <w:spacing w:before="120"/>
              <w:ind w:left="434" w:hanging="540"/>
              <w:jc w:val="both"/>
              <w:rPr>
                <w:rFonts w:ascii="Bookman Old Style" w:hAnsi="Bookman Old Style" w:cs="Times New Roman"/>
              </w:rPr>
            </w:pPr>
            <w:r w:rsidRPr="008B5A4D">
              <w:rPr>
                <w:rFonts w:ascii="Bookman Old Style" w:hAnsi="Bookman Old Style" w:cs="Times New Roman"/>
              </w:rPr>
              <w:t xml:space="preserve">Ketentuan umum peraturan zonasi sistem </w:t>
            </w:r>
            <w:r w:rsidR="00512EA1" w:rsidRPr="008B5A4D">
              <w:rPr>
                <w:rFonts w:ascii="Bookman Old Style" w:hAnsi="Bookman Old Style" w:cs="Times New Roman"/>
              </w:rPr>
              <w:t xml:space="preserve">jaringan </w:t>
            </w:r>
            <w:r w:rsidRPr="008B5A4D">
              <w:rPr>
                <w:rFonts w:ascii="Bookman Old Style" w:hAnsi="Bookman Old Style" w:cs="Times New Roman"/>
              </w:rPr>
              <w:t xml:space="preserve">prasarana lingkungan sebagaimana dimaksud dalam Pasal </w:t>
            </w:r>
            <w:r w:rsidR="00574FD2" w:rsidRPr="008B5A4D">
              <w:rPr>
                <w:rFonts w:ascii="Bookman Old Style" w:hAnsi="Bookman Old Style" w:cs="Times New Roman"/>
              </w:rPr>
              <w:t>6</w:t>
            </w:r>
            <w:r w:rsidR="00222B42" w:rsidRPr="008B5A4D">
              <w:rPr>
                <w:rFonts w:ascii="Bookman Old Style" w:hAnsi="Bookman Old Style" w:cs="Times New Roman"/>
                <w:lang w:val="sv-SE"/>
              </w:rPr>
              <w:t>3</w:t>
            </w:r>
            <w:r w:rsidRPr="008B5A4D">
              <w:rPr>
                <w:rFonts w:ascii="Bookman Old Style" w:hAnsi="Bookman Old Style" w:cs="Times New Roman"/>
              </w:rPr>
              <w:t xml:space="preserve"> ayat (</w:t>
            </w:r>
            <w:r w:rsidR="00574FD2" w:rsidRPr="008B5A4D">
              <w:rPr>
                <w:rFonts w:ascii="Bookman Old Style" w:hAnsi="Bookman Old Style" w:cs="Times New Roman"/>
              </w:rPr>
              <w:t>2</w:t>
            </w:r>
            <w:r w:rsidRPr="008B5A4D">
              <w:rPr>
                <w:rFonts w:ascii="Bookman Old Style" w:hAnsi="Bookman Old Style" w:cs="Times New Roman"/>
              </w:rPr>
              <w:t xml:space="preserve">) huruf g, </w:t>
            </w:r>
            <w:r w:rsidR="00B15C06" w:rsidRPr="008B5A4D">
              <w:rPr>
                <w:rFonts w:ascii="Bookman Old Style" w:hAnsi="Bookman Old Style" w:cs="Times New Roman"/>
                <w:lang w:val="sv-SE"/>
              </w:rPr>
              <w:t>meliputi</w:t>
            </w:r>
            <w:r w:rsidR="00B15C06" w:rsidRPr="008B5A4D">
              <w:rPr>
                <w:rFonts w:ascii="Bookman Old Style" w:hAnsi="Bookman Old Style" w:cs="Times New Roman"/>
              </w:rPr>
              <w:t>:</w:t>
            </w:r>
          </w:p>
          <w:p w:rsidR="00757D7B" w:rsidRPr="008B5A4D" w:rsidRDefault="00757D7B" w:rsidP="00D73380">
            <w:pPr>
              <w:pStyle w:val="ListParagraph"/>
              <w:numPr>
                <w:ilvl w:val="1"/>
                <w:numId w:val="203"/>
              </w:numPr>
              <w:tabs>
                <w:tab w:val="left" w:pos="794"/>
              </w:tabs>
              <w:ind w:left="794"/>
              <w:jc w:val="both"/>
              <w:rPr>
                <w:rFonts w:ascii="Bookman Old Style" w:hAnsi="Bookman Old Style" w:cs="Times New Roman"/>
              </w:rPr>
            </w:pPr>
            <w:r w:rsidRPr="008B5A4D">
              <w:rPr>
                <w:rFonts w:ascii="Bookman Old Style" w:hAnsi="Bookman Old Style" w:cs="Times New Roman"/>
              </w:rPr>
              <w:t xml:space="preserve">ketentuan umum peraturan zonasi sistem penyediaan air minum (SPAM); </w:t>
            </w:r>
          </w:p>
          <w:p w:rsidR="00F81145" w:rsidRPr="008B5A4D" w:rsidRDefault="00F81145" w:rsidP="00D73380">
            <w:pPr>
              <w:pStyle w:val="ListParagraph"/>
              <w:numPr>
                <w:ilvl w:val="1"/>
                <w:numId w:val="203"/>
              </w:numPr>
              <w:tabs>
                <w:tab w:val="left" w:pos="794"/>
              </w:tabs>
              <w:ind w:left="794"/>
              <w:jc w:val="both"/>
              <w:rPr>
                <w:rFonts w:ascii="Bookman Old Style" w:hAnsi="Bookman Old Style" w:cs="Times New Roman"/>
              </w:rPr>
            </w:pPr>
            <w:r w:rsidRPr="008B5A4D">
              <w:rPr>
                <w:rFonts w:ascii="Bookman Old Style" w:hAnsi="Bookman Old Style" w:cs="Times New Roman"/>
              </w:rPr>
              <w:lastRenderedPageBreak/>
              <w:t xml:space="preserve">ketentuan umum peraturan zonasi sistem pengelolaan persampahan; </w:t>
            </w:r>
          </w:p>
          <w:p w:rsidR="00F81145" w:rsidRPr="008B5A4D" w:rsidRDefault="00F81145" w:rsidP="00D73380">
            <w:pPr>
              <w:pStyle w:val="ListParagraph"/>
              <w:numPr>
                <w:ilvl w:val="1"/>
                <w:numId w:val="203"/>
              </w:numPr>
              <w:tabs>
                <w:tab w:val="left" w:pos="794"/>
                <w:tab w:val="num" w:pos="1800"/>
              </w:tabs>
              <w:ind w:left="794"/>
              <w:jc w:val="both"/>
              <w:rPr>
                <w:rFonts w:ascii="Bookman Old Style" w:hAnsi="Bookman Old Style" w:cs="Times New Roman"/>
              </w:rPr>
            </w:pPr>
            <w:r w:rsidRPr="008B5A4D">
              <w:rPr>
                <w:rFonts w:ascii="Bookman Old Style" w:hAnsi="Bookman Old Style" w:cs="Times New Roman"/>
              </w:rPr>
              <w:t xml:space="preserve">ketentuan umum peraturan zonasi sistem pengolahan </w:t>
            </w:r>
            <w:r w:rsidR="00757D7B" w:rsidRPr="008B5A4D">
              <w:rPr>
                <w:rFonts w:ascii="Bookman Old Style" w:hAnsi="Bookman Old Style" w:cs="Times New Roman"/>
                <w:lang w:val="en-US"/>
              </w:rPr>
              <w:t xml:space="preserve">air </w:t>
            </w:r>
            <w:r w:rsidRPr="008B5A4D">
              <w:rPr>
                <w:rFonts w:ascii="Bookman Old Style" w:hAnsi="Bookman Old Style" w:cs="Times New Roman"/>
              </w:rPr>
              <w:t>limbah</w:t>
            </w:r>
            <w:r w:rsidR="00757D7B" w:rsidRPr="008B5A4D">
              <w:rPr>
                <w:rFonts w:ascii="Bookman Old Style" w:hAnsi="Bookman Old Style" w:cs="Times New Roman"/>
                <w:lang w:val="en-US"/>
              </w:rPr>
              <w:t>;</w:t>
            </w:r>
            <w:r w:rsidRPr="008B5A4D">
              <w:rPr>
                <w:rFonts w:ascii="Bookman Old Style" w:hAnsi="Bookman Old Style" w:cs="Times New Roman"/>
              </w:rPr>
              <w:t xml:space="preserve"> </w:t>
            </w:r>
          </w:p>
          <w:p w:rsidR="00757D7B" w:rsidRPr="008B5A4D" w:rsidRDefault="00757D7B" w:rsidP="00D73380">
            <w:pPr>
              <w:pStyle w:val="ListParagraph"/>
              <w:numPr>
                <w:ilvl w:val="1"/>
                <w:numId w:val="203"/>
              </w:numPr>
              <w:tabs>
                <w:tab w:val="left" w:pos="794"/>
                <w:tab w:val="num" w:pos="1800"/>
              </w:tabs>
              <w:ind w:left="794"/>
              <w:jc w:val="both"/>
              <w:rPr>
                <w:rFonts w:ascii="Bookman Old Style" w:hAnsi="Bookman Old Style" w:cs="Times New Roman"/>
              </w:rPr>
            </w:pPr>
            <w:r w:rsidRPr="008B5A4D">
              <w:rPr>
                <w:rFonts w:ascii="Bookman Old Style" w:hAnsi="Bookman Old Style" w:cs="Times New Roman"/>
              </w:rPr>
              <w:t xml:space="preserve">ketentuan umum peraturan zonasi sistem </w:t>
            </w:r>
            <w:r w:rsidRPr="008B5A4D">
              <w:rPr>
                <w:rFonts w:ascii="Bookman Old Style" w:hAnsi="Bookman Old Style" w:cs="Times New Roman"/>
                <w:lang w:val="en-US"/>
              </w:rPr>
              <w:t>penanganan drainase;</w:t>
            </w:r>
            <w:r w:rsidRPr="008B5A4D">
              <w:rPr>
                <w:rFonts w:ascii="Bookman Old Style" w:hAnsi="Bookman Old Style" w:cs="Times New Roman"/>
              </w:rPr>
              <w:t xml:space="preserve"> </w:t>
            </w:r>
            <w:r w:rsidRPr="008B5A4D">
              <w:rPr>
                <w:rFonts w:ascii="Bookman Old Style" w:hAnsi="Bookman Old Style" w:cs="Times New Roman"/>
                <w:lang w:val="en-US"/>
              </w:rPr>
              <w:t>dan</w:t>
            </w:r>
          </w:p>
          <w:p w:rsidR="00757D7B" w:rsidRPr="008B5A4D" w:rsidRDefault="00757D7B" w:rsidP="00D73380">
            <w:pPr>
              <w:pStyle w:val="ListParagraph"/>
              <w:numPr>
                <w:ilvl w:val="1"/>
                <w:numId w:val="203"/>
              </w:numPr>
              <w:tabs>
                <w:tab w:val="left" w:pos="794"/>
                <w:tab w:val="num" w:pos="1800"/>
              </w:tabs>
              <w:ind w:left="794"/>
              <w:jc w:val="both"/>
              <w:rPr>
                <w:rFonts w:ascii="Bookman Old Style" w:hAnsi="Bookman Old Style" w:cs="Times New Roman"/>
              </w:rPr>
            </w:pPr>
            <w:r w:rsidRPr="008B5A4D">
              <w:rPr>
                <w:rFonts w:ascii="Bookman Old Style" w:hAnsi="Bookman Old Style" w:cs="Times New Roman"/>
              </w:rPr>
              <w:t xml:space="preserve">ketentuan umum peraturan zonasi penyediaan jalur dan ruang evakuasi bencana. </w:t>
            </w:r>
          </w:p>
          <w:p w:rsidR="00E57FA6" w:rsidRPr="008B5A4D" w:rsidRDefault="00E57FA6" w:rsidP="00D73380">
            <w:pPr>
              <w:numPr>
                <w:ilvl w:val="0"/>
                <w:numId w:val="202"/>
              </w:numPr>
              <w:spacing w:before="120"/>
              <w:ind w:left="434" w:hanging="540"/>
              <w:jc w:val="both"/>
              <w:rPr>
                <w:rFonts w:ascii="Bookman Old Style" w:hAnsi="Bookman Old Style" w:cs="Times New Roman"/>
              </w:rPr>
            </w:pPr>
            <w:r w:rsidRPr="008B5A4D">
              <w:rPr>
                <w:rFonts w:ascii="Bookman Old Style" w:hAnsi="Bookman Old Style" w:cs="Times New Roman"/>
                <w:lang w:eastAsia="id-ID"/>
              </w:rPr>
              <w:t>Ketentuan</w:t>
            </w:r>
            <w:r w:rsidRPr="008B5A4D">
              <w:rPr>
                <w:rFonts w:ascii="Bookman Old Style" w:hAnsi="Bookman Old Style" w:cs="Times New Roman"/>
              </w:rPr>
              <w:t xml:space="preserve"> umum peraturan zonasi sistem penyediaan air minum (SPAM) </w:t>
            </w:r>
            <w:r w:rsidRPr="008B5A4D">
              <w:rPr>
                <w:rFonts w:ascii="Bookman Old Style" w:hAnsi="Bookman Old Style" w:cs="Times New Roman"/>
                <w:lang w:eastAsia="id-ID"/>
              </w:rPr>
              <w:t xml:space="preserve">sebagaimana dimaksud pada ayat (1) huruf a, </w:t>
            </w:r>
            <w:r w:rsidRPr="008B5A4D">
              <w:rPr>
                <w:rFonts w:ascii="Bookman Old Style" w:hAnsi="Bookman Old Style" w:cs="Times New Roman"/>
              </w:rPr>
              <w:t>meliputi:</w:t>
            </w:r>
          </w:p>
          <w:p w:rsidR="00E57FA6" w:rsidRPr="008B5A4D" w:rsidRDefault="00E57FA6" w:rsidP="00D73380">
            <w:pPr>
              <w:numPr>
                <w:ilvl w:val="0"/>
                <w:numId w:val="299"/>
              </w:numPr>
              <w:tabs>
                <w:tab w:val="clear" w:pos="3060"/>
                <w:tab w:val="num" w:pos="792"/>
              </w:tabs>
              <w:ind w:left="794"/>
              <w:jc w:val="both"/>
              <w:rPr>
                <w:rFonts w:ascii="Bookman Old Style" w:hAnsi="Bookman Old Style" w:cs="Times New Roman"/>
              </w:rPr>
            </w:pPr>
            <w:r w:rsidRPr="008B5A4D">
              <w:rPr>
                <w:rFonts w:ascii="Bookman Old Style" w:hAnsi="Bookman Old Style" w:cs="Times New Roman"/>
              </w:rPr>
              <w:t>pemanfaatan sumber air untuk kebutuhan air minum diutamakan dari air permukaan dan wajib memperhatikan kelestarian lingkungan serta kesucian kawasan;</w:t>
            </w:r>
          </w:p>
          <w:p w:rsidR="00E57FA6" w:rsidRPr="008B5A4D" w:rsidRDefault="00E57FA6" w:rsidP="00D73380">
            <w:pPr>
              <w:numPr>
                <w:ilvl w:val="0"/>
                <w:numId w:val="299"/>
              </w:numPr>
              <w:tabs>
                <w:tab w:val="clear" w:pos="3060"/>
                <w:tab w:val="num" w:pos="792"/>
              </w:tabs>
              <w:ind w:left="794"/>
              <w:jc w:val="both"/>
              <w:rPr>
                <w:rFonts w:ascii="Bookman Old Style" w:hAnsi="Bookman Old Style" w:cs="Times New Roman"/>
              </w:rPr>
            </w:pPr>
            <w:r w:rsidRPr="008B5A4D">
              <w:rPr>
                <w:rFonts w:ascii="Bookman Old Style" w:hAnsi="Bookman Old Style" w:cs="Times New Roman"/>
              </w:rPr>
              <w:t xml:space="preserve">harus tersedia jaringan perpipaan air minum kawasan perkotaan atau kawasan perdesaan sampai dengan sambungan rumah; </w:t>
            </w:r>
          </w:p>
          <w:p w:rsidR="00E57FA6" w:rsidRPr="008B5A4D" w:rsidRDefault="00E57FA6" w:rsidP="00D73380">
            <w:pPr>
              <w:numPr>
                <w:ilvl w:val="0"/>
                <w:numId w:val="299"/>
              </w:numPr>
              <w:tabs>
                <w:tab w:val="clear" w:pos="3060"/>
                <w:tab w:val="num" w:pos="792"/>
              </w:tabs>
              <w:ind w:left="794"/>
              <w:jc w:val="both"/>
              <w:rPr>
                <w:rFonts w:ascii="Bookman Old Style" w:hAnsi="Bookman Old Style" w:cs="Times New Roman"/>
              </w:rPr>
            </w:pPr>
            <w:r w:rsidRPr="008B5A4D">
              <w:rPr>
                <w:rFonts w:ascii="Bookman Old Style" w:hAnsi="Bookman Old Style" w:cs="Times New Roman"/>
              </w:rPr>
              <w:t>lingkungan perumahan harus mendapat air bersih yang cukup dari perusahaan air minum dan atau sumber lain sesuai dengan ketentuan yang berlaku;</w:t>
            </w:r>
          </w:p>
          <w:p w:rsidR="00E57FA6" w:rsidRPr="008B5A4D" w:rsidRDefault="00E57FA6" w:rsidP="00D73380">
            <w:pPr>
              <w:numPr>
                <w:ilvl w:val="0"/>
                <w:numId w:val="299"/>
              </w:numPr>
              <w:tabs>
                <w:tab w:val="clear" w:pos="3060"/>
                <w:tab w:val="num" w:pos="792"/>
              </w:tabs>
              <w:ind w:left="794"/>
              <w:jc w:val="both"/>
              <w:rPr>
                <w:rFonts w:ascii="Bookman Old Style" w:hAnsi="Bookman Old Style" w:cs="Times New Roman"/>
              </w:rPr>
            </w:pPr>
            <w:r w:rsidRPr="008B5A4D">
              <w:rPr>
                <w:rFonts w:ascii="Bookman Old Style" w:hAnsi="Bookman Old Style" w:cs="Times New Roman"/>
              </w:rPr>
              <w:t>kapasitas untuk melayani kebutuhan perumahan sekurang-kurangnya 100 (seratus)  liter/orang/hari di kawasan poerkotaan dan sekurang-kurangnya 60  (enam puluh) liter/orang/hari;</w:t>
            </w:r>
          </w:p>
          <w:p w:rsidR="00E57FA6" w:rsidRPr="008B5A4D" w:rsidRDefault="00E57FA6" w:rsidP="00D73380">
            <w:pPr>
              <w:numPr>
                <w:ilvl w:val="0"/>
                <w:numId w:val="299"/>
              </w:numPr>
              <w:tabs>
                <w:tab w:val="clear" w:pos="3060"/>
                <w:tab w:val="num" w:pos="792"/>
              </w:tabs>
              <w:ind w:left="794"/>
              <w:jc w:val="both"/>
              <w:rPr>
                <w:rFonts w:ascii="Bookman Old Style" w:hAnsi="Bookman Old Style" w:cs="Times New Roman"/>
              </w:rPr>
            </w:pPr>
            <w:r w:rsidRPr="008B5A4D">
              <w:rPr>
                <w:rFonts w:ascii="Bookman Old Style" w:hAnsi="Bookman Old Style" w:cs="Times New Roman"/>
              </w:rPr>
              <w:t>diutamakan menggunakan sistem perpipaan terlindungi sesuai standar teknis yang ditetapkan; dan</w:t>
            </w:r>
          </w:p>
          <w:p w:rsidR="00E57FA6" w:rsidRPr="008B5A4D" w:rsidRDefault="00E57FA6" w:rsidP="00D73380">
            <w:pPr>
              <w:numPr>
                <w:ilvl w:val="0"/>
                <w:numId w:val="299"/>
              </w:numPr>
              <w:tabs>
                <w:tab w:val="clear" w:pos="3060"/>
                <w:tab w:val="num" w:pos="792"/>
              </w:tabs>
              <w:ind w:left="794"/>
              <w:jc w:val="both"/>
              <w:rPr>
                <w:rFonts w:ascii="Bookman Old Style" w:hAnsi="Bookman Old Style" w:cs="Times New Roman"/>
              </w:rPr>
            </w:pPr>
            <w:r w:rsidRPr="008B5A4D">
              <w:rPr>
                <w:rFonts w:ascii="Bookman Old Style" w:hAnsi="Bookman Old Style" w:cs="Times New Roman"/>
              </w:rPr>
              <w:t xml:space="preserve">tersedia  kran umum dan kran kebakaran sesuai ketentuan yang berlaku. </w:t>
            </w:r>
          </w:p>
          <w:p w:rsidR="00F81145" w:rsidRPr="008B5A4D" w:rsidRDefault="00F81145" w:rsidP="00D73380">
            <w:pPr>
              <w:numPr>
                <w:ilvl w:val="0"/>
                <w:numId w:val="202"/>
              </w:numPr>
              <w:spacing w:before="120"/>
              <w:ind w:left="434" w:hanging="540"/>
              <w:jc w:val="both"/>
              <w:rPr>
                <w:rFonts w:ascii="Bookman Old Style" w:hAnsi="Bookman Old Style" w:cs="Times New Roman"/>
              </w:rPr>
            </w:pPr>
            <w:r w:rsidRPr="008B5A4D">
              <w:rPr>
                <w:rFonts w:ascii="Bookman Old Style" w:hAnsi="Bookman Old Style" w:cs="Times New Roman"/>
                <w:lang w:eastAsia="id-ID"/>
              </w:rPr>
              <w:t>Ketentuan</w:t>
            </w:r>
            <w:r w:rsidRPr="008B5A4D">
              <w:rPr>
                <w:rFonts w:ascii="Bookman Old Style" w:hAnsi="Bookman Old Style" w:cs="Times New Roman"/>
              </w:rPr>
              <w:t xml:space="preserve"> umum peraturan zonasi sistem pengelolaan persampahan sebagaimana dimaksud pada ayat (1) huruf </w:t>
            </w:r>
            <w:r w:rsidR="00E57FA6" w:rsidRPr="008B5A4D">
              <w:rPr>
                <w:rFonts w:ascii="Bookman Old Style" w:hAnsi="Bookman Old Style" w:cs="Times New Roman"/>
              </w:rPr>
              <w:t>b</w:t>
            </w:r>
            <w:r w:rsidRPr="008B5A4D">
              <w:rPr>
                <w:rFonts w:ascii="Bookman Old Style" w:hAnsi="Bookman Old Style" w:cs="Times New Roman"/>
              </w:rPr>
              <w:t xml:space="preserve">, </w:t>
            </w:r>
            <w:r w:rsidR="00B15C06" w:rsidRPr="008B5A4D">
              <w:rPr>
                <w:rFonts w:ascii="Bookman Old Style" w:hAnsi="Bookman Old Style" w:cs="Times New Roman"/>
              </w:rPr>
              <w:t>meliputi:</w:t>
            </w:r>
          </w:p>
          <w:p w:rsidR="00F81145" w:rsidRPr="008B5A4D" w:rsidRDefault="00F81145" w:rsidP="00D73380">
            <w:pPr>
              <w:pStyle w:val="ListParagraph"/>
              <w:numPr>
                <w:ilvl w:val="0"/>
                <w:numId w:val="204"/>
              </w:numPr>
              <w:tabs>
                <w:tab w:val="left" w:pos="794"/>
              </w:tabs>
              <w:autoSpaceDE w:val="0"/>
              <w:autoSpaceDN w:val="0"/>
              <w:adjustRightInd w:val="0"/>
              <w:spacing w:before="120"/>
              <w:ind w:left="794"/>
              <w:jc w:val="both"/>
              <w:rPr>
                <w:rFonts w:ascii="Bookman Old Style" w:hAnsi="Bookman Old Style" w:cs="Times New Roman"/>
              </w:rPr>
            </w:pPr>
            <w:r w:rsidRPr="008B5A4D">
              <w:rPr>
                <w:rFonts w:ascii="Bookman Old Style" w:hAnsi="Bookman Old Style" w:cs="Times New Roman"/>
              </w:rPr>
              <w:t xml:space="preserve">ketentuan umum peraturan zonasi sarana dan prasarana sampah lingkungan dan kawasan, </w:t>
            </w:r>
            <w:r w:rsidR="00B15C06" w:rsidRPr="008B5A4D">
              <w:rPr>
                <w:rFonts w:ascii="Bookman Old Style" w:hAnsi="Bookman Old Style" w:cs="Times New Roman"/>
              </w:rPr>
              <w:t>meliputi:</w:t>
            </w:r>
          </w:p>
          <w:p w:rsidR="00F81145" w:rsidRPr="008B5A4D" w:rsidRDefault="00F81145" w:rsidP="00D73380">
            <w:pPr>
              <w:pStyle w:val="ListParagraph"/>
              <w:numPr>
                <w:ilvl w:val="0"/>
                <w:numId w:val="205"/>
              </w:numPr>
              <w:tabs>
                <w:tab w:val="clear" w:pos="2340"/>
              </w:tabs>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tersedia fasilitas pemilahan untuk meningkatkan peran serta masyarakat dalam penanganan sampah serta peningkatan efektivitas program 3R (</w:t>
            </w:r>
            <w:r w:rsidRPr="008B5A4D">
              <w:rPr>
                <w:rFonts w:ascii="Bookman Old Style" w:hAnsi="Bookman Old Style" w:cs="Times New Roman"/>
                <w:i/>
              </w:rPr>
              <w:t>reuse, reduce, recycle</w:t>
            </w:r>
            <w:r w:rsidRPr="008B5A4D">
              <w:rPr>
                <w:rFonts w:ascii="Bookman Old Style" w:hAnsi="Bookman Old Style" w:cs="Times New Roman"/>
              </w:rPr>
              <w:t>);</w:t>
            </w:r>
          </w:p>
          <w:p w:rsidR="00F81145" w:rsidRPr="008B5A4D" w:rsidRDefault="00F81145" w:rsidP="00D73380">
            <w:pPr>
              <w:pStyle w:val="ListParagraph"/>
              <w:numPr>
                <w:ilvl w:val="0"/>
                <w:numId w:val="205"/>
              </w:numPr>
              <w:tabs>
                <w:tab w:val="clear" w:pos="2340"/>
              </w:tabs>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mudah dijangkau angkutan sampah;</w:t>
            </w:r>
          </w:p>
          <w:p w:rsidR="00F81145" w:rsidRPr="008B5A4D" w:rsidRDefault="00F81145" w:rsidP="00D73380">
            <w:pPr>
              <w:pStyle w:val="ListParagraph"/>
              <w:numPr>
                <w:ilvl w:val="0"/>
                <w:numId w:val="205"/>
              </w:numPr>
              <w:tabs>
                <w:tab w:val="clear" w:pos="2340"/>
              </w:tabs>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aspek estetika dan arsitektur lingkungan/kawasan;</w:t>
            </w:r>
            <w:r w:rsidR="007C6242" w:rsidRPr="008B5A4D">
              <w:rPr>
                <w:rFonts w:ascii="Bookman Old Style" w:hAnsi="Bookman Old Style" w:cs="Times New Roman"/>
                <w:lang w:val="sv-SE"/>
              </w:rPr>
              <w:t xml:space="preserve"> dan</w:t>
            </w:r>
          </w:p>
          <w:p w:rsidR="00F81145" w:rsidRPr="008B5A4D" w:rsidRDefault="00F81145" w:rsidP="00D73380">
            <w:pPr>
              <w:pStyle w:val="ListParagraph"/>
              <w:numPr>
                <w:ilvl w:val="0"/>
                <w:numId w:val="205"/>
              </w:numPr>
              <w:tabs>
                <w:tab w:val="clear" w:pos="2340"/>
              </w:tabs>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mencegah perembesan air lindi, mengendalikan dampak bau dan memperhitungkan dampak kesehatan terhadap lingkungan sekitar.</w:t>
            </w:r>
          </w:p>
          <w:p w:rsidR="00F81145" w:rsidRPr="008B5A4D" w:rsidRDefault="00F81145" w:rsidP="00D73380">
            <w:pPr>
              <w:pStyle w:val="ListParagraph"/>
              <w:numPr>
                <w:ilvl w:val="0"/>
                <w:numId w:val="204"/>
              </w:numPr>
              <w:tabs>
                <w:tab w:val="left" w:pos="794"/>
              </w:tabs>
              <w:autoSpaceDE w:val="0"/>
              <w:autoSpaceDN w:val="0"/>
              <w:adjustRightInd w:val="0"/>
              <w:spacing w:before="120"/>
              <w:ind w:left="794"/>
              <w:jc w:val="both"/>
              <w:rPr>
                <w:rFonts w:ascii="Bookman Old Style" w:hAnsi="Bookman Old Style" w:cs="Times New Roman"/>
              </w:rPr>
            </w:pPr>
            <w:r w:rsidRPr="008B5A4D">
              <w:rPr>
                <w:rFonts w:ascii="Bookman Old Style" w:hAnsi="Bookman Old Style" w:cs="Times New Roman"/>
              </w:rPr>
              <w:t xml:space="preserve">ketentuan umum peraturan zonasi sarana dan prasarana TPS, </w:t>
            </w:r>
            <w:r w:rsidR="00B15C06" w:rsidRPr="008B5A4D">
              <w:rPr>
                <w:rFonts w:ascii="Bookman Old Style" w:hAnsi="Bookman Old Style" w:cs="Times New Roman"/>
                <w:lang w:val="en-US"/>
              </w:rPr>
              <w:t>meliputi</w:t>
            </w:r>
            <w:r w:rsidR="00B15C06" w:rsidRPr="008B5A4D">
              <w:rPr>
                <w:rFonts w:ascii="Bookman Old Style" w:hAnsi="Bookman Old Style" w:cs="Times New Roman"/>
              </w:rPr>
              <w:t>:</w:t>
            </w:r>
          </w:p>
          <w:p w:rsidR="00F81145" w:rsidRPr="008B5A4D" w:rsidRDefault="00F81145" w:rsidP="00D73380">
            <w:pPr>
              <w:pStyle w:val="ListParagraph"/>
              <w:numPr>
                <w:ilvl w:val="0"/>
                <w:numId w:val="206"/>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melibatkan peran masyarakat terutama dalam pemilihan lokasi dan penyediaan lahan di dekat/sekitar masyarakat yang dilayani;</w:t>
            </w:r>
          </w:p>
          <w:p w:rsidR="00F81145" w:rsidRPr="008B5A4D" w:rsidRDefault="00F81145" w:rsidP="00D73380">
            <w:pPr>
              <w:pStyle w:val="ListParagraph"/>
              <w:numPr>
                <w:ilvl w:val="0"/>
                <w:numId w:val="206"/>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tidak berada pada lahan RTH atau sempadan badan air;</w:t>
            </w:r>
          </w:p>
          <w:p w:rsidR="00F81145" w:rsidRPr="008B5A4D" w:rsidRDefault="00F81145" w:rsidP="00D73380">
            <w:pPr>
              <w:pStyle w:val="ListParagraph"/>
              <w:numPr>
                <w:ilvl w:val="0"/>
                <w:numId w:val="206"/>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aspek lingkungan dan estetika;</w:t>
            </w:r>
          </w:p>
          <w:p w:rsidR="00F81145" w:rsidRPr="008B5A4D" w:rsidRDefault="00F81145" w:rsidP="00D73380">
            <w:pPr>
              <w:pStyle w:val="ListParagraph"/>
              <w:numPr>
                <w:ilvl w:val="0"/>
                <w:numId w:val="206"/>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memperhitungkan volume sampah dan jangkauan pelayanan;</w:t>
            </w:r>
          </w:p>
          <w:p w:rsidR="00F81145" w:rsidRPr="008B5A4D" w:rsidRDefault="00F81145" w:rsidP="00D73380">
            <w:pPr>
              <w:pStyle w:val="ListParagraph"/>
              <w:numPr>
                <w:ilvl w:val="0"/>
                <w:numId w:val="206"/>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lastRenderedPageBreak/>
              <w:t>mudah dijangkau kendaraan angkutan sampah dan berada pada lokasi yang aman terhadap kegiatan lain</w:t>
            </w:r>
            <w:r w:rsidR="007C6242" w:rsidRPr="008B5A4D">
              <w:rPr>
                <w:rFonts w:ascii="Bookman Old Style" w:hAnsi="Bookman Old Style" w:cs="Times New Roman"/>
              </w:rPr>
              <w:t>; dan</w:t>
            </w:r>
            <w:r w:rsidRPr="008B5A4D">
              <w:rPr>
                <w:rFonts w:ascii="Bookman Old Style" w:hAnsi="Bookman Old Style" w:cs="Times New Roman"/>
              </w:rPr>
              <w:t xml:space="preserve"> </w:t>
            </w:r>
          </w:p>
          <w:p w:rsidR="00F81145" w:rsidRPr="008B5A4D" w:rsidRDefault="00F81145" w:rsidP="00D73380">
            <w:pPr>
              <w:pStyle w:val="ListParagraph"/>
              <w:numPr>
                <w:ilvl w:val="0"/>
                <w:numId w:val="206"/>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mencegah perembesan air lindi, mengendalikan dampak bau dan memperhitungkan dampak kesehatan terhadap lingkungan sekitar.</w:t>
            </w:r>
          </w:p>
          <w:p w:rsidR="00F81145" w:rsidRPr="008B5A4D" w:rsidRDefault="00F81145" w:rsidP="00D73380">
            <w:pPr>
              <w:pStyle w:val="ListParagraph"/>
              <w:numPr>
                <w:ilvl w:val="0"/>
                <w:numId w:val="204"/>
              </w:numPr>
              <w:tabs>
                <w:tab w:val="left" w:pos="794"/>
              </w:tabs>
              <w:autoSpaceDE w:val="0"/>
              <w:autoSpaceDN w:val="0"/>
              <w:adjustRightInd w:val="0"/>
              <w:spacing w:before="120"/>
              <w:ind w:left="794"/>
              <w:jc w:val="both"/>
              <w:rPr>
                <w:rFonts w:ascii="Bookman Old Style" w:hAnsi="Bookman Old Style" w:cs="Times New Roman"/>
              </w:rPr>
            </w:pPr>
            <w:r w:rsidRPr="008B5A4D">
              <w:rPr>
                <w:rFonts w:ascii="Bookman Old Style" w:hAnsi="Bookman Old Style" w:cs="Times New Roman"/>
              </w:rPr>
              <w:t xml:space="preserve">ketentuan umum peraturan zonasi sarana dan prasarana TPS terpadu (TPST), </w:t>
            </w:r>
            <w:r w:rsidR="00B15C06" w:rsidRPr="008B5A4D">
              <w:rPr>
                <w:rFonts w:ascii="Bookman Old Style" w:hAnsi="Bookman Old Style" w:cs="Times New Roman"/>
                <w:lang w:val="en-US"/>
              </w:rPr>
              <w:t>meliputi</w:t>
            </w:r>
            <w:r w:rsidR="00B15C06" w:rsidRPr="008B5A4D">
              <w:rPr>
                <w:rFonts w:ascii="Bookman Old Style" w:hAnsi="Bookman Old Style" w:cs="Times New Roman"/>
              </w:rPr>
              <w:t>:</w:t>
            </w:r>
          </w:p>
          <w:p w:rsidR="00F81145" w:rsidRPr="008B5A4D" w:rsidRDefault="00F81145" w:rsidP="00D73380">
            <w:pPr>
              <w:pStyle w:val="ListParagraph"/>
              <w:numPr>
                <w:ilvl w:val="0"/>
                <w:numId w:val="207"/>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aspek sosial ekonomi masyarakat sekitar;</w:t>
            </w:r>
          </w:p>
          <w:p w:rsidR="00F81145" w:rsidRPr="008B5A4D" w:rsidRDefault="00F81145" w:rsidP="00D73380">
            <w:pPr>
              <w:pStyle w:val="ListParagraph"/>
              <w:numPr>
                <w:ilvl w:val="0"/>
                <w:numId w:val="207"/>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memaksimalkan kegiatan pengolahan dan/atau 3R (</w:t>
            </w:r>
            <w:r w:rsidRPr="008B5A4D">
              <w:rPr>
                <w:rFonts w:ascii="Bookman Old Style" w:hAnsi="Bookman Old Style" w:cs="Times New Roman"/>
                <w:i/>
              </w:rPr>
              <w:t>reduce, reuse, recycle</w:t>
            </w:r>
            <w:r w:rsidRPr="008B5A4D">
              <w:rPr>
                <w:rFonts w:ascii="Bookman Old Style" w:hAnsi="Bookman Old Style" w:cs="Times New Roman"/>
              </w:rPr>
              <w:t>) sampah;</w:t>
            </w:r>
          </w:p>
          <w:p w:rsidR="00F81145" w:rsidRPr="008B5A4D" w:rsidRDefault="00F81145" w:rsidP="00D73380">
            <w:pPr>
              <w:pStyle w:val="ListParagraph"/>
              <w:numPr>
                <w:ilvl w:val="0"/>
                <w:numId w:val="207"/>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aspek kelayakan pembiayaan dan kewajiban pemerintah Kabupaten;</w:t>
            </w:r>
          </w:p>
          <w:p w:rsidR="00F81145" w:rsidRPr="008B5A4D" w:rsidRDefault="00F81145" w:rsidP="00D73380">
            <w:pPr>
              <w:pStyle w:val="ListParagraph"/>
              <w:numPr>
                <w:ilvl w:val="0"/>
                <w:numId w:val="207"/>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jarak pencapaian dan ketersediaan fasilitas yang ada; dan</w:t>
            </w:r>
          </w:p>
          <w:p w:rsidR="00F81145" w:rsidRPr="008B5A4D" w:rsidRDefault="00F81145" w:rsidP="00D73380">
            <w:pPr>
              <w:pStyle w:val="ListParagraph"/>
              <w:numPr>
                <w:ilvl w:val="0"/>
                <w:numId w:val="207"/>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kecukupan ketersediaan lahan termasuk untuk zona penyangga</w:t>
            </w:r>
            <w:r w:rsidR="00B15C06" w:rsidRPr="008B5A4D">
              <w:rPr>
                <w:rFonts w:ascii="Bookman Old Style" w:hAnsi="Bookman Old Style" w:cs="Times New Roman"/>
              </w:rPr>
              <w:t>.</w:t>
            </w:r>
          </w:p>
          <w:p w:rsidR="00F81145" w:rsidRPr="008B5A4D" w:rsidRDefault="00F81145" w:rsidP="00D73380">
            <w:pPr>
              <w:pStyle w:val="ListParagraph"/>
              <w:numPr>
                <w:ilvl w:val="0"/>
                <w:numId w:val="204"/>
              </w:numPr>
              <w:tabs>
                <w:tab w:val="left" w:pos="794"/>
              </w:tabs>
              <w:autoSpaceDE w:val="0"/>
              <w:autoSpaceDN w:val="0"/>
              <w:adjustRightInd w:val="0"/>
              <w:spacing w:before="120"/>
              <w:ind w:left="794"/>
              <w:jc w:val="both"/>
              <w:rPr>
                <w:rFonts w:ascii="Bookman Old Style" w:hAnsi="Bookman Old Style" w:cs="Times New Roman"/>
              </w:rPr>
            </w:pPr>
            <w:r w:rsidRPr="008B5A4D">
              <w:rPr>
                <w:rFonts w:ascii="Bookman Old Style" w:hAnsi="Bookman Old Style" w:cs="Times New Roman"/>
              </w:rPr>
              <w:t xml:space="preserve">ketentuan umum peraturan zonasi sarana dan prasarana TPA, </w:t>
            </w:r>
            <w:r w:rsidR="00B15C06" w:rsidRPr="008B5A4D">
              <w:rPr>
                <w:rFonts w:ascii="Bookman Old Style" w:hAnsi="Bookman Old Style" w:cs="Times New Roman"/>
                <w:lang w:val="en-US"/>
              </w:rPr>
              <w:t>meliputi</w:t>
            </w:r>
            <w:r w:rsidR="00B15C06" w:rsidRPr="008B5A4D">
              <w:rPr>
                <w:rFonts w:ascii="Bookman Old Style" w:hAnsi="Bookman Old Style" w:cs="Times New Roman"/>
              </w:rPr>
              <w:t>:</w:t>
            </w:r>
          </w:p>
          <w:p w:rsidR="00F81145" w:rsidRPr="008B5A4D" w:rsidRDefault="00F81145" w:rsidP="00D73380">
            <w:pPr>
              <w:pStyle w:val="ListParagraph"/>
              <w:numPr>
                <w:ilvl w:val="0"/>
                <w:numId w:val="208"/>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dilengkapi dengan fasilitas pengolah limbah dengan teknologi tinggi, ramah lingkungan dan hemat lahan;</w:t>
            </w:r>
          </w:p>
          <w:p w:rsidR="00F81145" w:rsidRPr="008B5A4D" w:rsidRDefault="00F81145" w:rsidP="00D73380">
            <w:pPr>
              <w:pStyle w:val="ListParagraph"/>
              <w:numPr>
                <w:ilvl w:val="0"/>
                <w:numId w:val="208"/>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melibatkan peran swasta dalam penyediaan dan/atau pengoperasian;</w:t>
            </w:r>
          </w:p>
          <w:p w:rsidR="00F81145" w:rsidRPr="008B5A4D" w:rsidRDefault="00F81145" w:rsidP="00D73380">
            <w:pPr>
              <w:pStyle w:val="ListParagraph"/>
              <w:numPr>
                <w:ilvl w:val="0"/>
                <w:numId w:val="208"/>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aspek geologi tata lingkungan lokasi dan sekitarnya;</w:t>
            </w:r>
          </w:p>
          <w:p w:rsidR="00F81145" w:rsidRPr="008B5A4D" w:rsidRDefault="00F81145" w:rsidP="00D73380">
            <w:pPr>
              <w:pStyle w:val="ListParagraph"/>
              <w:numPr>
                <w:ilvl w:val="0"/>
                <w:numId w:val="208"/>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aspek sosial ekonomi masyarakat sekitar;</w:t>
            </w:r>
          </w:p>
          <w:p w:rsidR="00F81145" w:rsidRPr="008B5A4D" w:rsidRDefault="00F81145" w:rsidP="00D73380">
            <w:pPr>
              <w:pStyle w:val="ListParagraph"/>
              <w:numPr>
                <w:ilvl w:val="0"/>
                <w:numId w:val="208"/>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jarak pencapaian dan kete</w:t>
            </w:r>
            <w:r w:rsidR="007C6242" w:rsidRPr="008B5A4D">
              <w:rPr>
                <w:rFonts w:ascii="Bookman Old Style" w:hAnsi="Bookman Old Style" w:cs="Times New Roman"/>
              </w:rPr>
              <w:t xml:space="preserve">rsediaan fasilitas yang ada; </w:t>
            </w:r>
          </w:p>
          <w:p w:rsidR="00F81145" w:rsidRPr="008B5A4D" w:rsidRDefault="00F81145" w:rsidP="00D73380">
            <w:pPr>
              <w:pStyle w:val="ListParagraph"/>
              <w:numPr>
                <w:ilvl w:val="0"/>
                <w:numId w:val="208"/>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rPr>
              <w:t>memperhatikan kecukupan ketersediaan lahan termasuk untuk zona penyangganya</w:t>
            </w:r>
            <w:r w:rsidR="007C6242" w:rsidRPr="008B5A4D">
              <w:rPr>
                <w:rFonts w:ascii="Bookman Old Style" w:hAnsi="Bookman Old Style" w:cs="Times New Roman"/>
              </w:rPr>
              <w:t>; dan</w:t>
            </w:r>
          </w:p>
          <w:p w:rsidR="00F81145" w:rsidRPr="008B5A4D" w:rsidRDefault="00F81145" w:rsidP="00D73380">
            <w:pPr>
              <w:pStyle w:val="ListParagraph"/>
              <w:numPr>
                <w:ilvl w:val="0"/>
                <w:numId w:val="208"/>
              </w:numPr>
              <w:autoSpaceDE w:val="0"/>
              <w:autoSpaceDN w:val="0"/>
              <w:adjustRightInd w:val="0"/>
              <w:ind w:left="1244" w:hanging="450"/>
              <w:jc w:val="both"/>
              <w:rPr>
                <w:rFonts w:ascii="Bookman Old Style" w:hAnsi="Bookman Old Style" w:cs="Times New Roman"/>
              </w:rPr>
            </w:pPr>
            <w:r w:rsidRPr="008B5A4D">
              <w:rPr>
                <w:rFonts w:ascii="Bookman Old Style" w:hAnsi="Bookman Old Style" w:cs="Times New Roman"/>
                <w:lang w:val="en-US"/>
              </w:rPr>
              <w:t xml:space="preserve">pengolahan dengan </w:t>
            </w:r>
            <w:r w:rsidRPr="008B5A4D">
              <w:rPr>
                <w:rFonts w:ascii="Bookman Old Style" w:hAnsi="Bookman Old Style" w:cs="Times New Roman"/>
                <w:i/>
                <w:lang w:val="en-US"/>
              </w:rPr>
              <w:t>sanitary landfill</w:t>
            </w:r>
            <w:r w:rsidRPr="008B5A4D">
              <w:rPr>
                <w:rFonts w:ascii="Bookman Old Style" w:hAnsi="Bookman Old Style" w:cs="Times New Roman"/>
                <w:lang w:val="en-US"/>
              </w:rPr>
              <w:t xml:space="preserve"> atau </w:t>
            </w:r>
            <w:r w:rsidRPr="008B5A4D">
              <w:rPr>
                <w:rFonts w:ascii="Bookman Old Style" w:hAnsi="Bookman Old Style" w:cs="Times New Roman"/>
                <w:i/>
                <w:lang w:val="en-US"/>
              </w:rPr>
              <w:t>controlled landfill</w:t>
            </w:r>
            <w:r w:rsidR="007C6242" w:rsidRPr="008B5A4D">
              <w:rPr>
                <w:rFonts w:ascii="Bookman Old Style" w:hAnsi="Bookman Old Style" w:cs="Times New Roman"/>
                <w:i/>
                <w:lang w:val="en-US"/>
              </w:rPr>
              <w:t>.</w:t>
            </w:r>
            <w:r w:rsidRPr="008B5A4D">
              <w:rPr>
                <w:rFonts w:ascii="Bookman Old Style" w:hAnsi="Bookman Old Style" w:cs="Times New Roman"/>
                <w:lang w:val="en-US"/>
              </w:rPr>
              <w:t xml:space="preserve"> </w:t>
            </w:r>
          </w:p>
          <w:p w:rsidR="00F81145" w:rsidRPr="008B5A4D" w:rsidRDefault="00F81145" w:rsidP="00D73380">
            <w:pPr>
              <w:numPr>
                <w:ilvl w:val="0"/>
                <w:numId w:val="202"/>
              </w:numPr>
              <w:spacing w:before="120"/>
              <w:ind w:left="434" w:hanging="540"/>
              <w:jc w:val="both"/>
              <w:rPr>
                <w:rFonts w:ascii="Bookman Old Style" w:hAnsi="Bookman Old Style" w:cs="Times New Roman"/>
              </w:rPr>
            </w:pPr>
            <w:r w:rsidRPr="008B5A4D">
              <w:rPr>
                <w:rFonts w:ascii="Bookman Old Style" w:hAnsi="Bookman Old Style" w:cs="Times New Roman"/>
              </w:rPr>
              <w:t>Kete</w:t>
            </w:r>
            <w:r w:rsidRPr="008B5A4D">
              <w:rPr>
                <w:rFonts w:ascii="Bookman Old Style" w:hAnsi="Bookman Old Style" w:cs="Times New Roman"/>
                <w:lang w:eastAsia="id-ID"/>
              </w:rPr>
              <w:t xml:space="preserve">ntuan umum peraturan zonasi sistem pengolahan </w:t>
            </w:r>
            <w:r w:rsidR="00E57FA6" w:rsidRPr="008B5A4D">
              <w:rPr>
                <w:rFonts w:ascii="Bookman Old Style" w:hAnsi="Bookman Old Style" w:cs="Times New Roman"/>
                <w:lang w:eastAsia="id-ID"/>
              </w:rPr>
              <w:t>air</w:t>
            </w:r>
            <w:r w:rsidR="00E57FA6" w:rsidRPr="008B5A4D">
              <w:rPr>
                <w:rFonts w:ascii="Bookman Old Style" w:hAnsi="Bookman Old Style" w:cs="Times New Roman"/>
              </w:rPr>
              <w:t xml:space="preserve"> </w:t>
            </w:r>
            <w:r w:rsidRPr="008B5A4D">
              <w:rPr>
                <w:rFonts w:ascii="Bookman Old Style" w:hAnsi="Bookman Old Style" w:cs="Times New Roman"/>
              </w:rPr>
              <w:t xml:space="preserve">limbah sebagaimana dimaksud pada ayat (1) huruf </w:t>
            </w:r>
            <w:r w:rsidR="00E57FA6" w:rsidRPr="008B5A4D">
              <w:rPr>
                <w:rFonts w:ascii="Bookman Old Style" w:hAnsi="Bookman Old Style" w:cs="Times New Roman"/>
              </w:rPr>
              <w:t>c</w:t>
            </w:r>
            <w:r w:rsidRPr="008B5A4D">
              <w:rPr>
                <w:rFonts w:ascii="Bookman Old Style" w:hAnsi="Bookman Old Style" w:cs="Times New Roman"/>
              </w:rPr>
              <w:t xml:space="preserve">, </w:t>
            </w:r>
            <w:r w:rsidR="00B15C06" w:rsidRPr="008B5A4D">
              <w:rPr>
                <w:rFonts w:ascii="Bookman Old Style" w:hAnsi="Bookman Old Style" w:cs="Times New Roman"/>
              </w:rPr>
              <w:t>meliputi:</w:t>
            </w:r>
          </w:p>
          <w:p w:rsidR="00F81145" w:rsidRPr="008B5A4D" w:rsidRDefault="00F81145" w:rsidP="00D73380">
            <w:pPr>
              <w:numPr>
                <w:ilvl w:val="0"/>
                <w:numId w:val="201"/>
              </w:numPr>
              <w:tabs>
                <w:tab w:val="clear" w:pos="1980"/>
                <w:tab w:val="num" w:pos="794"/>
              </w:tabs>
              <w:ind w:left="792"/>
              <w:jc w:val="both"/>
              <w:rPr>
                <w:rFonts w:ascii="Bookman Old Style" w:hAnsi="Bookman Old Style" w:cs="Times New Roman"/>
              </w:rPr>
            </w:pPr>
            <w:r w:rsidRPr="008B5A4D">
              <w:rPr>
                <w:rFonts w:ascii="Bookman Old Style" w:hAnsi="Bookman Old Style" w:cs="Times New Roman"/>
              </w:rPr>
              <w:t>setiap kegiatan usaha yang memproduksi air limbah diwajibkan untuk menyediakan instalasi pengolahan limbah individu dan/atau komunal;</w:t>
            </w:r>
          </w:p>
          <w:p w:rsidR="00E30083" w:rsidRPr="008B5A4D" w:rsidRDefault="00E30083" w:rsidP="00D73380">
            <w:pPr>
              <w:numPr>
                <w:ilvl w:val="0"/>
                <w:numId w:val="201"/>
              </w:numPr>
              <w:tabs>
                <w:tab w:val="clear" w:pos="1980"/>
                <w:tab w:val="num" w:pos="794"/>
              </w:tabs>
              <w:ind w:left="792"/>
              <w:jc w:val="both"/>
              <w:rPr>
                <w:rFonts w:ascii="Bookman Old Style" w:hAnsi="Bookman Old Style" w:cs="Times New Roman"/>
              </w:rPr>
            </w:pPr>
            <w:r w:rsidRPr="008B5A4D">
              <w:rPr>
                <w:rFonts w:ascii="Bookman Old Style" w:hAnsi="Bookman Old Style" w:cs="Times New Roman"/>
              </w:rPr>
              <w:t>pemisahan antara jaringan drainase dan jaringan</w:t>
            </w:r>
            <w:r w:rsidRPr="008B5A4D">
              <w:rPr>
                <w:rFonts w:ascii="Bookman Old Style" w:hAnsi="Bookman Old Style" w:cs="Times New Roman"/>
                <w:lang w:val="sv-SE"/>
              </w:rPr>
              <w:t xml:space="preserve"> </w:t>
            </w:r>
            <w:r w:rsidRPr="008B5A4D">
              <w:rPr>
                <w:rFonts w:ascii="Bookman Old Style" w:hAnsi="Bookman Old Style" w:cs="Times New Roman"/>
              </w:rPr>
              <w:t>pengumpul air limbah pada kawasan perkotaan;</w:t>
            </w:r>
          </w:p>
          <w:p w:rsidR="00E30083" w:rsidRPr="008B5A4D" w:rsidRDefault="00E30083" w:rsidP="00D73380">
            <w:pPr>
              <w:numPr>
                <w:ilvl w:val="0"/>
                <w:numId w:val="201"/>
              </w:numPr>
              <w:tabs>
                <w:tab w:val="clear" w:pos="1980"/>
                <w:tab w:val="num" w:pos="794"/>
              </w:tabs>
              <w:ind w:left="792"/>
              <w:jc w:val="both"/>
              <w:rPr>
                <w:rFonts w:ascii="Bookman Old Style" w:hAnsi="Bookman Old Style" w:cs="Times New Roman"/>
              </w:rPr>
            </w:pPr>
            <w:r w:rsidRPr="008B5A4D">
              <w:rPr>
                <w:rFonts w:ascii="Bookman Old Style" w:hAnsi="Bookman Old Style" w:cs="Times New Roman"/>
              </w:rPr>
              <w:t>pembuangan air limbah melalui jaringan pengumpul air limbah pada kawasan perkotaan dan kawasan efektif pariwisata ke dalam sistem instalasi pengolah air limbah terpusat;</w:t>
            </w:r>
          </w:p>
          <w:p w:rsidR="00E30083" w:rsidRPr="008B5A4D" w:rsidRDefault="00E30083" w:rsidP="00D73380">
            <w:pPr>
              <w:numPr>
                <w:ilvl w:val="0"/>
                <w:numId w:val="201"/>
              </w:numPr>
              <w:tabs>
                <w:tab w:val="clear" w:pos="1980"/>
                <w:tab w:val="num" w:pos="794"/>
              </w:tabs>
              <w:ind w:left="792"/>
              <w:jc w:val="both"/>
              <w:rPr>
                <w:rFonts w:ascii="Bookman Old Style" w:hAnsi="Bookman Old Style" w:cs="Times New Roman"/>
              </w:rPr>
            </w:pPr>
            <w:r w:rsidRPr="008B5A4D">
              <w:rPr>
                <w:rFonts w:ascii="Bookman Old Style" w:hAnsi="Bookman Old Style" w:cs="Times New Roman"/>
              </w:rPr>
              <w:t>pembangunan sistem instalasi pengolah air limbah</w:t>
            </w:r>
            <w:r w:rsidRPr="008B5A4D">
              <w:rPr>
                <w:rFonts w:ascii="Bookman Old Style" w:hAnsi="Bookman Old Style" w:cs="Times New Roman"/>
                <w:lang w:val="en-US"/>
              </w:rPr>
              <w:t xml:space="preserve"> </w:t>
            </w:r>
            <w:r w:rsidRPr="008B5A4D">
              <w:rPr>
                <w:rFonts w:ascii="Bookman Old Style" w:hAnsi="Bookman Old Style" w:cs="Times New Roman"/>
              </w:rPr>
              <w:t>terpusat pada setiap lingkungan; dan</w:t>
            </w:r>
            <w:r w:rsidRPr="008B5A4D">
              <w:rPr>
                <w:rFonts w:ascii="Bookman Old Style" w:hAnsi="Bookman Old Style" w:cs="Times New Roman"/>
                <w:lang w:val="en-US"/>
              </w:rPr>
              <w:t>/</w:t>
            </w:r>
            <w:r w:rsidRPr="008B5A4D">
              <w:rPr>
                <w:rFonts w:ascii="Bookman Old Style" w:hAnsi="Bookman Old Style" w:cs="Times New Roman"/>
              </w:rPr>
              <w:t>atau</w:t>
            </w:r>
          </w:p>
          <w:p w:rsidR="00E30083" w:rsidRPr="008B5A4D" w:rsidRDefault="00E30083" w:rsidP="00D73380">
            <w:pPr>
              <w:numPr>
                <w:ilvl w:val="0"/>
                <w:numId w:val="201"/>
              </w:numPr>
              <w:tabs>
                <w:tab w:val="clear" w:pos="1980"/>
                <w:tab w:val="num" w:pos="794"/>
              </w:tabs>
              <w:ind w:left="792"/>
              <w:jc w:val="both"/>
              <w:rPr>
                <w:rFonts w:ascii="Bookman Old Style" w:hAnsi="Bookman Old Style" w:cs="Times New Roman"/>
              </w:rPr>
            </w:pPr>
            <w:r w:rsidRPr="008B5A4D">
              <w:rPr>
                <w:rFonts w:ascii="Bookman Old Style" w:hAnsi="Bookman Old Style" w:cs="Times New Roman"/>
              </w:rPr>
              <w:t>penerapan teknologi pengolahan air limbah yang ramah lingkungan.</w:t>
            </w:r>
          </w:p>
          <w:p w:rsidR="00E57FA6" w:rsidRPr="008B5A4D" w:rsidRDefault="00E57FA6" w:rsidP="00D73380">
            <w:pPr>
              <w:numPr>
                <w:ilvl w:val="0"/>
                <w:numId w:val="202"/>
              </w:numPr>
              <w:spacing w:before="120"/>
              <w:ind w:left="434" w:hanging="540"/>
              <w:jc w:val="both"/>
              <w:rPr>
                <w:rFonts w:ascii="Bookman Old Style" w:hAnsi="Bookman Old Style" w:cs="Times New Roman"/>
                <w:lang w:val="it-IT"/>
              </w:rPr>
            </w:pPr>
            <w:r w:rsidRPr="008B5A4D">
              <w:rPr>
                <w:rFonts w:ascii="Bookman Old Style" w:hAnsi="Bookman Old Style" w:cs="Times New Roman"/>
                <w:lang w:eastAsia="id-ID"/>
              </w:rPr>
              <w:t>Ketentuan</w:t>
            </w:r>
            <w:r w:rsidRPr="008B5A4D">
              <w:rPr>
                <w:rFonts w:ascii="Bookman Old Style" w:hAnsi="Bookman Old Style" w:cs="Times New Roman"/>
                <w:lang w:val="it-IT"/>
              </w:rPr>
              <w:t xml:space="preserve"> umum peraturan zonasi rencana sistem penanganan drainase </w:t>
            </w:r>
            <w:r w:rsidRPr="008B5A4D">
              <w:rPr>
                <w:rFonts w:ascii="Bookman Old Style" w:hAnsi="Bookman Old Style" w:cs="Times New Roman"/>
                <w:lang w:eastAsia="id-ID"/>
              </w:rPr>
              <w:t xml:space="preserve">sebagaimana dimaksud dalam pada ayat (1) huruf </w:t>
            </w:r>
            <w:r w:rsidRPr="008B5A4D">
              <w:rPr>
                <w:rFonts w:ascii="Bookman Old Style" w:hAnsi="Bookman Old Style" w:cs="Times New Roman"/>
                <w:lang w:val="en-US" w:eastAsia="id-ID"/>
              </w:rPr>
              <w:t>d</w:t>
            </w:r>
            <w:r w:rsidRPr="008B5A4D">
              <w:rPr>
                <w:rFonts w:ascii="Bookman Old Style" w:hAnsi="Bookman Old Style" w:cs="Times New Roman"/>
                <w:lang w:eastAsia="id-ID"/>
              </w:rPr>
              <w:t xml:space="preserve">, </w:t>
            </w:r>
            <w:r w:rsidRPr="008B5A4D">
              <w:rPr>
                <w:rFonts w:ascii="Bookman Old Style" w:hAnsi="Bookman Old Style" w:cs="Times New Roman"/>
                <w:lang w:val="en-US"/>
              </w:rPr>
              <w:t>meliputi</w:t>
            </w:r>
            <w:r w:rsidRPr="008B5A4D">
              <w:rPr>
                <w:rFonts w:ascii="Bookman Old Style" w:hAnsi="Bookman Old Style" w:cs="Times New Roman"/>
              </w:rPr>
              <w:t>:</w:t>
            </w:r>
          </w:p>
          <w:p w:rsidR="00AB49E7" w:rsidRPr="008B5A4D" w:rsidRDefault="00AB49E7" w:rsidP="00D73380">
            <w:pPr>
              <w:numPr>
                <w:ilvl w:val="1"/>
                <w:numId w:val="303"/>
              </w:numPr>
              <w:tabs>
                <w:tab w:val="num" w:pos="794"/>
              </w:tabs>
              <w:ind w:left="794"/>
              <w:jc w:val="both"/>
              <w:rPr>
                <w:rFonts w:ascii="Bookman Old Style" w:hAnsi="Bookman Old Style" w:cs="Times New Roman"/>
              </w:rPr>
            </w:pPr>
            <w:r w:rsidRPr="008B5A4D">
              <w:rPr>
                <w:rFonts w:ascii="Bookman Old Style" w:hAnsi="Bookman Old Style" w:cs="Times New Roman"/>
              </w:rPr>
              <w:lastRenderedPageBreak/>
              <w:t>setiap pembangunan wajib menyediakan jaringan drainase lingkungan dan/atau sumur resapan yang terintegrasi dengan sistem drainase sekitarnya sesua</w:t>
            </w:r>
            <w:r w:rsidR="00EC46DE" w:rsidRPr="008B5A4D">
              <w:rPr>
                <w:rFonts w:ascii="Bookman Old Style" w:hAnsi="Bookman Old Style" w:cs="Times New Roman"/>
              </w:rPr>
              <w:t>i ketentuan teknis yang berlaku</w:t>
            </w:r>
            <w:r w:rsidRPr="008B5A4D">
              <w:rPr>
                <w:rFonts w:ascii="Bookman Old Style" w:hAnsi="Bookman Old Style" w:cs="Times New Roman"/>
              </w:rPr>
              <w:t>;</w:t>
            </w:r>
          </w:p>
          <w:p w:rsidR="00AB49E7" w:rsidRPr="008B5A4D" w:rsidRDefault="00AB49E7" w:rsidP="00D73380">
            <w:pPr>
              <w:numPr>
                <w:ilvl w:val="1"/>
                <w:numId w:val="303"/>
              </w:numPr>
              <w:tabs>
                <w:tab w:val="num" w:pos="794"/>
              </w:tabs>
              <w:ind w:left="794"/>
              <w:jc w:val="both"/>
              <w:rPr>
                <w:rFonts w:ascii="Bookman Old Style" w:hAnsi="Bookman Old Style" w:cs="Times New Roman"/>
              </w:rPr>
            </w:pPr>
            <w:r w:rsidRPr="008B5A4D">
              <w:rPr>
                <w:rFonts w:ascii="Bookman Old Style" w:hAnsi="Bookman Old Style" w:cs="Times New Roman"/>
              </w:rPr>
              <w:t>tidak memanfaatkan saluran drainase untuk pembuangan sampah, air limbah atau material padat lainnya yang dapat mengurangi kapasitas dan fungsi saluran;</w:t>
            </w:r>
          </w:p>
          <w:p w:rsidR="00E57FA6" w:rsidRPr="008B5A4D" w:rsidRDefault="00E57FA6" w:rsidP="00D73380">
            <w:pPr>
              <w:numPr>
                <w:ilvl w:val="1"/>
                <w:numId w:val="303"/>
              </w:numPr>
              <w:tabs>
                <w:tab w:val="num" w:pos="794"/>
              </w:tabs>
              <w:ind w:left="794"/>
              <w:jc w:val="both"/>
              <w:rPr>
                <w:rFonts w:ascii="Bookman Old Style" w:hAnsi="Bookman Old Style" w:cs="Times New Roman"/>
              </w:rPr>
            </w:pPr>
            <w:r w:rsidRPr="008B5A4D">
              <w:rPr>
                <w:rFonts w:ascii="Bookman Old Style" w:hAnsi="Bookman Old Style" w:cs="Times New Roman"/>
              </w:rPr>
              <w:t>pelarangan terhadap gangguan /pemotongan terhadap saluran drainase</w:t>
            </w:r>
            <w:r w:rsidR="00AB49E7" w:rsidRPr="008B5A4D">
              <w:rPr>
                <w:rFonts w:ascii="Bookman Old Style" w:hAnsi="Bookman Old Style" w:cs="Times New Roman"/>
              </w:rPr>
              <w:t>;</w:t>
            </w:r>
          </w:p>
          <w:p w:rsidR="00AB49E7" w:rsidRPr="008B5A4D" w:rsidRDefault="00AB49E7" w:rsidP="00D73380">
            <w:pPr>
              <w:numPr>
                <w:ilvl w:val="1"/>
                <w:numId w:val="303"/>
              </w:numPr>
              <w:tabs>
                <w:tab w:val="num" w:pos="794"/>
              </w:tabs>
              <w:ind w:left="794"/>
              <w:jc w:val="both"/>
              <w:rPr>
                <w:rFonts w:ascii="Bookman Old Style" w:hAnsi="Bookman Old Style" w:cs="Times New Roman"/>
              </w:rPr>
            </w:pPr>
            <w:r w:rsidRPr="008B5A4D">
              <w:rPr>
                <w:rFonts w:ascii="Bookman Old Style" w:hAnsi="Bookman Old Style" w:cs="Times New Roman"/>
              </w:rPr>
              <w:t>pengembangan kawasan terbangun yang didalamnya terdapat jaringan drainase wajib dipertahankan secara fisik maupun fungsional dengan ketentuan tidak mengurangi dimensi saluran serta tidak menutup sebagian atau keseluruhan ruas saluran yang ada; dan</w:t>
            </w:r>
          </w:p>
          <w:p w:rsidR="00AB49E7" w:rsidRPr="008B5A4D" w:rsidRDefault="00AB49E7" w:rsidP="00D73380">
            <w:pPr>
              <w:numPr>
                <w:ilvl w:val="1"/>
                <w:numId w:val="303"/>
              </w:numPr>
              <w:tabs>
                <w:tab w:val="num" w:pos="794"/>
              </w:tabs>
              <w:ind w:left="794"/>
              <w:jc w:val="both"/>
              <w:rPr>
                <w:rFonts w:ascii="Bookman Old Style" w:hAnsi="Bookman Old Style" w:cs="Times New Roman"/>
              </w:rPr>
            </w:pPr>
            <w:r w:rsidRPr="008B5A4D">
              <w:rPr>
                <w:rFonts w:ascii="Bookman Old Style" w:hAnsi="Bookman Old Style" w:cs="Times New Roman"/>
              </w:rPr>
              <w:t>tersedia sarana pengambilan sampah pada titik-titik tertentu pada saluran drainase.</w:t>
            </w:r>
          </w:p>
          <w:p w:rsidR="00757D7B" w:rsidRPr="008B5A4D" w:rsidRDefault="00757D7B" w:rsidP="00D73380">
            <w:pPr>
              <w:numPr>
                <w:ilvl w:val="0"/>
                <w:numId w:val="202"/>
              </w:numPr>
              <w:spacing w:before="120"/>
              <w:ind w:left="434" w:hanging="540"/>
              <w:jc w:val="both"/>
              <w:rPr>
                <w:rFonts w:ascii="Bookman Old Style" w:hAnsi="Bookman Old Style" w:cs="Times New Roman"/>
              </w:rPr>
            </w:pPr>
            <w:r w:rsidRPr="008B5A4D">
              <w:rPr>
                <w:rFonts w:ascii="Bookman Old Style" w:hAnsi="Bookman Old Style" w:cs="Times New Roman"/>
                <w:lang w:eastAsia="id-ID"/>
              </w:rPr>
              <w:t>Ketentuan</w:t>
            </w:r>
            <w:r w:rsidRPr="008B5A4D">
              <w:rPr>
                <w:rFonts w:ascii="Bookman Old Style" w:hAnsi="Bookman Old Style" w:cs="Times New Roman"/>
              </w:rPr>
              <w:t xml:space="preserve"> umum peraturan zonasi </w:t>
            </w:r>
            <w:r w:rsidR="00104C1B" w:rsidRPr="008B5A4D">
              <w:rPr>
                <w:rFonts w:ascii="Bookman Old Style" w:hAnsi="Bookman Old Style" w:cs="Times New Roman"/>
                <w:lang w:val="en-US"/>
              </w:rPr>
              <w:t>penyediaan</w:t>
            </w:r>
            <w:r w:rsidRPr="008B5A4D">
              <w:rPr>
                <w:rFonts w:ascii="Bookman Old Style" w:hAnsi="Bookman Old Style" w:cs="Times New Roman"/>
              </w:rPr>
              <w:t xml:space="preserve"> jalur dan ruang evakuasi bencana, sebagaimana dimaksud  </w:t>
            </w:r>
            <w:r w:rsidR="00E57FA6" w:rsidRPr="008B5A4D">
              <w:rPr>
                <w:rFonts w:ascii="Bookman Old Style" w:hAnsi="Bookman Old Style" w:cs="Times New Roman"/>
              </w:rPr>
              <w:t xml:space="preserve">pada </w:t>
            </w:r>
            <w:r w:rsidRPr="008B5A4D">
              <w:rPr>
                <w:rFonts w:ascii="Bookman Old Style" w:hAnsi="Bookman Old Style" w:cs="Times New Roman"/>
              </w:rPr>
              <w:t>ayat (</w:t>
            </w:r>
            <w:r w:rsidR="00E57FA6" w:rsidRPr="008B5A4D">
              <w:rPr>
                <w:rFonts w:ascii="Bookman Old Style" w:hAnsi="Bookman Old Style" w:cs="Times New Roman"/>
              </w:rPr>
              <w:t>1</w:t>
            </w:r>
            <w:r w:rsidRPr="008B5A4D">
              <w:rPr>
                <w:rFonts w:ascii="Bookman Old Style" w:hAnsi="Bookman Old Style" w:cs="Times New Roman"/>
              </w:rPr>
              <w:t xml:space="preserve">) huruf </w:t>
            </w:r>
            <w:r w:rsidR="00E57FA6" w:rsidRPr="008B5A4D">
              <w:rPr>
                <w:rFonts w:ascii="Bookman Old Style" w:hAnsi="Bookman Old Style" w:cs="Times New Roman"/>
              </w:rPr>
              <w:t>e</w:t>
            </w:r>
            <w:r w:rsidRPr="008B5A4D">
              <w:rPr>
                <w:rFonts w:ascii="Bookman Old Style" w:hAnsi="Bookman Old Style" w:cs="Times New Roman"/>
              </w:rPr>
              <w:t xml:space="preserve">, </w:t>
            </w:r>
            <w:r w:rsidR="00E57FA6" w:rsidRPr="008B5A4D">
              <w:rPr>
                <w:rFonts w:ascii="Bookman Old Style" w:hAnsi="Bookman Old Style" w:cs="Times New Roman"/>
              </w:rPr>
              <w:t>meliputi</w:t>
            </w:r>
            <w:r w:rsidRPr="008B5A4D">
              <w:rPr>
                <w:rFonts w:ascii="Bookman Old Style" w:hAnsi="Bookman Old Style" w:cs="Times New Roman"/>
              </w:rPr>
              <w:t xml:space="preserve">: </w:t>
            </w:r>
          </w:p>
          <w:p w:rsidR="00E57FA6" w:rsidRPr="008B5A4D" w:rsidRDefault="00E57FA6" w:rsidP="00D73380">
            <w:pPr>
              <w:numPr>
                <w:ilvl w:val="0"/>
                <w:numId w:val="298"/>
              </w:numPr>
              <w:tabs>
                <w:tab w:val="left" w:pos="792"/>
              </w:tabs>
              <w:autoSpaceDE w:val="0"/>
              <w:autoSpaceDN w:val="0"/>
              <w:adjustRightInd w:val="0"/>
              <w:ind w:left="792"/>
              <w:jc w:val="both"/>
              <w:rPr>
                <w:rFonts w:ascii="Bookman Old Style" w:hAnsi="Bookman Old Style" w:cs="Tahoma"/>
              </w:rPr>
            </w:pPr>
            <w:r w:rsidRPr="008B5A4D">
              <w:rPr>
                <w:rFonts w:ascii="Bookman Old Style" w:hAnsi="Bookman Old Style" w:cs="Tahoma"/>
                <w:lang w:val="sv-SE"/>
              </w:rPr>
              <w:t xml:space="preserve">pemberian tanda-tanda, informasi dan sosiaisasi jalur-jalur jalan yang digunakan sebagai </w:t>
            </w:r>
            <w:r w:rsidR="00757D7B" w:rsidRPr="008B5A4D">
              <w:rPr>
                <w:rFonts w:ascii="Bookman Old Style" w:hAnsi="Bookman Old Style" w:cs="Tahoma"/>
              </w:rPr>
              <w:t xml:space="preserve">jalur evakuasi </w:t>
            </w:r>
            <w:r w:rsidRPr="008B5A4D">
              <w:rPr>
                <w:rFonts w:ascii="Bookman Old Style" w:hAnsi="Bookman Old Style" w:cs="Tahoma"/>
                <w:lang w:val="sv-SE"/>
              </w:rPr>
              <w:t xml:space="preserve">bila terjadi bencana; </w:t>
            </w:r>
          </w:p>
          <w:p w:rsidR="00E57FA6" w:rsidRPr="008B5A4D" w:rsidRDefault="00E57FA6" w:rsidP="00D73380">
            <w:pPr>
              <w:numPr>
                <w:ilvl w:val="0"/>
                <w:numId w:val="298"/>
              </w:numPr>
              <w:tabs>
                <w:tab w:val="left" w:pos="792"/>
              </w:tabs>
              <w:autoSpaceDE w:val="0"/>
              <w:autoSpaceDN w:val="0"/>
              <w:adjustRightInd w:val="0"/>
              <w:ind w:left="792"/>
              <w:jc w:val="both"/>
              <w:rPr>
                <w:rFonts w:ascii="Bookman Old Style" w:hAnsi="Bookman Old Style" w:cs="Tahoma"/>
              </w:rPr>
            </w:pPr>
            <w:r w:rsidRPr="008B5A4D">
              <w:rPr>
                <w:rFonts w:ascii="Bookman Old Style" w:hAnsi="Bookman Old Style" w:cs="Tahoma"/>
              </w:rPr>
              <w:t xml:space="preserve">tersedianya tempat-tempat berkumpul bila terjadi bencana; </w:t>
            </w:r>
          </w:p>
          <w:p w:rsidR="00E57FA6" w:rsidRPr="008B5A4D" w:rsidRDefault="00E57FA6" w:rsidP="00D73380">
            <w:pPr>
              <w:numPr>
                <w:ilvl w:val="0"/>
                <w:numId w:val="298"/>
              </w:numPr>
              <w:tabs>
                <w:tab w:val="left" w:pos="792"/>
              </w:tabs>
              <w:autoSpaceDE w:val="0"/>
              <w:autoSpaceDN w:val="0"/>
              <w:adjustRightInd w:val="0"/>
              <w:ind w:left="792"/>
              <w:jc w:val="both"/>
              <w:rPr>
                <w:rFonts w:ascii="Bookman Old Style" w:hAnsi="Bookman Old Style" w:cs="Tahoma"/>
              </w:rPr>
            </w:pPr>
            <w:r w:rsidRPr="008B5A4D">
              <w:rPr>
                <w:rFonts w:ascii="Bookman Old Style" w:hAnsi="Bookman Old Style" w:cs="Tahoma"/>
              </w:rPr>
              <w:t xml:space="preserve">pengembangan sistem peringatan dini terhadap kemungkinan adanya bencana; </w:t>
            </w:r>
          </w:p>
          <w:p w:rsidR="00E57FA6" w:rsidRPr="008B5A4D" w:rsidRDefault="00E57FA6" w:rsidP="00D73380">
            <w:pPr>
              <w:numPr>
                <w:ilvl w:val="0"/>
                <w:numId w:val="298"/>
              </w:numPr>
              <w:tabs>
                <w:tab w:val="left" w:pos="792"/>
              </w:tabs>
              <w:autoSpaceDE w:val="0"/>
              <w:autoSpaceDN w:val="0"/>
              <w:adjustRightInd w:val="0"/>
              <w:ind w:left="792"/>
              <w:jc w:val="both"/>
              <w:rPr>
                <w:rFonts w:ascii="Bookman Old Style" w:hAnsi="Bookman Old Style" w:cs="Tahoma"/>
              </w:rPr>
            </w:pPr>
            <w:r w:rsidRPr="008B5A4D">
              <w:rPr>
                <w:rFonts w:ascii="Bookman Old Style" w:hAnsi="Bookman Old Style" w:cs="Tahoma"/>
              </w:rPr>
              <w:t>penyediaan ruang-ruang evakuasi bencana mencakup lapangan umum, gedungserbaguna atau rumah sakit rujukan; dan</w:t>
            </w:r>
          </w:p>
          <w:p w:rsidR="00757D7B" w:rsidRPr="008B5A4D" w:rsidRDefault="00757D7B" w:rsidP="00D73380">
            <w:pPr>
              <w:numPr>
                <w:ilvl w:val="0"/>
                <w:numId w:val="298"/>
              </w:numPr>
              <w:tabs>
                <w:tab w:val="left" w:pos="792"/>
              </w:tabs>
              <w:autoSpaceDE w:val="0"/>
              <w:autoSpaceDN w:val="0"/>
              <w:adjustRightInd w:val="0"/>
              <w:ind w:left="792"/>
              <w:jc w:val="both"/>
              <w:rPr>
                <w:rFonts w:ascii="Bookman Old Style" w:hAnsi="Bookman Old Style" w:cs="Tahoma"/>
              </w:rPr>
            </w:pPr>
            <w:r w:rsidRPr="008B5A4D">
              <w:rPr>
                <w:rFonts w:ascii="Bookman Old Style" w:hAnsi="Bookman Old Style" w:cs="Tahoma"/>
              </w:rPr>
              <w:t xml:space="preserve">jalur  jalan yang digunakan sebagai jalur evakuasi merupakan jalan-jalan utama </w:t>
            </w:r>
            <w:r w:rsidR="00E57FA6" w:rsidRPr="008B5A4D">
              <w:rPr>
                <w:rFonts w:ascii="Bookman Old Style" w:hAnsi="Bookman Old Style" w:cs="Tahoma"/>
              </w:rPr>
              <w:t xml:space="preserve">wilayah </w:t>
            </w:r>
            <w:r w:rsidRPr="008B5A4D">
              <w:rPr>
                <w:rFonts w:ascii="Bookman Old Style" w:hAnsi="Bookman Old Style" w:cs="Tahoma"/>
              </w:rPr>
              <w:t>yang terhubung lebih singkat dengan tempat-tempat atau ruang evakuasi bencana yang telah ditetapkan maupun lokasi rumah sakit</w:t>
            </w:r>
            <w:r w:rsidR="00E57FA6" w:rsidRPr="008B5A4D">
              <w:rPr>
                <w:rFonts w:ascii="Bookman Old Style" w:hAnsi="Bookman Old Style" w:cs="Tahoma"/>
              </w:rPr>
              <w:t>.</w:t>
            </w:r>
          </w:p>
          <w:p w:rsidR="003C153F" w:rsidRPr="008B5A4D" w:rsidRDefault="003C153F" w:rsidP="00D73380">
            <w:pPr>
              <w:spacing w:before="120" w:after="120"/>
              <w:ind w:right="28"/>
              <w:jc w:val="center"/>
              <w:rPr>
                <w:rFonts w:ascii="Bookman Old Style" w:hAnsi="Bookman Old Style" w:cs="Times New Roman"/>
                <w:lang w:val="en-US"/>
              </w:rPr>
            </w:pPr>
          </w:p>
          <w:p w:rsidR="00FC602A" w:rsidRPr="008B5A4D" w:rsidRDefault="00FC602A" w:rsidP="00D73380">
            <w:pPr>
              <w:spacing w:before="120" w:after="120"/>
              <w:ind w:right="28"/>
              <w:jc w:val="center"/>
              <w:rPr>
                <w:rFonts w:ascii="Bookman Old Style" w:hAnsi="Bookman Old Style" w:cs="Times New Roman"/>
              </w:rPr>
            </w:pPr>
            <w:r w:rsidRPr="008B5A4D">
              <w:rPr>
                <w:rFonts w:ascii="Bookman Old Style" w:hAnsi="Bookman Old Style" w:cs="Times New Roman"/>
              </w:rPr>
              <w:t>Paragraf 8</w:t>
            </w:r>
          </w:p>
          <w:p w:rsidR="00FC602A" w:rsidRPr="008B5A4D" w:rsidRDefault="00FC602A" w:rsidP="00D73380">
            <w:pPr>
              <w:spacing w:before="120" w:after="120"/>
              <w:ind w:right="28"/>
              <w:jc w:val="center"/>
              <w:rPr>
                <w:rFonts w:ascii="Bookman Old Style" w:hAnsi="Bookman Old Style" w:cs="Times New Roman"/>
              </w:rPr>
            </w:pPr>
            <w:r w:rsidRPr="008B5A4D">
              <w:rPr>
                <w:rFonts w:ascii="Bookman Old Style" w:hAnsi="Bookman Old Style" w:cs="Times New Roman"/>
              </w:rPr>
              <w:t>Ketentuan Umum Peraturan Zonasi Kawasan Lindung</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6F026F" w:rsidRPr="008B5A4D">
              <w:rPr>
                <w:rFonts w:ascii="Bookman Old Style" w:hAnsi="Bookman Old Style" w:cs="Times New Roman"/>
                <w:lang w:val="en-US"/>
              </w:rPr>
              <w:t>7</w:t>
            </w:r>
            <w:r w:rsidR="00B06E61" w:rsidRPr="008B5A4D">
              <w:rPr>
                <w:rFonts w:ascii="Bookman Old Style" w:hAnsi="Bookman Old Style" w:cs="Times New Roman"/>
                <w:lang w:val="en-US"/>
              </w:rPr>
              <w:t>1</w:t>
            </w:r>
          </w:p>
          <w:p w:rsidR="00FC602A" w:rsidRPr="008B5A4D" w:rsidRDefault="00FC602A" w:rsidP="00D73380">
            <w:pPr>
              <w:numPr>
                <w:ilvl w:val="0"/>
                <w:numId w:val="40"/>
              </w:numPr>
              <w:tabs>
                <w:tab w:val="num"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kawasan lindung sebagaimana dimaksud dalam Pasal </w:t>
            </w:r>
            <w:r w:rsidR="00574FD2" w:rsidRPr="008B5A4D">
              <w:rPr>
                <w:rFonts w:ascii="Bookman Old Style" w:hAnsi="Bookman Old Style" w:cs="Times New Roman"/>
              </w:rPr>
              <w:t>6</w:t>
            </w:r>
            <w:r w:rsidR="00222B42" w:rsidRPr="008B5A4D">
              <w:rPr>
                <w:rFonts w:ascii="Bookman Old Style" w:hAnsi="Bookman Old Style" w:cs="Times New Roman"/>
                <w:lang w:val="en-US"/>
              </w:rPr>
              <w:t>3</w:t>
            </w:r>
            <w:r w:rsidRPr="008B5A4D">
              <w:rPr>
                <w:rFonts w:ascii="Bookman Old Style" w:hAnsi="Bookman Old Style" w:cs="Times New Roman"/>
              </w:rPr>
              <w:t xml:space="preserve"> ayat (2) huruf h, </w:t>
            </w:r>
            <w:r w:rsidR="00C05574" w:rsidRPr="008B5A4D">
              <w:rPr>
                <w:rFonts w:ascii="Bookman Old Style" w:hAnsi="Bookman Old Style" w:cs="Times New Roman"/>
              </w:rPr>
              <w:t>meliputi:</w:t>
            </w:r>
          </w:p>
          <w:p w:rsidR="00980D94" w:rsidRPr="008B5A4D" w:rsidRDefault="00980D94" w:rsidP="00D73380">
            <w:pPr>
              <w:numPr>
                <w:ilvl w:val="0"/>
                <w:numId w:val="41"/>
              </w:numPr>
              <w:tabs>
                <w:tab w:val="num" w:pos="426"/>
                <w:tab w:val="left" w:pos="884"/>
              </w:tabs>
              <w:ind w:left="878" w:right="29" w:hanging="446"/>
              <w:jc w:val="both"/>
              <w:rPr>
                <w:rFonts w:ascii="Bookman Old Style" w:hAnsi="Bookman Old Style" w:cs="Times New Roman"/>
              </w:rPr>
            </w:pPr>
            <w:r w:rsidRPr="008B5A4D">
              <w:rPr>
                <w:rFonts w:ascii="Bookman Old Style" w:hAnsi="Bookman Old Style" w:cs="Times New Roman"/>
              </w:rPr>
              <w:t>ketentuan umum peraturan zonasi kawasan hutan lindung</w:t>
            </w:r>
            <w:r w:rsidR="00727387" w:rsidRPr="008B5A4D">
              <w:rPr>
                <w:rFonts w:ascii="Bookman Old Style" w:hAnsi="Bookman Old Style" w:cs="Times New Roman"/>
              </w:rPr>
              <w:t>;</w:t>
            </w:r>
          </w:p>
          <w:p w:rsidR="00FC602A" w:rsidRPr="008B5A4D" w:rsidRDefault="00FC602A" w:rsidP="00D73380">
            <w:pPr>
              <w:numPr>
                <w:ilvl w:val="0"/>
                <w:numId w:val="41"/>
              </w:numPr>
              <w:tabs>
                <w:tab w:val="num" w:pos="426"/>
                <w:tab w:val="left" w:pos="884"/>
              </w:tabs>
              <w:ind w:left="878" w:right="29" w:hanging="446"/>
              <w:jc w:val="both"/>
              <w:rPr>
                <w:rFonts w:ascii="Bookman Old Style" w:hAnsi="Bookman Old Style" w:cs="Times New Roman"/>
              </w:rPr>
            </w:pPr>
            <w:r w:rsidRPr="008B5A4D">
              <w:rPr>
                <w:rFonts w:ascii="Bookman Old Style" w:hAnsi="Bookman Old Style" w:cs="Times New Roman"/>
              </w:rPr>
              <w:t>ketentuan umum peraturan zonasi kawasan yang memberikan perlindungan kawasan bawahannya;</w:t>
            </w:r>
          </w:p>
          <w:p w:rsidR="00FC602A" w:rsidRPr="008B5A4D" w:rsidRDefault="00FC602A" w:rsidP="00D73380">
            <w:pPr>
              <w:numPr>
                <w:ilvl w:val="0"/>
                <w:numId w:val="41"/>
              </w:numPr>
              <w:tabs>
                <w:tab w:val="num" w:pos="426"/>
                <w:tab w:val="left" w:pos="884"/>
              </w:tabs>
              <w:ind w:left="884" w:right="28" w:hanging="450"/>
              <w:jc w:val="both"/>
              <w:rPr>
                <w:rFonts w:ascii="Bookman Old Style" w:hAnsi="Bookman Old Style" w:cs="Times New Roman"/>
              </w:rPr>
            </w:pPr>
            <w:r w:rsidRPr="008B5A4D">
              <w:rPr>
                <w:rFonts w:ascii="Bookman Old Style" w:hAnsi="Bookman Old Style" w:cs="Times New Roman"/>
              </w:rPr>
              <w:t>ketentuan umum peraturan zonasi kawasan perlindungan setempat;</w:t>
            </w:r>
          </w:p>
          <w:p w:rsidR="00FC602A" w:rsidRPr="008B5A4D" w:rsidRDefault="00FC602A" w:rsidP="00D73380">
            <w:pPr>
              <w:numPr>
                <w:ilvl w:val="0"/>
                <w:numId w:val="41"/>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 xml:space="preserve">ketentuan umum peraturan zonasi kawasan suaka alam, pelestarian alam, dan cagar budaya; </w:t>
            </w:r>
          </w:p>
          <w:p w:rsidR="00FC602A" w:rsidRPr="008B5A4D" w:rsidRDefault="00FC602A" w:rsidP="00D73380">
            <w:pPr>
              <w:numPr>
                <w:ilvl w:val="0"/>
                <w:numId w:val="41"/>
              </w:numPr>
              <w:tabs>
                <w:tab w:val="num" w:pos="426"/>
                <w:tab w:val="left" w:pos="884"/>
              </w:tabs>
              <w:ind w:left="884" w:right="28" w:hanging="450"/>
              <w:jc w:val="both"/>
              <w:rPr>
                <w:rFonts w:ascii="Bookman Old Style" w:hAnsi="Bookman Old Style" w:cs="Times New Roman"/>
              </w:rPr>
            </w:pPr>
            <w:r w:rsidRPr="008B5A4D">
              <w:rPr>
                <w:rFonts w:ascii="Bookman Old Style" w:hAnsi="Bookman Old Style" w:cs="Times New Roman"/>
              </w:rPr>
              <w:t>ketentuan umum peraturan zonasi kawasan rawan bencana alam</w:t>
            </w:r>
            <w:r w:rsidR="00221735" w:rsidRPr="008B5A4D">
              <w:rPr>
                <w:rFonts w:ascii="Bookman Old Style" w:hAnsi="Bookman Old Style" w:cs="Times New Roman"/>
                <w:lang w:val="en-US"/>
              </w:rPr>
              <w:t>;</w:t>
            </w:r>
          </w:p>
          <w:p w:rsidR="00FC602A" w:rsidRPr="008B5A4D" w:rsidRDefault="00FC602A" w:rsidP="00D73380">
            <w:pPr>
              <w:numPr>
                <w:ilvl w:val="0"/>
                <w:numId w:val="41"/>
              </w:numPr>
              <w:tabs>
                <w:tab w:val="num" w:pos="426"/>
                <w:tab w:val="left" w:pos="884"/>
              </w:tabs>
              <w:ind w:left="884" w:right="28" w:hanging="450"/>
              <w:jc w:val="both"/>
              <w:rPr>
                <w:rFonts w:ascii="Bookman Old Style" w:hAnsi="Bookman Old Style" w:cs="Times New Roman"/>
              </w:rPr>
            </w:pPr>
            <w:r w:rsidRPr="008B5A4D">
              <w:rPr>
                <w:rFonts w:ascii="Bookman Old Style" w:hAnsi="Bookman Old Style" w:cs="Times New Roman"/>
              </w:rPr>
              <w:t>ketentuan umum peraturan</w:t>
            </w:r>
            <w:r w:rsidR="00221735" w:rsidRPr="008B5A4D">
              <w:rPr>
                <w:rFonts w:ascii="Bookman Old Style" w:hAnsi="Bookman Old Style" w:cs="Times New Roman"/>
              </w:rPr>
              <w:t xml:space="preserve"> zonasi kawasan lindung </w:t>
            </w:r>
            <w:r w:rsidR="00221735" w:rsidRPr="008B5A4D">
              <w:rPr>
                <w:rFonts w:ascii="Bookman Old Style" w:hAnsi="Bookman Old Style" w:cs="Times New Roman"/>
              </w:rPr>
              <w:lastRenderedPageBreak/>
              <w:t>geologi; dan</w:t>
            </w:r>
            <w:r w:rsidRPr="008B5A4D">
              <w:rPr>
                <w:rFonts w:ascii="Bookman Old Style" w:hAnsi="Bookman Old Style" w:cs="Times New Roman"/>
              </w:rPr>
              <w:t xml:space="preserve"> </w:t>
            </w:r>
          </w:p>
          <w:p w:rsidR="00FC602A" w:rsidRPr="008B5A4D" w:rsidRDefault="00FC602A" w:rsidP="00D73380">
            <w:pPr>
              <w:numPr>
                <w:ilvl w:val="0"/>
                <w:numId w:val="41"/>
              </w:numPr>
              <w:tabs>
                <w:tab w:val="num" w:pos="426"/>
                <w:tab w:val="left" w:pos="884"/>
              </w:tabs>
              <w:ind w:left="884" w:right="28" w:hanging="450"/>
              <w:jc w:val="both"/>
              <w:rPr>
                <w:rFonts w:ascii="Bookman Old Style" w:hAnsi="Bookman Old Style" w:cs="Times New Roman"/>
              </w:rPr>
            </w:pPr>
            <w:r w:rsidRPr="008B5A4D">
              <w:rPr>
                <w:rFonts w:ascii="Bookman Old Style" w:hAnsi="Bookman Old Style" w:cs="Times New Roman"/>
              </w:rPr>
              <w:t xml:space="preserve">ketentuan umum peraturan zonasi kawasan lindung lainnya. </w:t>
            </w:r>
          </w:p>
          <w:p w:rsidR="00FC602A" w:rsidRPr="008B5A4D" w:rsidRDefault="00FC602A" w:rsidP="00D73380">
            <w:pPr>
              <w:numPr>
                <w:ilvl w:val="0"/>
                <w:numId w:val="40"/>
              </w:numPr>
              <w:tabs>
                <w:tab w:val="num"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kawasan yang memberikan perlindungan kawasan bawahannya, sebagaimana dimaksud pada ayat (1) huruf </w:t>
            </w:r>
            <w:r w:rsidR="00512EA1" w:rsidRPr="008B5A4D">
              <w:rPr>
                <w:rFonts w:ascii="Bookman Old Style" w:hAnsi="Bookman Old Style" w:cs="Times New Roman"/>
              </w:rPr>
              <w:t>b</w:t>
            </w:r>
            <w:r w:rsidRPr="008B5A4D">
              <w:rPr>
                <w:rFonts w:ascii="Bookman Old Style" w:hAnsi="Bookman Old Style" w:cs="Times New Roman"/>
              </w:rPr>
              <w:t>, mencakup</w:t>
            </w:r>
            <w:r w:rsidR="00980D94" w:rsidRPr="008B5A4D">
              <w:rPr>
                <w:rFonts w:ascii="Bookman Old Style" w:hAnsi="Bookman Old Style" w:cs="Times New Roman"/>
              </w:rPr>
              <w:t xml:space="preserve">  </w:t>
            </w:r>
            <w:r w:rsidRPr="008B5A4D">
              <w:rPr>
                <w:rFonts w:ascii="Bookman Old Style" w:hAnsi="Bookman Old Style" w:cs="Times New Roman"/>
              </w:rPr>
              <w:t xml:space="preserve">ketentuan umum </w:t>
            </w:r>
            <w:r w:rsidR="00221735" w:rsidRPr="008B5A4D">
              <w:rPr>
                <w:rFonts w:ascii="Bookman Old Style" w:hAnsi="Bookman Old Style" w:cs="Times New Roman"/>
              </w:rPr>
              <w:t>peraturan zonasi resapan air.</w:t>
            </w:r>
          </w:p>
          <w:p w:rsidR="00FC602A" w:rsidRPr="008B5A4D" w:rsidRDefault="00FC602A" w:rsidP="00D73380">
            <w:pPr>
              <w:numPr>
                <w:ilvl w:val="0"/>
                <w:numId w:val="40"/>
              </w:numPr>
              <w:tabs>
                <w:tab w:val="num"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kawasan perlindungan setempat, sebagaimana dimaksud pada ayat (1) huruf </w:t>
            </w:r>
            <w:r w:rsidR="008E35ED" w:rsidRPr="008B5A4D">
              <w:rPr>
                <w:rFonts w:ascii="Bookman Old Style" w:hAnsi="Bookman Old Style" w:cs="Times New Roman"/>
              </w:rPr>
              <w:t>c</w:t>
            </w:r>
            <w:r w:rsidRPr="008B5A4D">
              <w:rPr>
                <w:rFonts w:ascii="Bookman Old Style" w:hAnsi="Bookman Old Style" w:cs="Times New Roman"/>
              </w:rPr>
              <w:t xml:space="preserve">, </w:t>
            </w:r>
            <w:r w:rsidR="00C05574" w:rsidRPr="008B5A4D">
              <w:rPr>
                <w:rFonts w:ascii="Bookman Old Style" w:hAnsi="Bookman Old Style" w:cs="Times New Roman"/>
              </w:rPr>
              <w:t>meliputi:</w:t>
            </w:r>
          </w:p>
          <w:p w:rsidR="00FC602A" w:rsidRPr="008B5A4D" w:rsidRDefault="00FC602A" w:rsidP="00D73380">
            <w:pPr>
              <w:numPr>
                <w:ilvl w:val="0"/>
                <w:numId w:val="42"/>
              </w:numPr>
              <w:tabs>
                <w:tab w:val="num" w:pos="884"/>
              </w:tabs>
              <w:ind w:left="878" w:right="29" w:hanging="446"/>
              <w:jc w:val="both"/>
              <w:rPr>
                <w:rFonts w:ascii="Bookman Old Style" w:hAnsi="Bookman Old Style" w:cs="Times New Roman"/>
              </w:rPr>
            </w:pPr>
            <w:r w:rsidRPr="008B5A4D">
              <w:rPr>
                <w:rFonts w:ascii="Bookman Old Style" w:hAnsi="Bookman Old Style" w:cs="Times New Roman"/>
              </w:rPr>
              <w:t>ketentuan umum peraturan zonasi kawasan suci;</w:t>
            </w:r>
          </w:p>
          <w:p w:rsidR="00FC602A" w:rsidRPr="008B5A4D" w:rsidRDefault="00FC602A" w:rsidP="00D73380">
            <w:pPr>
              <w:numPr>
                <w:ilvl w:val="0"/>
                <w:numId w:val="42"/>
              </w:numPr>
              <w:tabs>
                <w:tab w:val="num" w:pos="884"/>
              </w:tabs>
              <w:ind w:left="884" w:right="28" w:hanging="450"/>
              <w:jc w:val="both"/>
              <w:rPr>
                <w:rFonts w:ascii="Bookman Old Style" w:hAnsi="Bookman Old Style" w:cs="Times New Roman"/>
              </w:rPr>
            </w:pPr>
            <w:r w:rsidRPr="008B5A4D">
              <w:rPr>
                <w:rFonts w:ascii="Bookman Old Style" w:hAnsi="Bookman Old Style" w:cs="Times New Roman"/>
              </w:rPr>
              <w:t>ketentuan umum peraturan zonasi kawasan tempat suci;</w:t>
            </w:r>
          </w:p>
          <w:p w:rsidR="00FC602A" w:rsidRPr="008B5A4D" w:rsidRDefault="00FC602A" w:rsidP="00D73380">
            <w:pPr>
              <w:numPr>
                <w:ilvl w:val="0"/>
                <w:numId w:val="42"/>
              </w:numPr>
              <w:tabs>
                <w:tab w:val="num" w:pos="884"/>
              </w:tabs>
              <w:ind w:left="884" w:right="28" w:hanging="450"/>
              <w:jc w:val="both"/>
              <w:rPr>
                <w:rFonts w:ascii="Bookman Old Style" w:hAnsi="Bookman Old Style" w:cs="Times New Roman"/>
              </w:rPr>
            </w:pPr>
            <w:r w:rsidRPr="008B5A4D">
              <w:rPr>
                <w:rFonts w:ascii="Bookman Old Style" w:hAnsi="Bookman Old Style" w:cs="Times New Roman"/>
              </w:rPr>
              <w:t xml:space="preserve">ketentuan umum peraturan zonasi sempadan sungai; </w:t>
            </w:r>
          </w:p>
          <w:p w:rsidR="00FC602A" w:rsidRPr="008B5A4D" w:rsidRDefault="00FC602A" w:rsidP="00D73380">
            <w:pPr>
              <w:numPr>
                <w:ilvl w:val="0"/>
                <w:numId w:val="42"/>
              </w:numPr>
              <w:tabs>
                <w:tab w:val="num" w:pos="884"/>
              </w:tabs>
              <w:ind w:left="884" w:right="28" w:hanging="450"/>
              <w:jc w:val="both"/>
              <w:rPr>
                <w:rFonts w:ascii="Bookman Old Style" w:hAnsi="Bookman Old Style" w:cs="Times New Roman"/>
                <w:lang w:val="es-ES"/>
              </w:rPr>
            </w:pPr>
            <w:r w:rsidRPr="008B5A4D">
              <w:rPr>
                <w:rFonts w:ascii="Bookman Old Style" w:hAnsi="Bookman Old Style" w:cs="Times New Roman"/>
                <w:lang w:val="es-ES"/>
              </w:rPr>
              <w:t>ketentuan umum peraturan zonasi sempadan jurang;</w:t>
            </w:r>
          </w:p>
          <w:p w:rsidR="00FC602A" w:rsidRPr="008B5A4D" w:rsidRDefault="00FC602A" w:rsidP="00D73380">
            <w:pPr>
              <w:numPr>
                <w:ilvl w:val="0"/>
                <w:numId w:val="42"/>
              </w:numPr>
              <w:tabs>
                <w:tab w:val="num" w:pos="884"/>
              </w:tabs>
              <w:ind w:left="884" w:right="28"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A8201A" w:rsidRPr="008B5A4D">
              <w:rPr>
                <w:rFonts w:ascii="Bookman Old Style" w:hAnsi="Bookman Old Style" w:cs="Times New Roman"/>
                <w:lang w:val="en-US"/>
              </w:rPr>
              <w:t>D</w:t>
            </w:r>
            <w:r w:rsidRPr="008B5A4D">
              <w:rPr>
                <w:rFonts w:ascii="Bookman Old Style" w:hAnsi="Bookman Old Style" w:cs="Times New Roman"/>
              </w:rPr>
              <w:t>anau</w:t>
            </w:r>
            <w:r w:rsidR="00A8201A" w:rsidRPr="008B5A4D">
              <w:rPr>
                <w:rFonts w:ascii="Bookman Old Style" w:hAnsi="Bookman Old Style" w:cs="Times New Roman"/>
                <w:lang w:val="en-US"/>
              </w:rPr>
              <w:t xml:space="preserve"> Batur</w:t>
            </w:r>
            <w:r w:rsidR="00F81145" w:rsidRPr="008B5A4D">
              <w:rPr>
                <w:rFonts w:ascii="Bookman Old Style" w:hAnsi="Bookman Old Style" w:cs="Times New Roman"/>
                <w:lang w:val="es-ES"/>
              </w:rPr>
              <w:t xml:space="preserve"> dan sempadannya</w:t>
            </w:r>
            <w:r w:rsidRPr="008B5A4D">
              <w:rPr>
                <w:rFonts w:ascii="Bookman Old Style" w:hAnsi="Bookman Old Style" w:cs="Times New Roman"/>
              </w:rPr>
              <w:t>; dan</w:t>
            </w:r>
          </w:p>
          <w:p w:rsidR="00FC602A" w:rsidRPr="008B5A4D" w:rsidRDefault="00FC602A" w:rsidP="00D73380">
            <w:pPr>
              <w:numPr>
                <w:ilvl w:val="0"/>
                <w:numId w:val="42"/>
              </w:numPr>
              <w:tabs>
                <w:tab w:val="num" w:pos="884"/>
              </w:tabs>
              <w:ind w:left="884" w:right="28" w:hanging="450"/>
              <w:jc w:val="both"/>
              <w:rPr>
                <w:rFonts w:ascii="Bookman Old Style" w:hAnsi="Bookman Old Style" w:cs="Times New Roman"/>
              </w:rPr>
            </w:pPr>
            <w:r w:rsidRPr="008B5A4D">
              <w:rPr>
                <w:rFonts w:ascii="Bookman Old Style" w:hAnsi="Bookman Old Style" w:cs="Times New Roman"/>
              </w:rPr>
              <w:t>ketentuan umum peraturan zonasi ruang terbuka hijau</w:t>
            </w:r>
            <w:r w:rsidR="009F0716" w:rsidRPr="008B5A4D">
              <w:rPr>
                <w:rFonts w:ascii="Bookman Old Style" w:hAnsi="Bookman Old Style" w:cs="Times New Roman"/>
              </w:rPr>
              <w:t xml:space="preserve"> dan RTHK</w:t>
            </w:r>
            <w:r w:rsidRPr="008B5A4D">
              <w:rPr>
                <w:rFonts w:ascii="Bookman Old Style" w:hAnsi="Bookman Old Style" w:cs="Times New Roman"/>
              </w:rPr>
              <w:t>.</w:t>
            </w:r>
          </w:p>
          <w:p w:rsidR="00FC602A" w:rsidRPr="008B5A4D" w:rsidRDefault="00FC602A" w:rsidP="00D73380">
            <w:pPr>
              <w:numPr>
                <w:ilvl w:val="0"/>
                <w:numId w:val="40"/>
              </w:numPr>
              <w:tabs>
                <w:tab w:val="num"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00221735" w:rsidRPr="008B5A4D">
              <w:rPr>
                <w:rFonts w:ascii="Bookman Old Style" w:hAnsi="Bookman Old Style" w:cs="Times New Roman"/>
              </w:rPr>
              <w:t xml:space="preserve"> </w:t>
            </w:r>
            <w:r w:rsidR="00FE565C" w:rsidRPr="008B5A4D">
              <w:rPr>
                <w:rFonts w:ascii="Bookman Old Style" w:hAnsi="Bookman Old Style" w:cs="Times New Roman"/>
              </w:rPr>
              <w:t>s</w:t>
            </w:r>
            <w:r w:rsidR="00221735" w:rsidRPr="008B5A4D">
              <w:rPr>
                <w:rFonts w:ascii="Bookman Old Style" w:hAnsi="Bookman Old Style" w:cs="Times New Roman"/>
              </w:rPr>
              <w:t xml:space="preserve">uaka </w:t>
            </w:r>
            <w:r w:rsidR="00FE565C" w:rsidRPr="008B5A4D">
              <w:rPr>
                <w:rFonts w:ascii="Bookman Old Style" w:hAnsi="Bookman Old Style" w:cs="Times New Roman"/>
              </w:rPr>
              <w:t>a</w:t>
            </w:r>
            <w:r w:rsidR="00221735" w:rsidRPr="008B5A4D">
              <w:rPr>
                <w:rFonts w:ascii="Bookman Old Style" w:hAnsi="Bookman Old Style" w:cs="Times New Roman"/>
              </w:rPr>
              <w:t xml:space="preserve">lam, </w:t>
            </w:r>
            <w:r w:rsidRPr="008B5A4D">
              <w:rPr>
                <w:rFonts w:ascii="Bookman Old Style" w:hAnsi="Bookman Old Style" w:cs="Times New Roman"/>
              </w:rPr>
              <w:t xml:space="preserve">pelestarian alam, dan cagar budaya, sebagaimana dimaksud pada ayat (1) huruf </w:t>
            </w:r>
            <w:r w:rsidR="008E35ED" w:rsidRPr="008B5A4D">
              <w:rPr>
                <w:rFonts w:ascii="Bookman Old Style" w:hAnsi="Bookman Old Style" w:cs="Times New Roman"/>
              </w:rPr>
              <w:t>d</w:t>
            </w:r>
            <w:r w:rsidRPr="008B5A4D">
              <w:rPr>
                <w:rFonts w:ascii="Bookman Old Style" w:hAnsi="Bookman Old Style" w:cs="Times New Roman"/>
              </w:rPr>
              <w:t xml:space="preserve">, </w:t>
            </w:r>
            <w:r w:rsidR="00C05574" w:rsidRPr="008B5A4D">
              <w:rPr>
                <w:rFonts w:ascii="Bookman Old Style" w:hAnsi="Bookman Old Style" w:cs="Times New Roman"/>
              </w:rPr>
              <w:t>meliputi:</w:t>
            </w:r>
          </w:p>
          <w:p w:rsidR="00FC602A" w:rsidRPr="008B5A4D" w:rsidRDefault="00FC602A" w:rsidP="00D73380">
            <w:pPr>
              <w:numPr>
                <w:ilvl w:val="0"/>
                <w:numId w:val="43"/>
              </w:numPr>
              <w:tabs>
                <w:tab w:val="num" w:pos="884"/>
              </w:tabs>
              <w:ind w:left="884" w:right="28" w:hanging="450"/>
              <w:jc w:val="both"/>
              <w:rPr>
                <w:rFonts w:ascii="Bookman Old Style" w:hAnsi="Bookman Old Style" w:cs="Times New Roman"/>
              </w:rPr>
            </w:pPr>
            <w:r w:rsidRPr="008B5A4D">
              <w:rPr>
                <w:rFonts w:ascii="Bookman Old Style" w:hAnsi="Bookman Old Style" w:cs="Times New Roman"/>
              </w:rPr>
              <w:t>ketentuan umum peraturan zonasi taman wisata alam;</w:t>
            </w:r>
            <w:r w:rsidR="00221735" w:rsidRPr="008B5A4D">
              <w:rPr>
                <w:rFonts w:ascii="Bookman Old Style" w:hAnsi="Bookman Old Style" w:cs="Times New Roman"/>
                <w:lang w:val="en-US"/>
              </w:rPr>
              <w:t xml:space="preserve"> dan</w:t>
            </w:r>
          </w:p>
          <w:p w:rsidR="00FC602A" w:rsidRPr="008B5A4D" w:rsidRDefault="00FC602A" w:rsidP="00D73380">
            <w:pPr>
              <w:numPr>
                <w:ilvl w:val="0"/>
                <w:numId w:val="43"/>
              </w:numPr>
              <w:tabs>
                <w:tab w:val="num" w:pos="884"/>
              </w:tabs>
              <w:ind w:left="884" w:right="28" w:hanging="450"/>
              <w:jc w:val="both"/>
              <w:rPr>
                <w:rFonts w:ascii="Bookman Old Style" w:hAnsi="Bookman Old Style" w:cs="Times New Roman"/>
              </w:rPr>
            </w:pPr>
            <w:r w:rsidRPr="008B5A4D">
              <w:rPr>
                <w:rFonts w:ascii="Bookman Old Style" w:hAnsi="Bookman Old Style" w:cs="Times New Roman"/>
              </w:rPr>
              <w:t>ketentuan umum peraturan zonasi kawasan cagar budaya dan ilmu pengetahuan.</w:t>
            </w:r>
          </w:p>
          <w:p w:rsidR="004100BA" w:rsidRPr="008B5A4D" w:rsidRDefault="00FC602A" w:rsidP="00D73380">
            <w:pPr>
              <w:numPr>
                <w:ilvl w:val="0"/>
                <w:numId w:val="40"/>
              </w:numPr>
              <w:tabs>
                <w:tab w:val="num"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kawasan rawan bencana alam, sebagaimana dimaksud pada ayat (1) huruf </w:t>
            </w:r>
            <w:r w:rsidR="008E35ED" w:rsidRPr="008B5A4D">
              <w:rPr>
                <w:rFonts w:ascii="Bookman Old Style" w:hAnsi="Bookman Old Style" w:cs="Times New Roman"/>
              </w:rPr>
              <w:t>e</w:t>
            </w:r>
            <w:r w:rsidRPr="008B5A4D">
              <w:rPr>
                <w:rFonts w:ascii="Bookman Old Style" w:hAnsi="Bookman Old Style" w:cs="Times New Roman"/>
              </w:rPr>
              <w:t xml:space="preserve">, </w:t>
            </w:r>
            <w:r w:rsidR="00C05574" w:rsidRPr="008B5A4D">
              <w:rPr>
                <w:rFonts w:ascii="Bookman Old Style" w:hAnsi="Bookman Old Style" w:cs="Times New Roman"/>
              </w:rPr>
              <w:t>meliputi:</w:t>
            </w:r>
            <w:r w:rsidR="004100BA" w:rsidRPr="008B5A4D">
              <w:rPr>
                <w:rFonts w:ascii="Bookman Old Style" w:hAnsi="Bookman Old Style" w:cs="Times New Roman"/>
              </w:rPr>
              <w:t xml:space="preserve"> </w:t>
            </w:r>
          </w:p>
          <w:p w:rsidR="004100BA" w:rsidRPr="008B5A4D" w:rsidRDefault="004100BA" w:rsidP="00D73380">
            <w:pPr>
              <w:numPr>
                <w:ilvl w:val="0"/>
                <w:numId w:val="232"/>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ketentuan umum peraturan zonasi kawasan rawan tanah longsor; dan</w:t>
            </w:r>
          </w:p>
          <w:p w:rsidR="004100BA" w:rsidRPr="008B5A4D" w:rsidRDefault="004100BA" w:rsidP="00D73380">
            <w:pPr>
              <w:numPr>
                <w:ilvl w:val="0"/>
                <w:numId w:val="232"/>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ketentuan umum peraturan zonasi kawasan rawan kebakaran.</w:t>
            </w:r>
          </w:p>
          <w:p w:rsidR="00FC602A" w:rsidRPr="008B5A4D" w:rsidRDefault="00C00E3C" w:rsidP="00D73380">
            <w:pPr>
              <w:numPr>
                <w:ilvl w:val="0"/>
                <w:numId w:val="40"/>
              </w:numPr>
              <w:tabs>
                <w:tab w:val="num"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K</w:t>
            </w:r>
            <w:r w:rsidR="00FC602A" w:rsidRPr="008B5A4D">
              <w:rPr>
                <w:rFonts w:ascii="Bookman Old Style" w:hAnsi="Bookman Old Style" w:cs="Times New Roman"/>
              </w:rPr>
              <w:t xml:space="preserve">etentuan umum peraturan zonasi kawasan lindung geologi, sebagaimana dimaksud pada ayat (1) huruf </w:t>
            </w:r>
            <w:r w:rsidR="008E35ED" w:rsidRPr="008B5A4D">
              <w:rPr>
                <w:rFonts w:ascii="Bookman Old Style" w:hAnsi="Bookman Old Style" w:cs="Times New Roman"/>
              </w:rPr>
              <w:t>f</w:t>
            </w:r>
            <w:r w:rsidR="00FC602A" w:rsidRPr="008B5A4D">
              <w:rPr>
                <w:rFonts w:ascii="Bookman Old Style" w:hAnsi="Bookman Old Style" w:cs="Times New Roman"/>
              </w:rPr>
              <w:t xml:space="preserve">, </w:t>
            </w:r>
            <w:r w:rsidR="00C05574" w:rsidRPr="008B5A4D">
              <w:rPr>
                <w:rFonts w:ascii="Bookman Old Style" w:hAnsi="Bookman Old Style" w:cs="Times New Roman"/>
              </w:rPr>
              <w:t>meliputi:</w:t>
            </w:r>
          </w:p>
          <w:p w:rsidR="00C26F46" w:rsidRPr="008B5A4D" w:rsidRDefault="00C26F46" w:rsidP="00D73380">
            <w:pPr>
              <w:numPr>
                <w:ilvl w:val="0"/>
                <w:numId w:val="233"/>
              </w:numPr>
              <w:tabs>
                <w:tab w:val="clear" w:pos="720"/>
                <w:tab w:val="left" w:pos="884"/>
              </w:tabs>
              <w:ind w:left="884" w:right="-4" w:hanging="450"/>
              <w:jc w:val="both"/>
              <w:rPr>
                <w:rFonts w:ascii="Bookman Old Style" w:hAnsi="Bookman Old Style" w:cs="Times New Roman"/>
              </w:rPr>
            </w:pPr>
            <w:r w:rsidRPr="008B5A4D">
              <w:rPr>
                <w:rFonts w:ascii="Bookman Old Style" w:hAnsi="Bookman Old Style" w:cs="Times New Roman"/>
              </w:rPr>
              <w:t>ketentuan umum peraturan zonasi kawasan cagar alam geologi;</w:t>
            </w:r>
          </w:p>
          <w:p w:rsidR="00C26F46" w:rsidRPr="008B5A4D" w:rsidRDefault="00C26F46" w:rsidP="00D73380">
            <w:pPr>
              <w:numPr>
                <w:ilvl w:val="0"/>
                <w:numId w:val="233"/>
              </w:numPr>
              <w:tabs>
                <w:tab w:val="clear" w:pos="720"/>
                <w:tab w:val="left" w:pos="884"/>
              </w:tabs>
              <w:ind w:left="884" w:right="-4" w:hanging="450"/>
              <w:jc w:val="both"/>
              <w:rPr>
                <w:rFonts w:ascii="Bookman Old Style" w:hAnsi="Bookman Old Style" w:cs="Times New Roman"/>
                <w:lang w:val="en-US"/>
              </w:rPr>
            </w:pPr>
            <w:r w:rsidRPr="008B5A4D">
              <w:rPr>
                <w:rFonts w:ascii="Bookman Old Style" w:hAnsi="Bookman Old Style" w:cs="Times New Roman"/>
                <w:lang w:val="en-US"/>
              </w:rPr>
              <w:t>ketentuan umum peraturan zonasi kawasan rawan bencana alam geologi; dan</w:t>
            </w:r>
          </w:p>
          <w:p w:rsidR="00C26F46" w:rsidRPr="008B5A4D" w:rsidRDefault="00C26F46" w:rsidP="00D73380">
            <w:pPr>
              <w:numPr>
                <w:ilvl w:val="0"/>
                <w:numId w:val="233"/>
              </w:numPr>
              <w:tabs>
                <w:tab w:val="clear" w:pos="720"/>
                <w:tab w:val="left" w:pos="884"/>
              </w:tabs>
              <w:ind w:left="884" w:right="-4" w:hanging="450"/>
              <w:jc w:val="both"/>
              <w:rPr>
                <w:rFonts w:ascii="Bookman Old Style" w:hAnsi="Bookman Old Style" w:cs="Times New Roman"/>
                <w:lang w:val="it-IT"/>
              </w:rPr>
            </w:pPr>
            <w:r w:rsidRPr="008B5A4D">
              <w:rPr>
                <w:rFonts w:ascii="Bookman Old Style" w:hAnsi="Bookman Old Style" w:cs="Times New Roman"/>
                <w:lang w:val="en-US"/>
              </w:rPr>
              <w:t>ketentuan umum peraturan zonasi kawasan yang memberikan perlindungan terhadap</w:t>
            </w:r>
            <w:r w:rsidRPr="008B5A4D">
              <w:rPr>
                <w:rFonts w:ascii="Bookman Old Style" w:hAnsi="Bookman Old Style" w:cs="Times New Roman"/>
              </w:rPr>
              <w:t xml:space="preserve"> air tanah</w:t>
            </w:r>
            <w:r w:rsidRPr="008B5A4D">
              <w:rPr>
                <w:rFonts w:ascii="Bookman Old Style" w:hAnsi="Bookman Old Style" w:cs="Times New Roman"/>
                <w:lang w:val="it-IT"/>
              </w:rPr>
              <w:t>.</w:t>
            </w:r>
          </w:p>
          <w:p w:rsidR="00C26F46" w:rsidRPr="008B5A4D" w:rsidRDefault="00A56EA1" w:rsidP="00D73380">
            <w:pPr>
              <w:numPr>
                <w:ilvl w:val="0"/>
                <w:numId w:val="40"/>
              </w:numPr>
              <w:tabs>
                <w:tab w:val="num"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Ketentuan</w:t>
            </w:r>
            <w:r w:rsidRPr="008B5A4D">
              <w:rPr>
                <w:rFonts w:ascii="Bookman Old Style" w:hAnsi="Bookman Old Style" w:cs="Times New Roman"/>
                <w:lang w:val="it-IT"/>
              </w:rPr>
              <w:t xml:space="preserve"> umum peraturan zonasi kawasan </w:t>
            </w:r>
            <w:r w:rsidR="00C26F46" w:rsidRPr="008B5A4D">
              <w:rPr>
                <w:rFonts w:ascii="Bookman Old Style" w:hAnsi="Bookman Old Style" w:cs="Times New Roman"/>
              </w:rPr>
              <w:t>cagar alam geologi sebagaimana dimaksud pada ayat (</w:t>
            </w:r>
            <w:r w:rsidR="00727387" w:rsidRPr="008B5A4D">
              <w:rPr>
                <w:rFonts w:ascii="Bookman Old Style" w:hAnsi="Bookman Old Style" w:cs="Times New Roman"/>
                <w:lang w:val="it-IT"/>
              </w:rPr>
              <w:t>6</w:t>
            </w:r>
            <w:r w:rsidR="00C26F46" w:rsidRPr="008B5A4D">
              <w:rPr>
                <w:rFonts w:ascii="Bookman Old Style" w:hAnsi="Bookman Old Style" w:cs="Times New Roman"/>
              </w:rPr>
              <w:t xml:space="preserve">) huruf a, </w:t>
            </w:r>
            <w:r w:rsidR="00C05574" w:rsidRPr="008B5A4D">
              <w:rPr>
                <w:rFonts w:ascii="Bookman Old Style" w:hAnsi="Bookman Old Style" w:cs="Times New Roman"/>
                <w:lang w:val="it-IT"/>
              </w:rPr>
              <w:t>meliputi</w:t>
            </w:r>
            <w:r w:rsidR="00C05574" w:rsidRPr="008B5A4D">
              <w:rPr>
                <w:rFonts w:ascii="Bookman Old Style" w:hAnsi="Bookman Old Style" w:cs="Times New Roman"/>
              </w:rPr>
              <w:t>:</w:t>
            </w:r>
          </w:p>
          <w:p w:rsidR="00C26F46" w:rsidRPr="008B5A4D" w:rsidRDefault="00A56EA1" w:rsidP="00D73380">
            <w:pPr>
              <w:numPr>
                <w:ilvl w:val="0"/>
                <w:numId w:val="234"/>
              </w:numPr>
              <w:tabs>
                <w:tab w:val="clear" w:pos="720"/>
                <w:tab w:val="num" w:pos="884"/>
              </w:tabs>
              <w:ind w:left="884" w:right="-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C26F46" w:rsidRPr="008B5A4D">
              <w:rPr>
                <w:rFonts w:ascii="Bookman Old Style" w:hAnsi="Bookman Old Style" w:cs="Times New Roman"/>
              </w:rPr>
              <w:t>kawasan yang memiliki keunikan bentang alam;</w:t>
            </w:r>
            <w:r w:rsidR="00EC46DE" w:rsidRPr="008B5A4D">
              <w:rPr>
                <w:rFonts w:ascii="Bookman Old Style" w:hAnsi="Bookman Old Style" w:cs="Times New Roman"/>
              </w:rPr>
              <w:t xml:space="preserve"> </w:t>
            </w:r>
            <w:r w:rsidR="00C26F46" w:rsidRPr="008B5A4D">
              <w:rPr>
                <w:rFonts w:ascii="Bookman Old Style" w:hAnsi="Bookman Old Style" w:cs="Times New Roman"/>
              </w:rPr>
              <w:t xml:space="preserve">dan </w:t>
            </w:r>
          </w:p>
          <w:p w:rsidR="00C26F46" w:rsidRPr="008B5A4D" w:rsidRDefault="00A56EA1" w:rsidP="00D73380">
            <w:pPr>
              <w:numPr>
                <w:ilvl w:val="0"/>
                <w:numId w:val="234"/>
              </w:numPr>
              <w:tabs>
                <w:tab w:val="clear" w:pos="720"/>
                <w:tab w:val="num" w:pos="884"/>
              </w:tabs>
              <w:ind w:left="884" w:right="-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C26F46" w:rsidRPr="008B5A4D">
              <w:rPr>
                <w:rFonts w:ascii="Bookman Old Style" w:hAnsi="Bookman Old Style" w:cs="Times New Roman"/>
              </w:rPr>
              <w:t>kawasan yang mempunyai keunikan proses geologi.</w:t>
            </w:r>
          </w:p>
          <w:p w:rsidR="00C26F46" w:rsidRPr="008B5A4D" w:rsidRDefault="00A56EA1" w:rsidP="00D73380">
            <w:pPr>
              <w:numPr>
                <w:ilvl w:val="0"/>
                <w:numId w:val="40"/>
              </w:numPr>
              <w:tabs>
                <w:tab w:val="num"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ketentuan umum peraturan zonasi k</w:t>
            </w:r>
            <w:r w:rsidR="00C26F46" w:rsidRPr="008B5A4D">
              <w:rPr>
                <w:rFonts w:ascii="Bookman Old Style" w:hAnsi="Bookman Old Style" w:cs="Times New Roman"/>
              </w:rPr>
              <w:t>awasan rawan bencana alam geologi sebagaimana dimaksud pada ayat (</w:t>
            </w:r>
            <w:r w:rsidR="00727387" w:rsidRPr="008B5A4D">
              <w:rPr>
                <w:rFonts w:ascii="Bookman Old Style" w:hAnsi="Bookman Old Style" w:cs="Times New Roman"/>
              </w:rPr>
              <w:t>6</w:t>
            </w:r>
            <w:r w:rsidR="00C26F46" w:rsidRPr="008B5A4D">
              <w:rPr>
                <w:rFonts w:ascii="Bookman Old Style" w:hAnsi="Bookman Old Style" w:cs="Times New Roman"/>
              </w:rPr>
              <w:t xml:space="preserve">) huruf b, </w:t>
            </w:r>
            <w:r w:rsidR="00C05574" w:rsidRPr="008B5A4D">
              <w:rPr>
                <w:rFonts w:ascii="Bookman Old Style" w:hAnsi="Bookman Old Style" w:cs="Times New Roman"/>
              </w:rPr>
              <w:t>meliputi:</w:t>
            </w:r>
          </w:p>
          <w:p w:rsidR="00C26F46" w:rsidRPr="008B5A4D" w:rsidRDefault="00A56EA1" w:rsidP="00D73380">
            <w:pPr>
              <w:numPr>
                <w:ilvl w:val="0"/>
                <w:numId w:val="235"/>
              </w:numPr>
              <w:tabs>
                <w:tab w:val="clear" w:pos="720"/>
                <w:tab w:val="num" w:pos="884"/>
              </w:tabs>
              <w:ind w:left="884" w:right="-4" w:hanging="450"/>
              <w:jc w:val="both"/>
              <w:rPr>
                <w:rFonts w:ascii="Bookman Old Style" w:hAnsi="Bookman Old Style" w:cs="Times New Roman"/>
              </w:rPr>
            </w:pPr>
            <w:r w:rsidRPr="008B5A4D">
              <w:rPr>
                <w:rFonts w:ascii="Bookman Old Style" w:hAnsi="Bookman Old Style" w:cs="Times New Roman"/>
              </w:rPr>
              <w:lastRenderedPageBreak/>
              <w:t xml:space="preserve">ketentuan umum peraturan zonasi </w:t>
            </w:r>
            <w:r w:rsidR="00C26F46" w:rsidRPr="008B5A4D">
              <w:rPr>
                <w:rFonts w:ascii="Bookman Old Style" w:hAnsi="Bookman Old Style" w:cs="Times New Roman"/>
              </w:rPr>
              <w:t>kawasan rawan letusan gunung berapi;</w:t>
            </w:r>
          </w:p>
          <w:p w:rsidR="00C26F46" w:rsidRPr="008B5A4D" w:rsidRDefault="00A56EA1" w:rsidP="00D73380">
            <w:pPr>
              <w:numPr>
                <w:ilvl w:val="0"/>
                <w:numId w:val="235"/>
              </w:numPr>
              <w:tabs>
                <w:tab w:val="clear" w:pos="720"/>
                <w:tab w:val="num" w:pos="884"/>
              </w:tabs>
              <w:ind w:left="884" w:right="-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C26F46" w:rsidRPr="008B5A4D">
              <w:rPr>
                <w:rFonts w:ascii="Bookman Old Style" w:hAnsi="Bookman Old Style" w:cs="Times New Roman"/>
              </w:rPr>
              <w:t>kawasan rawan gempa bumi;</w:t>
            </w:r>
          </w:p>
          <w:p w:rsidR="00C26F46" w:rsidRPr="008B5A4D" w:rsidRDefault="00A56EA1" w:rsidP="00D73380">
            <w:pPr>
              <w:numPr>
                <w:ilvl w:val="0"/>
                <w:numId w:val="235"/>
              </w:numPr>
              <w:tabs>
                <w:tab w:val="clear" w:pos="720"/>
                <w:tab w:val="num" w:pos="884"/>
              </w:tabs>
              <w:ind w:left="884" w:right="-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C26F46" w:rsidRPr="008B5A4D">
              <w:rPr>
                <w:rFonts w:ascii="Bookman Old Style" w:hAnsi="Bookman Old Style" w:cs="Times New Roman"/>
              </w:rPr>
              <w:t>kawasan rawan gerakan tanah;</w:t>
            </w:r>
            <w:r w:rsidR="00E338F1" w:rsidRPr="008B5A4D">
              <w:rPr>
                <w:rFonts w:ascii="Bookman Old Style" w:hAnsi="Bookman Old Style" w:cs="Times New Roman"/>
              </w:rPr>
              <w:t xml:space="preserve"> </w:t>
            </w:r>
            <w:r w:rsidR="00C26F46" w:rsidRPr="008B5A4D">
              <w:rPr>
                <w:rFonts w:ascii="Bookman Old Style" w:hAnsi="Bookman Old Style" w:cs="Times New Roman"/>
              </w:rPr>
              <w:t>dan</w:t>
            </w:r>
          </w:p>
          <w:p w:rsidR="00C26F46" w:rsidRPr="008B5A4D" w:rsidRDefault="00A56EA1" w:rsidP="00D73380">
            <w:pPr>
              <w:numPr>
                <w:ilvl w:val="0"/>
                <w:numId w:val="235"/>
              </w:numPr>
              <w:tabs>
                <w:tab w:val="clear" w:pos="720"/>
                <w:tab w:val="num" w:pos="884"/>
              </w:tabs>
              <w:ind w:left="884" w:right="-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C26F46" w:rsidRPr="008B5A4D">
              <w:rPr>
                <w:rFonts w:ascii="Bookman Old Style" w:hAnsi="Bookman Old Style" w:cs="Times New Roman"/>
              </w:rPr>
              <w:t>kawasan rawan bahaya gas beracun.</w:t>
            </w:r>
          </w:p>
          <w:p w:rsidR="00C26F46" w:rsidRPr="008B5A4D" w:rsidRDefault="00A56EA1" w:rsidP="00D73380">
            <w:pPr>
              <w:numPr>
                <w:ilvl w:val="0"/>
                <w:numId w:val="40"/>
              </w:numPr>
              <w:tabs>
                <w:tab w:val="num" w:pos="434"/>
              </w:tabs>
              <w:spacing w:before="120"/>
              <w:ind w:left="432" w:right="29" w:hanging="432"/>
              <w:jc w:val="both"/>
              <w:rPr>
                <w:rFonts w:ascii="Bookman Old Style" w:hAnsi="Bookman Old Style" w:cs="Times New Roman"/>
              </w:rPr>
            </w:pPr>
            <w:r w:rsidRPr="008B5A4D">
              <w:rPr>
                <w:rFonts w:ascii="Bookman Old Style" w:hAnsi="Bookman Old Style" w:cs="Times New Roman"/>
              </w:rPr>
              <w:t>Ketentuan umum peraturan zonasi k</w:t>
            </w:r>
            <w:r w:rsidR="00C26F46" w:rsidRPr="008B5A4D">
              <w:rPr>
                <w:rFonts w:ascii="Bookman Old Style" w:hAnsi="Bookman Old Style" w:cs="Times New Roman"/>
              </w:rPr>
              <w:t>awasan yang memberikan perlindungan terhadap air tanah sebagaimana dimaksud pada ayat (</w:t>
            </w:r>
            <w:r w:rsidR="00727387" w:rsidRPr="008B5A4D">
              <w:rPr>
                <w:rFonts w:ascii="Bookman Old Style" w:hAnsi="Bookman Old Style" w:cs="Times New Roman"/>
              </w:rPr>
              <w:t>6</w:t>
            </w:r>
            <w:r w:rsidR="00C26F46" w:rsidRPr="008B5A4D">
              <w:rPr>
                <w:rFonts w:ascii="Bookman Old Style" w:hAnsi="Bookman Old Style" w:cs="Times New Roman"/>
              </w:rPr>
              <w:t xml:space="preserve">) huruf c, </w:t>
            </w:r>
            <w:r w:rsidR="00C05574" w:rsidRPr="008B5A4D">
              <w:rPr>
                <w:rFonts w:ascii="Bookman Old Style" w:hAnsi="Bookman Old Style" w:cs="Times New Roman"/>
              </w:rPr>
              <w:t>meliputi:</w:t>
            </w:r>
          </w:p>
          <w:p w:rsidR="00C26F46" w:rsidRPr="008B5A4D" w:rsidRDefault="00A56EA1" w:rsidP="00D73380">
            <w:pPr>
              <w:numPr>
                <w:ilvl w:val="1"/>
                <w:numId w:val="236"/>
              </w:numPr>
              <w:tabs>
                <w:tab w:val="left" w:pos="884"/>
              </w:tabs>
              <w:ind w:left="884" w:right="-4" w:hanging="450"/>
              <w:jc w:val="both"/>
              <w:rPr>
                <w:rFonts w:ascii="Bookman Old Style" w:hAnsi="Bookman Old Style" w:cs="Times New Roman"/>
              </w:rPr>
            </w:pPr>
            <w:r w:rsidRPr="008B5A4D">
              <w:rPr>
                <w:rFonts w:ascii="Bookman Old Style" w:hAnsi="Bookman Old Style" w:cs="Times New Roman"/>
              </w:rPr>
              <w:t>ketentuan umum peraturan zonasi k</w:t>
            </w:r>
            <w:r w:rsidR="00C26F46" w:rsidRPr="008B5A4D">
              <w:rPr>
                <w:rFonts w:ascii="Bookman Old Style" w:hAnsi="Bookman Old Style" w:cs="Times New Roman"/>
              </w:rPr>
              <w:t>awasan imbuhan air tanah; dan</w:t>
            </w:r>
          </w:p>
          <w:p w:rsidR="00C26F46" w:rsidRPr="008B5A4D" w:rsidRDefault="00A56EA1" w:rsidP="00D73380">
            <w:pPr>
              <w:numPr>
                <w:ilvl w:val="1"/>
                <w:numId w:val="236"/>
              </w:numPr>
              <w:tabs>
                <w:tab w:val="left" w:pos="884"/>
              </w:tabs>
              <w:ind w:left="884" w:right="-4" w:hanging="450"/>
              <w:jc w:val="both"/>
              <w:rPr>
                <w:rFonts w:ascii="Bookman Old Style" w:hAnsi="Bookman Old Style" w:cs="Times New Roman"/>
              </w:rPr>
            </w:pPr>
            <w:r w:rsidRPr="008B5A4D">
              <w:rPr>
                <w:rFonts w:ascii="Bookman Old Style" w:hAnsi="Bookman Old Style" w:cs="Times New Roman"/>
              </w:rPr>
              <w:t xml:space="preserve">ketentuan umum peraturan zonasi </w:t>
            </w:r>
            <w:r w:rsidR="00C26F46" w:rsidRPr="008B5A4D">
              <w:rPr>
                <w:rFonts w:ascii="Bookman Old Style" w:hAnsi="Bookman Old Style" w:cs="Times New Roman"/>
              </w:rPr>
              <w:t>sempadan mata air.</w:t>
            </w:r>
          </w:p>
          <w:p w:rsidR="00FC602A" w:rsidRPr="008B5A4D" w:rsidRDefault="00FC602A" w:rsidP="00D73380">
            <w:pPr>
              <w:numPr>
                <w:ilvl w:val="0"/>
                <w:numId w:val="40"/>
              </w:numPr>
              <w:tabs>
                <w:tab w:val="num" w:pos="522"/>
                <w:tab w:val="num" w:pos="884"/>
              </w:tabs>
              <w:spacing w:before="120"/>
              <w:ind w:left="522" w:right="29" w:hanging="522"/>
              <w:jc w:val="both"/>
              <w:rPr>
                <w:rFonts w:ascii="Bookman Old Style" w:hAnsi="Bookman Old Style" w:cs="Times New Roman"/>
              </w:rPr>
            </w:pPr>
            <w:r w:rsidRPr="008B5A4D">
              <w:rPr>
                <w:rFonts w:ascii="Bookman Old Style" w:hAnsi="Bookman Old Style" w:cs="Times New Roman"/>
              </w:rPr>
              <w:t xml:space="preserve">Ketentuan umum peraturan zonasi kawasan lindung lainnya, sebagaimana dimaksud pada ayat (1) huruf </w:t>
            </w:r>
            <w:r w:rsidR="008E35ED" w:rsidRPr="008B5A4D">
              <w:rPr>
                <w:rFonts w:ascii="Bookman Old Style" w:hAnsi="Bookman Old Style" w:cs="Times New Roman"/>
              </w:rPr>
              <w:t>g</w:t>
            </w:r>
            <w:r w:rsidRPr="008B5A4D">
              <w:rPr>
                <w:rFonts w:ascii="Bookman Old Style" w:hAnsi="Bookman Old Style" w:cs="Times New Roman"/>
              </w:rPr>
              <w:t>, yaitu arahan peraturan zonasi kaw</w:t>
            </w:r>
            <w:r w:rsidR="00C00E3C" w:rsidRPr="008B5A4D">
              <w:rPr>
                <w:rFonts w:ascii="Bookman Old Style" w:hAnsi="Bookman Old Style" w:cs="Times New Roman"/>
              </w:rPr>
              <w:t>asan perlindungan plasma nutfah.</w:t>
            </w:r>
          </w:p>
          <w:p w:rsidR="00FC602A" w:rsidRPr="008B5A4D" w:rsidRDefault="00FC602A" w:rsidP="00D73380">
            <w:pPr>
              <w:rPr>
                <w:rFonts w:ascii="Bookman Old Style" w:hAnsi="Bookman Old Style" w:cs="Times New Roman"/>
              </w:rPr>
            </w:pPr>
          </w:p>
          <w:p w:rsidR="000509B6" w:rsidRPr="008B5A4D" w:rsidRDefault="000509B6" w:rsidP="00D73380">
            <w:pPr>
              <w:tabs>
                <w:tab w:val="left" w:pos="884"/>
              </w:tabs>
              <w:ind w:left="-16" w:right="28"/>
              <w:jc w:val="center"/>
              <w:rPr>
                <w:rFonts w:ascii="Bookman Old Style" w:hAnsi="Bookman Old Style" w:cs="Times New Roman"/>
                <w:lang w:val="en-US"/>
              </w:rPr>
            </w:pPr>
          </w:p>
          <w:p w:rsidR="00980D94" w:rsidRPr="008B5A4D" w:rsidRDefault="00686DAD" w:rsidP="00D73380">
            <w:pPr>
              <w:tabs>
                <w:tab w:val="left" w:pos="884"/>
              </w:tabs>
              <w:ind w:left="-16" w:right="28"/>
              <w:jc w:val="center"/>
              <w:rPr>
                <w:rFonts w:ascii="Bookman Old Style" w:hAnsi="Bookman Old Style" w:cs="Times New Roman"/>
              </w:rPr>
            </w:pPr>
            <w:r w:rsidRPr="008B5A4D">
              <w:rPr>
                <w:rFonts w:ascii="Bookman Old Style" w:hAnsi="Bookman Old Style" w:cs="Times New Roman"/>
              </w:rPr>
              <w:t xml:space="preserve">Ketentuan Umum Peraturan Zonasi </w:t>
            </w:r>
          </w:p>
          <w:p w:rsidR="00686DAD" w:rsidRPr="008B5A4D" w:rsidRDefault="00686DAD" w:rsidP="00D73380">
            <w:pPr>
              <w:tabs>
                <w:tab w:val="left" w:pos="884"/>
              </w:tabs>
              <w:ind w:left="-16" w:right="28"/>
              <w:jc w:val="center"/>
              <w:rPr>
                <w:rFonts w:ascii="Bookman Old Style" w:hAnsi="Bookman Old Style" w:cs="Times New Roman"/>
              </w:rPr>
            </w:pPr>
            <w:r w:rsidRPr="008B5A4D">
              <w:rPr>
                <w:rFonts w:ascii="Bookman Old Style" w:hAnsi="Bookman Old Style" w:cs="Times New Roman"/>
              </w:rPr>
              <w:t>Kawasan</w:t>
            </w:r>
            <w:r w:rsidR="00980D94" w:rsidRPr="008B5A4D">
              <w:rPr>
                <w:rFonts w:ascii="Bookman Old Style" w:hAnsi="Bookman Old Style" w:cs="Times New Roman"/>
              </w:rPr>
              <w:t xml:space="preserve"> Hutan Lindung</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7</w:t>
            </w:r>
            <w:r w:rsidR="00B06E61" w:rsidRPr="008B5A4D">
              <w:rPr>
                <w:rFonts w:ascii="Bookman Old Style" w:hAnsi="Bookman Old Style" w:cs="Times New Roman"/>
                <w:lang w:val="en-US"/>
              </w:rPr>
              <w:t>2</w:t>
            </w:r>
          </w:p>
          <w:p w:rsidR="00093AD8" w:rsidRPr="008B5A4D" w:rsidRDefault="00093AD8" w:rsidP="00D73380">
            <w:pPr>
              <w:pStyle w:val="ListParagraph"/>
              <w:autoSpaceDE w:val="0"/>
              <w:autoSpaceDN w:val="0"/>
              <w:adjustRightInd w:val="0"/>
              <w:spacing w:before="120"/>
              <w:ind w:left="0" w:right="29"/>
              <w:jc w:val="both"/>
              <w:rPr>
                <w:rFonts w:ascii="Bookman Old Style" w:hAnsi="Bookman Old Style" w:cs="Times New Roman"/>
              </w:rPr>
            </w:pPr>
            <w:r w:rsidRPr="008B5A4D">
              <w:rPr>
                <w:rFonts w:ascii="Bookman Old Style" w:hAnsi="Bookman Old Style" w:cs="Times New Roman"/>
              </w:rPr>
              <w:t xml:space="preserve">Ketentuan umum peraturan zonasi kawasan hutan lindung sebagaimana dimaksud dalam Pasal </w:t>
            </w:r>
            <w:r w:rsidR="006F026F" w:rsidRPr="008B5A4D">
              <w:rPr>
                <w:rFonts w:ascii="Bookman Old Style" w:hAnsi="Bookman Old Style" w:cs="Times New Roman"/>
              </w:rPr>
              <w:t>7</w:t>
            </w:r>
            <w:r w:rsidR="00A8201A" w:rsidRPr="008B5A4D">
              <w:rPr>
                <w:rFonts w:ascii="Bookman Old Style" w:hAnsi="Bookman Old Style" w:cs="Times New Roman"/>
                <w:lang w:val="en-US"/>
              </w:rPr>
              <w:t>1</w:t>
            </w:r>
            <w:r w:rsidRPr="008B5A4D">
              <w:rPr>
                <w:rFonts w:ascii="Bookman Old Style" w:hAnsi="Bookman Old Style" w:cs="Times New Roman"/>
              </w:rPr>
              <w:t xml:space="preserve"> ayat (</w:t>
            </w:r>
            <w:r w:rsidR="007A448B" w:rsidRPr="008B5A4D">
              <w:rPr>
                <w:rFonts w:ascii="Bookman Old Style" w:hAnsi="Bookman Old Style" w:cs="Times New Roman"/>
              </w:rPr>
              <w:t>1</w:t>
            </w:r>
            <w:r w:rsidRPr="008B5A4D">
              <w:rPr>
                <w:rFonts w:ascii="Bookman Old Style" w:hAnsi="Bookman Old Style" w:cs="Times New Roman"/>
              </w:rPr>
              <w:t xml:space="preserve">) huruf a, </w:t>
            </w:r>
            <w:r w:rsidR="00C05574" w:rsidRPr="008B5A4D">
              <w:rPr>
                <w:rFonts w:ascii="Bookman Old Style" w:hAnsi="Bookman Old Style" w:cs="Times New Roman"/>
              </w:rPr>
              <w:t>meliputi:</w:t>
            </w:r>
          </w:p>
          <w:p w:rsidR="00093AD8" w:rsidRPr="008B5A4D" w:rsidRDefault="00093AD8" w:rsidP="00D73380">
            <w:pPr>
              <w:numPr>
                <w:ilvl w:val="0"/>
                <w:numId w:val="244"/>
              </w:numPr>
              <w:ind w:left="401" w:right="28" w:hanging="401"/>
              <w:jc w:val="both"/>
              <w:rPr>
                <w:rFonts w:ascii="Bookman Old Style" w:hAnsi="Bookman Old Style" w:cs="Times New Roman"/>
              </w:rPr>
            </w:pPr>
            <w:r w:rsidRPr="008B5A4D">
              <w:rPr>
                <w:rFonts w:ascii="Bookman Old Style" w:hAnsi="Bookman Old Style" w:cs="Times New Roman"/>
              </w:rPr>
              <w:t xml:space="preserve">memiliki faktor-faktor lereng lapang, jenis tanah, dan intensitas hujan setelah masing-masing dikalikan dengan angka penyeimbang mempunyai jumlah nilai skor </w:t>
            </w:r>
            <w:r w:rsidR="00727387" w:rsidRPr="008B5A4D">
              <w:rPr>
                <w:rFonts w:ascii="Bookman Old Style" w:hAnsi="Bookman Old Style" w:cs="Times New Roman"/>
              </w:rPr>
              <w:t xml:space="preserve">sekurang-kurangnya </w:t>
            </w:r>
            <w:r w:rsidRPr="008B5A4D">
              <w:rPr>
                <w:rFonts w:ascii="Bookman Old Style" w:hAnsi="Bookman Old Style" w:cs="Times New Roman"/>
              </w:rPr>
              <w:t xml:space="preserve">175  </w:t>
            </w:r>
            <w:r w:rsidR="00311744" w:rsidRPr="008B5A4D">
              <w:rPr>
                <w:rFonts w:ascii="Bookman Old Style" w:hAnsi="Bookman Old Style" w:cs="Times New Roman"/>
              </w:rPr>
              <w:t xml:space="preserve">(seratus tujuh puluh lima) </w:t>
            </w:r>
            <w:r w:rsidRPr="008B5A4D">
              <w:rPr>
                <w:rFonts w:ascii="Bookman Old Style" w:hAnsi="Bookman Old Style" w:cs="Times New Roman"/>
              </w:rPr>
              <w:t>atau lebih;</w:t>
            </w:r>
          </w:p>
          <w:p w:rsidR="00093AD8" w:rsidRPr="008B5A4D" w:rsidRDefault="00093AD8" w:rsidP="00D73380">
            <w:pPr>
              <w:numPr>
                <w:ilvl w:val="0"/>
                <w:numId w:val="244"/>
              </w:numPr>
              <w:ind w:left="401" w:right="28" w:hanging="401"/>
              <w:jc w:val="both"/>
              <w:rPr>
                <w:rFonts w:ascii="Bookman Old Style" w:hAnsi="Bookman Old Style" w:cs="Times New Roman"/>
              </w:rPr>
            </w:pPr>
            <w:r w:rsidRPr="008B5A4D">
              <w:rPr>
                <w:rFonts w:ascii="Bookman Old Style" w:hAnsi="Bookman Old Style" w:cs="Times New Roman"/>
              </w:rPr>
              <w:t xml:space="preserve">mempunyai lereng lapang </w:t>
            </w:r>
            <w:r w:rsidR="00EB77E2" w:rsidRPr="008B5A4D">
              <w:rPr>
                <w:rFonts w:ascii="Bookman Old Style" w:hAnsi="Bookman Old Style" w:cs="Times New Roman"/>
              </w:rPr>
              <w:t xml:space="preserve">serendah-rendahnya </w:t>
            </w:r>
            <w:r w:rsidRPr="008B5A4D">
              <w:rPr>
                <w:rFonts w:ascii="Bookman Old Style" w:hAnsi="Bookman Old Style" w:cs="Times New Roman"/>
              </w:rPr>
              <w:t xml:space="preserve">40% </w:t>
            </w:r>
            <w:r w:rsidR="00311744" w:rsidRPr="008B5A4D">
              <w:rPr>
                <w:rFonts w:ascii="Bookman Old Style" w:hAnsi="Bookman Old Style" w:cs="Times New Roman"/>
              </w:rPr>
              <w:t xml:space="preserve">(empat puluh persen) </w:t>
            </w:r>
            <w:r w:rsidRPr="008B5A4D">
              <w:rPr>
                <w:rFonts w:ascii="Bookman Old Style" w:hAnsi="Bookman Old Style" w:cs="Times New Roman"/>
              </w:rPr>
              <w:t xml:space="preserve">atau lebih; </w:t>
            </w:r>
          </w:p>
          <w:p w:rsidR="00D207E1" w:rsidRPr="008B5A4D" w:rsidRDefault="00093AD8" w:rsidP="00D73380">
            <w:pPr>
              <w:numPr>
                <w:ilvl w:val="0"/>
                <w:numId w:val="244"/>
              </w:numPr>
              <w:ind w:left="401" w:right="28" w:hanging="401"/>
              <w:jc w:val="both"/>
              <w:rPr>
                <w:rFonts w:ascii="Bookman Old Style" w:hAnsi="Bookman Old Style" w:cs="Times New Roman"/>
              </w:rPr>
            </w:pPr>
            <w:r w:rsidRPr="008B5A4D">
              <w:rPr>
                <w:rFonts w:ascii="Bookman Old Style" w:hAnsi="Bookman Old Style" w:cs="Times New Roman"/>
              </w:rPr>
              <w:t xml:space="preserve">mempunyai ketinggian di atas permukaan laut </w:t>
            </w:r>
            <w:r w:rsidR="00EB77E2" w:rsidRPr="008B5A4D">
              <w:rPr>
                <w:rFonts w:ascii="Bookman Old Style" w:hAnsi="Bookman Old Style" w:cs="Times New Roman"/>
              </w:rPr>
              <w:t xml:space="preserve">serendah-rendahnya </w:t>
            </w:r>
            <w:r w:rsidRPr="008B5A4D">
              <w:rPr>
                <w:rFonts w:ascii="Bookman Old Style" w:hAnsi="Bookman Old Style" w:cs="Times New Roman"/>
              </w:rPr>
              <w:t xml:space="preserve">2.000 </w:t>
            </w:r>
            <w:r w:rsidR="00311744" w:rsidRPr="008B5A4D">
              <w:rPr>
                <w:rFonts w:ascii="Bookman Old Style" w:hAnsi="Bookman Old Style" w:cs="Times New Roman"/>
              </w:rPr>
              <w:t xml:space="preserve">(dua ribu) </w:t>
            </w:r>
            <w:r w:rsidRPr="008B5A4D">
              <w:rPr>
                <w:rFonts w:ascii="Bookman Old Style" w:hAnsi="Bookman Old Style" w:cs="Times New Roman"/>
              </w:rPr>
              <w:t xml:space="preserve">m  atau lebih; </w:t>
            </w:r>
          </w:p>
          <w:p w:rsidR="00D207E1" w:rsidRPr="008B5A4D" w:rsidRDefault="00093AD8" w:rsidP="00D73380">
            <w:pPr>
              <w:numPr>
                <w:ilvl w:val="0"/>
                <w:numId w:val="244"/>
              </w:numPr>
              <w:ind w:left="401" w:right="28" w:hanging="401"/>
              <w:jc w:val="both"/>
              <w:rPr>
                <w:rFonts w:ascii="Bookman Old Style" w:hAnsi="Bookman Old Style" w:cs="Times New Roman"/>
              </w:rPr>
            </w:pPr>
            <w:r w:rsidRPr="008B5A4D">
              <w:rPr>
                <w:rFonts w:ascii="Bookman Old Style" w:hAnsi="Bookman Old Style" w:cs="Times New Roman"/>
              </w:rPr>
              <w:t>kawasan hutan yang ditetapkan berdasark</w:t>
            </w:r>
            <w:r w:rsidR="00D207E1" w:rsidRPr="008B5A4D">
              <w:rPr>
                <w:rFonts w:ascii="Bookman Old Style" w:hAnsi="Bookman Old Style" w:cs="Times New Roman"/>
              </w:rPr>
              <w:t>an peraturan perundang-undangan;</w:t>
            </w:r>
          </w:p>
          <w:p w:rsidR="00093AD8" w:rsidRPr="008B5A4D" w:rsidRDefault="00093AD8" w:rsidP="00D73380">
            <w:pPr>
              <w:numPr>
                <w:ilvl w:val="0"/>
                <w:numId w:val="244"/>
              </w:numPr>
              <w:ind w:left="401" w:right="28" w:hanging="401"/>
              <w:jc w:val="both"/>
              <w:rPr>
                <w:rFonts w:ascii="Bookman Old Style" w:hAnsi="Bookman Old Style" w:cs="Times New Roman"/>
              </w:rPr>
            </w:pPr>
            <w:r w:rsidRPr="008B5A4D">
              <w:rPr>
                <w:rFonts w:ascii="Bookman Old Style" w:hAnsi="Bookman Old Style" w:cs="Times New Roman"/>
              </w:rPr>
              <w:t xml:space="preserve">pemanfaatan ruang yang diijinkan mencakup kegiatan-kegiatan untuk kepentingan pendidikan, penelitian, dan pengembangan ilmu pengetahuan dan teknologi serta ekowisata sepanjang tidak mengganggu fungsi lindung; </w:t>
            </w:r>
          </w:p>
          <w:p w:rsidR="00093AD8" w:rsidRPr="008B5A4D" w:rsidRDefault="00093AD8" w:rsidP="00D73380">
            <w:pPr>
              <w:numPr>
                <w:ilvl w:val="0"/>
                <w:numId w:val="244"/>
              </w:numPr>
              <w:tabs>
                <w:tab w:val="left" w:pos="0"/>
              </w:tabs>
              <w:ind w:left="401" w:right="28" w:hanging="401"/>
              <w:jc w:val="both"/>
              <w:rPr>
                <w:rFonts w:ascii="Bookman Old Style" w:hAnsi="Bookman Old Style" w:cs="Times New Roman"/>
              </w:rPr>
            </w:pPr>
            <w:r w:rsidRPr="008B5A4D">
              <w:rPr>
                <w:rFonts w:ascii="Bookman Old Style" w:hAnsi="Bookman Old Style" w:cs="Times New Roman"/>
              </w:rPr>
              <w:t>tidak diizinkan melakukan pemanfaatan ruang yang mengubah bentang alam, mengganggu kesuburan dan keawetan tanah, fungsi hidrologis serta kelestarian flora dan fauna pada kawasan hutan lindung;</w:t>
            </w:r>
          </w:p>
          <w:p w:rsidR="00093AD8" w:rsidRPr="008B5A4D" w:rsidRDefault="00093AD8" w:rsidP="00D73380">
            <w:pPr>
              <w:numPr>
                <w:ilvl w:val="0"/>
                <w:numId w:val="244"/>
              </w:numPr>
              <w:tabs>
                <w:tab w:val="left" w:pos="0"/>
              </w:tabs>
              <w:ind w:left="401" w:right="28" w:hanging="401"/>
              <w:jc w:val="both"/>
              <w:rPr>
                <w:rFonts w:ascii="Bookman Old Style" w:hAnsi="Bookman Old Style" w:cs="Times New Roman"/>
              </w:rPr>
            </w:pPr>
            <w:r w:rsidRPr="008B5A4D">
              <w:rPr>
                <w:rFonts w:ascii="Bookman Old Style" w:hAnsi="Bookman Old Style" w:cs="Times New Roman"/>
              </w:rPr>
              <w:t>pengendalian fungsi hidrologis kawasan hutan yang telah mengalami kerusakan melalui rehabilitasi dan konservasi;</w:t>
            </w:r>
          </w:p>
          <w:p w:rsidR="00093AD8" w:rsidRPr="008B5A4D" w:rsidRDefault="00093AD8" w:rsidP="00D73380">
            <w:pPr>
              <w:numPr>
                <w:ilvl w:val="0"/>
                <w:numId w:val="244"/>
              </w:numPr>
              <w:tabs>
                <w:tab w:val="left" w:pos="0"/>
              </w:tabs>
              <w:ind w:left="401" w:right="28" w:hanging="401"/>
              <w:jc w:val="both"/>
              <w:rPr>
                <w:rFonts w:ascii="Bookman Old Style" w:hAnsi="Bookman Old Style" w:cs="Times New Roman"/>
              </w:rPr>
            </w:pPr>
            <w:r w:rsidRPr="008B5A4D">
              <w:rPr>
                <w:rFonts w:ascii="Bookman Old Style" w:hAnsi="Bookman Old Style" w:cs="Times New Roman"/>
              </w:rPr>
              <w:t xml:space="preserve">penggunaan dan pemanfaatan tanah di kawasan lindung harus sesuai dengan fungsi kawasan dan tidak boleh mengganggu fungsi alam, tidak mengubah bentang alam dan ekosistem alami; </w:t>
            </w:r>
          </w:p>
          <w:p w:rsidR="00093AD8" w:rsidRPr="008B5A4D" w:rsidRDefault="00093AD8" w:rsidP="00D73380">
            <w:pPr>
              <w:numPr>
                <w:ilvl w:val="0"/>
                <w:numId w:val="244"/>
              </w:numPr>
              <w:tabs>
                <w:tab w:val="left" w:pos="0"/>
              </w:tabs>
              <w:ind w:left="401" w:right="28" w:hanging="401"/>
              <w:jc w:val="both"/>
              <w:rPr>
                <w:rFonts w:ascii="Bookman Old Style" w:hAnsi="Bookman Old Style" w:cs="Times New Roman"/>
              </w:rPr>
            </w:pPr>
            <w:r w:rsidRPr="008B5A4D">
              <w:rPr>
                <w:rFonts w:ascii="Bookman Old Style" w:hAnsi="Bookman Old Style" w:cs="Times New Roman"/>
              </w:rPr>
              <w:t xml:space="preserve">penyelesaian dan penanganan berbagai kegiatan budidaya di kawasan lindung sesuai dengan permasalahan yang </w:t>
            </w:r>
            <w:r w:rsidRPr="008B5A4D">
              <w:rPr>
                <w:rFonts w:ascii="Bookman Old Style" w:hAnsi="Bookman Old Style" w:cs="Times New Roman"/>
              </w:rPr>
              <w:lastRenderedPageBreak/>
              <w:t>dihadapi secara bertahap;</w:t>
            </w:r>
          </w:p>
          <w:p w:rsidR="00093AD8" w:rsidRPr="008B5A4D" w:rsidRDefault="00093AD8" w:rsidP="00D73380">
            <w:pPr>
              <w:numPr>
                <w:ilvl w:val="0"/>
                <w:numId w:val="244"/>
              </w:numPr>
              <w:tabs>
                <w:tab w:val="left" w:pos="0"/>
              </w:tabs>
              <w:ind w:left="401" w:right="28" w:hanging="401"/>
              <w:jc w:val="both"/>
              <w:rPr>
                <w:rFonts w:ascii="Bookman Old Style" w:hAnsi="Bookman Old Style" w:cs="Times New Roman"/>
              </w:rPr>
            </w:pPr>
            <w:r w:rsidRPr="008B5A4D">
              <w:rPr>
                <w:rFonts w:ascii="Bookman Old Style" w:hAnsi="Bookman Old Style" w:cs="Times New Roman"/>
              </w:rPr>
              <w:t>penataan batas di lapangan untuk memudahkan pengendaliannya; dan</w:t>
            </w:r>
          </w:p>
          <w:p w:rsidR="00093AD8" w:rsidRPr="008B5A4D" w:rsidRDefault="00093AD8" w:rsidP="00D73380">
            <w:pPr>
              <w:numPr>
                <w:ilvl w:val="0"/>
                <w:numId w:val="244"/>
              </w:numPr>
              <w:tabs>
                <w:tab w:val="left" w:pos="0"/>
              </w:tabs>
              <w:ind w:left="401" w:right="28" w:hanging="401"/>
              <w:jc w:val="both"/>
              <w:rPr>
                <w:rFonts w:ascii="Bookman Old Style" w:hAnsi="Bookman Old Style" w:cs="Times New Roman"/>
              </w:rPr>
            </w:pPr>
            <w:r w:rsidRPr="008B5A4D">
              <w:rPr>
                <w:rFonts w:ascii="Bookman Old Style" w:hAnsi="Bookman Old Style" w:cs="Times New Roman"/>
              </w:rPr>
              <w:t>reboisasi pada kawasan yang mengalami kritis lingkungan;</w:t>
            </w:r>
          </w:p>
          <w:p w:rsidR="00980D94" w:rsidRPr="008B5A4D" w:rsidRDefault="00980D94" w:rsidP="00D73380">
            <w:pPr>
              <w:ind w:left="1440" w:right="28"/>
              <w:jc w:val="both"/>
              <w:rPr>
                <w:rFonts w:ascii="Bookman Old Style" w:hAnsi="Bookman Old Style" w:cs="Tahoma"/>
              </w:rPr>
            </w:pPr>
          </w:p>
          <w:p w:rsidR="00980D94" w:rsidRPr="008B5A4D" w:rsidRDefault="00980D94" w:rsidP="00D73380">
            <w:pPr>
              <w:tabs>
                <w:tab w:val="left" w:pos="884"/>
              </w:tabs>
              <w:ind w:left="-16" w:right="28"/>
              <w:jc w:val="center"/>
              <w:rPr>
                <w:rFonts w:ascii="Bookman Old Style" w:hAnsi="Bookman Old Style" w:cs="Times New Roman"/>
                <w:lang w:val="es-ES"/>
              </w:rPr>
            </w:pPr>
            <w:r w:rsidRPr="008B5A4D">
              <w:rPr>
                <w:rFonts w:ascii="Bookman Old Style" w:hAnsi="Bookman Old Style" w:cs="Times New Roman"/>
              </w:rPr>
              <w:t xml:space="preserve">Ketentuan Umum Peraturan Zonasi </w:t>
            </w:r>
          </w:p>
          <w:p w:rsidR="00980D94" w:rsidRPr="008B5A4D" w:rsidRDefault="00980D94" w:rsidP="00D73380">
            <w:pPr>
              <w:tabs>
                <w:tab w:val="left" w:pos="884"/>
              </w:tabs>
              <w:ind w:left="-16" w:right="28"/>
              <w:jc w:val="center"/>
              <w:rPr>
                <w:rFonts w:ascii="Bookman Old Style" w:hAnsi="Bookman Old Style" w:cs="Times New Roman"/>
              </w:rPr>
            </w:pPr>
            <w:r w:rsidRPr="008B5A4D">
              <w:rPr>
                <w:rFonts w:ascii="Bookman Old Style" w:hAnsi="Bookman Old Style" w:cs="Times New Roman"/>
              </w:rPr>
              <w:t>Kawasan</w:t>
            </w:r>
            <w:r w:rsidRPr="008B5A4D">
              <w:rPr>
                <w:rFonts w:ascii="Bookman Old Style" w:hAnsi="Bookman Old Style" w:cs="Times New Roman"/>
                <w:lang w:val="es-ES"/>
              </w:rPr>
              <w:t xml:space="preserve"> Resapan Air</w:t>
            </w:r>
            <w:r w:rsidRPr="008B5A4D">
              <w:rPr>
                <w:rFonts w:ascii="Bookman Old Style" w:hAnsi="Bookman Old Style" w:cs="Times New Roman"/>
              </w:rPr>
              <w:t>;</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7</w:t>
            </w:r>
            <w:r w:rsidR="00B06E61" w:rsidRPr="008B5A4D">
              <w:rPr>
                <w:rFonts w:ascii="Bookman Old Style" w:hAnsi="Bookman Old Style" w:cs="Times New Roman"/>
                <w:lang w:val="en-US"/>
              </w:rPr>
              <w:t>3</w:t>
            </w:r>
          </w:p>
          <w:p w:rsidR="00093AD8" w:rsidRPr="008B5A4D" w:rsidRDefault="00093AD8" w:rsidP="00D73380">
            <w:pPr>
              <w:pStyle w:val="ListParagraph"/>
              <w:tabs>
                <w:tab w:val="left" w:pos="1440"/>
              </w:tabs>
              <w:spacing w:before="120"/>
              <w:ind w:left="0" w:right="29"/>
              <w:jc w:val="both"/>
              <w:rPr>
                <w:rFonts w:ascii="Bookman Old Style" w:hAnsi="Bookman Old Style" w:cs="Times New Roman"/>
              </w:rPr>
            </w:pPr>
            <w:r w:rsidRPr="008B5A4D">
              <w:rPr>
                <w:rFonts w:ascii="Bookman Old Style" w:hAnsi="Bookman Old Style" w:cs="Times New Roman"/>
              </w:rPr>
              <w:t xml:space="preserve">Ketentuan umum peraturan zonasi kawasan resapan air, sebagaimana dimaksud dalam Pasal </w:t>
            </w:r>
            <w:r w:rsidR="006F026F" w:rsidRPr="008B5A4D">
              <w:rPr>
                <w:rFonts w:ascii="Bookman Old Style" w:hAnsi="Bookman Old Style" w:cs="Times New Roman"/>
              </w:rPr>
              <w:t>7</w:t>
            </w:r>
            <w:r w:rsidR="00A8201A" w:rsidRPr="008B5A4D">
              <w:rPr>
                <w:rFonts w:ascii="Bookman Old Style" w:hAnsi="Bookman Old Style" w:cs="Times New Roman"/>
                <w:lang w:val="en-US"/>
              </w:rPr>
              <w:t>1</w:t>
            </w:r>
            <w:r w:rsidRPr="008B5A4D">
              <w:rPr>
                <w:rFonts w:ascii="Bookman Old Style" w:hAnsi="Bookman Old Style" w:cs="Times New Roman"/>
              </w:rPr>
              <w:t xml:space="preserve"> ayat (</w:t>
            </w:r>
            <w:r w:rsidR="00EB77E2" w:rsidRPr="008B5A4D">
              <w:rPr>
                <w:rFonts w:ascii="Bookman Old Style" w:hAnsi="Bookman Old Style" w:cs="Times New Roman"/>
              </w:rPr>
              <w:t>2</w:t>
            </w:r>
            <w:r w:rsidRPr="008B5A4D">
              <w:rPr>
                <w:rFonts w:ascii="Bookman Old Style" w:hAnsi="Bookman Old Style" w:cs="Times New Roman"/>
              </w:rPr>
              <w:t xml:space="preserve">), </w:t>
            </w:r>
            <w:r w:rsidR="00C05574" w:rsidRPr="008B5A4D">
              <w:rPr>
                <w:rFonts w:ascii="Bookman Old Style" w:hAnsi="Bookman Old Style" w:cs="Times New Roman"/>
              </w:rPr>
              <w:t>meliputi:</w:t>
            </w:r>
          </w:p>
          <w:p w:rsidR="00093AD8" w:rsidRPr="008B5A4D" w:rsidRDefault="00093AD8" w:rsidP="00D73380">
            <w:pPr>
              <w:numPr>
                <w:ilvl w:val="1"/>
                <w:numId w:val="209"/>
              </w:numPr>
              <w:tabs>
                <w:tab w:val="clear" w:pos="1440"/>
                <w:tab w:val="num" w:pos="434"/>
                <w:tab w:val="left" w:pos="1710"/>
              </w:tabs>
              <w:ind w:left="434" w:right="28" w:hanging="434"/>
              <w:jc w:val="both"/>
              <w:rPr>
                <w:rFonts w:ascii="Bookman Old Style" w:hAnsi="Bookman Old Style" w:cs="Times New Roman"/>
              </w:rPr>
            </w:pPr>
            <w:r w:rsidRPr="008B5A4D">
              <w:rPr>
                <w:rFonts w:ascii="Bookman Old Style" w:hAnsi="Bookman Old Style" w:cs="Times New Roman"/>
              </w:rPr>
              <w:t>pemanfaatan ruang pada kawasan resapan air harus tetap terjamin fungsi hidrologis secara maksimal, serta membatasi perkembangan lahan terbangun</w:t>
            </w:r>
            <w:r w:rsidR="00D207E1" w:rsidRPr="008B5A4D">
              <w:rPr>
                <w:rFonts w:ascii="Bookman Old Style" w:hAnsi="Bookman Old Style" w:cs="Times New Roman"/>
              </w:rPr>
              <w:t xml:space="preserve">, kemiringan 25%  </w:t>
            </w:r>
            <w:r w:rsidR="00311744" w:rsidRPr="008B5A4D">
              <w:rPr>
                <w:rFonts w:ascii="Bookman Old Style" w:hAnsi="Bookman Old Style" w:cs="Times New Roman"/>
              </w:rPr>
              <w:t xml:space="preserve">(dua puluh lima persen) </w:t>
            </w:r>
            <w:r w:rsidR="00D207E1" w:rsidRPr="008B5A4D">
              <w:rPr>
                <w:rFonts w:ascii="Bookman Old Style" w:hAnsi="Bookman Old Style" w:cs="Times New Roman"/>
              </w:rPr>
              <w:t xml:space="preserve">sampai dengan 40% </w:t>
            </w:r>
            <w:r w:rsidR="00C05574" w:rsidRPr="008B5A4D">
              <w:rPr>
                <w:rFonts w:ascii="Bookman Old Style" w:hAnsi="Bookman Old Style" w:cs="Times New Roman"/>
              </w:rPr>
              <w:t xml:space="preserve">(empat puluh persen) </w:t>
            </w:r>
            <w:r w:rsidR="00D207E1" w:rsidRPr="008B5A4D">
              <w:rPr>
                <w:rFonts w:ascii="Bookman Old Style" w:hAnsi="Bookman Old Style" w:cs="Times New Roman"/>
              </w:rPr>
              <w:t xml:space="preserve"> yang mempunyai struktur geologi sesuai untuk resapan air, ketinggian kawasan 1.000 </w:t>
            </w:r>
            <w:r w:rsidR="00311744" w:rsidRPr="008B5A4D">
              <w:rPr>
                <w:rFonts w:ascii="Bookman Old Style" w:hAnsi="Bookman Old Style" w:cs="Times New Roman"/>
              </w:rPr>
              <w:t xml:space="preserve">(seribu) </w:t>
            </w:r>
            <w:r w:rsidR="009A23AE" w:rsidRPr="008B5A4D">
              <w:rPr>
                <w:rFonts w:ascii="Bookman Old Style" w:hAnsi="Bookman Old Style" w:cs="Times New Roman"/>
              </w:rPr>
              <w:t>m</w:t>
            </w:r>
            <w:r w:rsidR="00D207E1" w:rsidRPr="008B5A4D">
              <w:rPr>
                <w:rFonts w:ascii="Bookman Old Style" w:hAnsi="Bookman Old Style" w:cs="Times New Roman"/>
              </w:rPr>
              <w:t xml:space="preserve">  sampai dengan 2.000 </w:t>
            </w:r>
            <w:r w:rsidR="00C05574" w:rsidRPr="008B5A4D">
              <w:rPr>
                <w:rFonts w:ascii="Bookman Old Style" w:hAnsi="Bookman Old Style" w:cs="Times New Roman"/>
              </w:rPr>
              <w:t>(dua ribu)</w:t>
            </w:r>
            <w:r w:rsidR="00D207E1" w:rsidRPr="008B5A4D">
              <w:rPr>
                <w:rFonts w:ascii="Bookman Old Style" w:hAnsi="Bookman Old Style" w:cs="Times New Roman"/>
              </w:rPr>
              <w:t xml:space="preserve"> </w:t>
            </w:r>
            <w:r w:rsidR="009A23AE" w:rsidRPr="008B5A4D">
              <w:rPr>
                <w:rFonts w:ascii="Bookman Old Style" w:hAnsi="Bookman Old Style" w:cs="Times New Roman"/>
              </w:rPr>
              <w:t>m</w:t>
            </w:r>
            <w:r w:rsidR="00D207E1" w:rsidRPr="008B5A4D">
              <w:rPr>
                <w:rFonts w:ascii="Bookman Old Style" w:hAnsi="Bookman Old Style" w:cs="Times New Roman"/>
              </w:rPr>
              <w:t xml:space="preserve"> diatas permukaan laut</w:t>
            </w:r>
            <w:r w:rsidRPr="008B5A4D">
              <w:rPr>
                <w:rFonts w:ascii="Bookman Old Style" w:hAnsi="Bookman Old Style" w:cs="Times New Roman"/>
              </w:rPr>
              <w:t>;</w:t>
            </w:r>
          </w:p>
          <w:p w:rsidR="00093AD8" w:rsidRPr="008B5A4D" w:rsidRDefault="00093AD8" w:rsidP="00D73380">
            <w:pPr>
              <w:numPr>
                <w:ilvl w:val="1"/>
                <w:numId w:val="209"/>
              </w:numPr>
              <w:tabs>
                <w:tab w:val="clear" w:pos="1440"/>
                <w:tab w:val="num" w:pos="434"/>
                <w:tab w:val="left" w:pos="1710"/>
              </w:tabs>
              <w:ind w:left="434" w:right="28" w:hanging="434"/>
              <w:jc w:val="both"/>
              <w:rPr>
                <w:rFonts w:ascii="Bookman Old Style" w:hAnsi="Bookman Old Style" w:cs="Times New Roman"/>
              </w:rPr>
            </w:pPr>
            <w:r w:rsidRPr="008B5A4D">
              <w:rPr>
                <w:rFonts w:ascii="Bookman Old Style" w:hAnsi="Bookman Old Style" w:cs="Times New Roman"/>
              </w:rPr>
              <w:t xml:space="preserve">meningkatkan daya serap air; </w:t>
            </w:r>
          </w:p>
          <w:p w:rsidR="00093AD8" w:rsidRPr="008B5A4D" w:rsidRDefault="00093AD8" w:rsidP="00D73380">
            <w:pPr>
              <w:numPr>
                <w:ilvl w:val="1"/>
                <w:numId w:val="209"/>
              </w:numPr>
              <w:tabs>
                <w:tab w:val="clear" w:pos="1440"/>
                <w:tab w:val="num" w:pos="434"/>
                <w:tab w:val="left" w:pos="1710"/>
              </w:tabs>
              <w:ind w:left="434" w:right="28" w:hanging="434"/>
              <w:jc w:val="both"/>
              <w:rPr>
                <w:rFonts w:ascii="Bookman Old Style" w:hAnsi="Bookman Old Style" w:cs="Times New Roman"/>
              </w:rPr>
            </w:pPr>
            <w:r w:rsidRPr="008B5A4D">
              <w:rPr>
                <w:rFonts w:ascii="Bookman Old Style" w:hAnsi="Bookman Old Style" w:cs="Times New Roman"/>
              </w:rPr>
              <w:t xml:space="preserve">pemanfaatan ruang untuk budidaya pertanian dan perkebunan tanaman tahunan/tanaman keras dapat diijinkan sepanjang tutupan lahan berupa ruang terbuka hijau tetap terjaga; </w:t>
            </w:r>
          </w:p>
          <w:p w:rsidR="00093AD8" w:rsidRPr="008B5A4D" w:rsidRDefault="00093AD8" w:rsidP="00D73380">
            <w:pPr>
              <w:numPr>
                <w:ilvl w:val="1"/>
                <w:numId w:val="209"/>
              </w:numPr>
              <w:tabs>
                <w:tab w:val="clear" w:pos="1440"/>
                <w:tab w:val="num" w:pos="434"/>
                <w:tab w:val="left" w:pos="1710"/>
              </w:tabs>
              <w:ind w:left="434" w:right="28" w:hanging="434"/>
              <w:jc w:val="both"/>
              <w:rPr>
                <w:rFonts w:ascii="Bookman Old Style" w:hAnsi="Bookman Old Style" w:cs="Times New Roman"/>
              </w:rPr>
            </w:pPr>
            <w:r w:rsidRPr="008B5A4D">
              <w:rPr>
                <w:rFonts w:ascii="Bookman Old Style" w:hAnsi="Bookman Old Style" w:cs="Times New Roman"/>
              </w:rPr>
              <w:t>kegiatan budidaya yang sudah ada di kawasan resapan air dan dinilai mengganggu fungsi lingkungannya harus segera dicegah perkembangannya dan secara bertahap dikembalikan untuk fungsi lindung; dan</w:t>
            </w:r>
          </w:p>
          <w:p w:rsidR="00093AD8" w:rsidRPr="008B5A4D" w:rsidRDefault="00093AD8" w:rsidP="00D73380">
            <w:pPr>
              <w:numPr>
                <w:ilvl w:val="1"/>
                <w:numId w:val="209"/>
              </w:numPr>
              <w:tabs>
                <w:tab w:val="clear" w:pos="1440"/>
                <w:tab w:val="num" w:pos="434"/>
                <w:tab w:val="left" w:pos="1710"/>
              </w:tabs>
              <w:ind w:left="434" w:right="28" w:hanging="434"/>
              <w:jc w:val="both"/>
              <w:rPr>
                <w:rFonts w:ascii="Bookman Old Style" w:hAnsi="Bookman Old Style" w:cs="Times New Roman"/>
              </w:rPr>
            </w:pPr>
            <w:r w:rsidRPr="008B5A4D">
              <w:rPr>
                <w:rFonts w:ascii="Bookman Old Style" w:hAnsi="Bookman Old Style" w:cs="Times New Roman"/>
              </w:rPr>
              <w:t>mengarahkan perkembangan lahan terbangun intensif diluar kawasan resapan air.</w:t>
            </w:r>
          </w:p>
          <w:p w:rsidR="00FC602A" w:rsidRPr="008B5A4D" w:rsidRDefault="00FC602A" w:rsidP="00D73380">
            <w:pPr>
              <w:ind w:left="1440" w:right="28"/>
              <w:jc w:val="both"/>
              <w:rPr>
                <w:rFonts w:ascii="Bookman Old Style" w:hAnsi="Bookman Old Style" w:cs="Times New Roman"/>
              </w:rPr>
            </w:pPr>
          </w:p>
          <w:p w:rsidR="00686DAD" w:rsidRPr="008B5A4D" w:rsidRDefault="00686DAD" w:rsidP="00D73380">
            <w:pPr>
              <w:tabs>
                <w:tab w:val="left" w:pos="884"/>
              </w:tabs>
              <w:ind w:right="28"/>
              <w:jc w:val="center"/>
              <w:rPr>
                <w:rFonts w:ascii="Bookman Old Style" w:hAnsi="Bookman Old Style" w:cs="Times New Roman"/>
              </w:rPr>
            </w:pPr>
            <w:r w:rsidRPr="008B5A4D">
              <w:rPr>
                <w:rFonts w:ascii="Bookman Old Style" w:hAnsi="Bookman Old Style" w:cs="Times New Roman"/>
              </w:rPr>
              <w:t>Ketentuan Umum Peraturan Zonasi</w:t>
            </w:r>
          </w:p>
          <w:p w:rsidR="00686DAD" w:rsidRPr="008B5A4D" w:rsidRDefault="00686DAD" w:rsidP="00D73380">
            <w:pPr>
              <w:tabs>
                <w:tab w:val="left" w:pos="884"/>
              </w:tabs>
              <w:ind w:right="28"/>
              <w:jc w:val="center"/>
              <w:rPr>
                <w:rFonts w:ascii="Bookman Old Style" w:hAnsi="Bookman Old Style" w:cs="Times New Roman"/>
              </w:rPr>
            </w:pPr>
            <w:r w:rsidRPr="008B5A4D">
              <w:rPr>
                <w:rFonts w:ascii="Bookman Old Style" w:hAnsi="Bookman Old Style" w:cs="Times New Roman"/>
              </w:rPr>
              <w:t>Kawasan Perlindungan Setempat;</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7</w:t>
            </w:r>
            <w:r w:rsidR="00B06E61" w:rsidRPr="008B5A4D">
              <w:rPr>
                <w:rFonts w:ascii="Bookman Old Style" w:hAnsi="Bookman Old Style" w:cs="Times New Roman"/>
                <w:lang w:val="en-US"/>
              </w:rPr>
              <w:t>4</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suci sebagaimana dimaksud dalam Pasal </w:t>
            </w:r>
            <w:r w:rsidR="006F026F" w:rsidRPr="008B5A4D">
              <w:rPr>
                <w:rFonts w:ascii="Bookman Old Style" w:hAnsi="Bookman Old Style" w:cs="Times New Roman"/>
              </w:rPr>
              <w:t>7</w:t>
            </w:r>
            <w:r w:rsidR="00A8201A" w:rsidRPr="008B5A4D">
              <w:rPr>
                <w:rFonts w:ascii="Bookman Old Style" w:hAnsi="Bookman Old Style" w:cs="Times New Roman"/>
                <w:lang w:val="en-US"/>
              </w:rPr>
              <w:t>1</w:t>
            </w:r>
            <w:r w:rsidRPr="008B5A4D">
              <w:rPr>
                <w:rFonts w:ascii="Bookman Old Style" w:hAnsi="Bookman Old Style" w:cs="Times New Roman"/>
              </w:rPr>
              <w:t xml:space="preserve"> ayat (</w:t>
            </w:r>
            <w:r w:rsidR="00EB77E2" w:rsidRPr="008B5A4D">
              <w:rPr>
                <w:rFonts w:ascii="Bookman Old Style" w:hAnsi="Bookman Old Style" w:cs="Times New Roman"/>
              </w:rPr>
              <w:t>3</w:t>
            </w:r>
            <w:r w:rsidRPr="008B5A4D">
              <w:rPr>
                <w:rFonts w:ascii="Bookman Old Style" w:hAnsi="Bookman Old Style" w:cs="Times New Roman"/>
              </w:rPr>
              <w:t xml:space="preserve">) huruf a, </w:t>
            </w:r>
            <w:r w:rsidR="00C05574" w:rsidRPr="008B5A4D">
              <w:rPr>
                <w:rFonts w:ascii="Bookman Old Style" w:hAnsi="Bookman Old Style" w:cs="Times New Roman"/>
              </w:rPr>
              <w:t>meliputi:</w:t>
            </w:r>
          </w:p>
          <w:p w:rsidR="00FD3300" w:rsidRPr="008B5A4D" w:rsidRDefault="00FD3300" w:rsidP="00D73380">
            <w:pPr>
              <w:numPr>
                <w:ilvl w:val="0"/>
                <w:numId w:val="245"/>
              </w:numPr>
              <w:ind w:left="401" w:right="28" w:hanging="401"/>
              <w:jc w:val="both"/>
              <w:rPr>
                <w:rFonts w:ascii="Bookman Old Style" w:hAnsi="Bookman Old Style" w:cs="Times New Roman"/>
              </w:rPr>
            </w:pPr>
            <w:r w:rsidRPr="008B5A4D">
              <w:rPr>
                <w:rFonts w:ascii="Bookman Old Style" w:hAnsi="Bookman Old Style" w:cs="Times New Roman"/>
              </w:rPr>
              <w:t xml:space="preserve">Penetapan kawasan suci, </w:t>
            </w:r>
            <w:r w:rsidR="00C05574" w:rsidRPr="008B5A4D">
              <w:rPr>
                <w:rFonts w:ascii="Bookman Old Style" w:hAnsi="Bookman Old Style" w:cs="Times New Roman"/>
                <w:lang w:val="en-US"/>
              </w:rPr>
              <w:t>terdiri dari</w:t>
            </w:r>
            <w:r w:rsidRPr="008B5A4D">
              <w:rPr>
                <w:rFonts w:ascii="Bookman Old Style" w:hAnsi="Bookman Old Style" w:cs="Times New Roman"/>
              </w:rPr>
              <w:t>:</w:t>
            </w:r>
          </w:p>
          <w:p w:rsidR="00093AD8" w:rsidRPr="008B5A4D" w:rsidRDefault="00093AD8" w:rsidP="00D73380">
            <w:pPr>
              <w:numPr>
                <w:ilvl w:val="0"/>
                <w:numId w:val="246"/>
              </w:numPr>
              <w:tabs>
                <w:tab w:val="left" w:pos="702"/>
              </w:tabs>
              <w:ind w:left="702" w:right="28" w:hanging="301"/>
              <w:jc w:val="both"/>
              <w:rPr>
                <w:rFonts w:ascii="Bookman Old Style" w:hAnsi="Bookman Old Style" w:cs="Times New Roman"/>
              </w:rPr>
            </w:pPr>
            <w:r w:rsidRPr="008B5A4D">
              <w:rPr>
                <w:rFonts w:ascii="Bookman Old Style" w:hAnsi="Bookman Old Style" w:cs="Times New Roman"/>
              </w:rPr>
              <w:t>kawasan suci gunung merupakan kawasan gunung dengan kemiringan sekurang-kurangnya 45</w:t>
            </w:r>
            <w:r w:rsidRPr="008B5A4D">
              <w:rPr>
                <w:rFonts w:ascii="Bookman Old Style" w:hAnsi="Bookman Old Style" w:cs="Times New Roman"/>
                <w:vertAlign w:val="superscript"/>
              </w:rPr>
              <w:t>0</w:t>
            </w:r>
            <w:r w:rsidR="0086264B" w:rsidRPr="008B5A4D">
              <w:rPr>
                <w:rFonts w:ascii="Bookman Old Style" w:hAnsi="Bookman Old Style" w:cs="Times New Roman"/>
              </w:rPr>
              <w:t xml:space="preserve"> (empat puluh lima derajat)</w:t>
            </w:r>
            <w:r w:rsidRPr="008B5A4D">
              <w:rPr>
                <w:rFonts w:ascii="Bookman Old Style" w:hAnsi="Bookman Old Style" w:cs="Times New Roman"/>
              </w:rPr>
              <w:t xml:space="preserve"> sampai ke puncak, pengaturannya disetarakan dengan kawasan hutan lindung dan kawasan resapan air dalam rangka penerapan konsep </w:t>
            </w:r>
            <w:r w:rsidRPr="008B5A4D">
              <w:rPr>
                <w:rFonts w:ascii="Bookman Old Style" w:hAnsi="Bookman Old Style" w:cs="Times New Roman"/>
                <w:i/>
              </w:rPr>
              <w:t>wana kertih</w:t>
            </w:r>
            <w:r w:rsidR="00FD3300" w:rsidRPr="008B5A4D">
              <w:rPr>
                <w:rFonts w:ascii="Bookman Old Style" w:hAnsi="Bookman Old Style" w:cs="Times New Roman"/>
                <w:i/>
              </w:rPr>
              <w:t>;</w:t>
            </w:r>
          </w:p>
          <w:p w:rsidR="00CE58CD" w:rsidRPr="008B5A4D" w:rsidRDefault="00093AD8" w:rsidP="00D73380">
            <w:pPr>
              <w:pStyle w:val="ListParagraph"/>
              <w:numPr>
                <w:ilvl w:val="0"/>
                <w:numId w:val="246"/>
              </w:numPr>
              <w:tabs>
                <w:tab w:val="left" w:pos="702"/>
              </w:tabs>
              <w:ind w:left="702" w:right="-4" w:hanging="301"/>
              <w:jc w:val="both"/>
              <w:rPr>
                <w:rFonts w:ascii="Bookman Old Style" w:hAnsi="Bookman Old Style" w:cs="Times New Roman"/>
              </w:rPr>
            </w:pPr>
            <w:r w:rsidRPr="008B5A4D">
              <w:rPr>
                <w:rFonts w:ascii="Bookman Old Style" w:hAnsi="Bookman Old Style" w:cs="Times New Roman"/>
              </w:rPr>
              <w:t>kawasan suci Danau Batur, merupakan Kawasan Perairan Danau Batur beserta sempadannya yang pengaturannya disetarakan dengan kawasan sempadan danau dengan lebar sempadan minimal 50</w:t>
            </w:r>
            <w:r w:rsidR="0086264B" w:rsidRPr="008B5A4D">
              <w:rPr>
                <w:rFonts w:ascii="Bookman Old Style" w:hAnsi="Bookman Old Style" w:cs="Times New Roman"/>
              </w:rPr>
              <w:t xml:space="preserve"> (lima puluh)</w:t>
            </w:r>
            <w:r w:rsidRPr="008B5A4D">
              <w:rPr>
                <w:rFonts w:ascii="Bookman Old Style" w:hAnsi="Bookman Old Style" w:cs="Times New Roman"/>
              </w:rPr>
              <w:t xml:space="preserve"> </w:t>
            </w:r>
            <w:r w:rsidR="0086264B" w:rsidRPr="008B5A4D">
              <w:rPr>
                <w:rFonts w:ascii="Bookman Old Style" w:hAnsi="Bookman Old Style" w:cs="Times New Roman"/>
              </w:rPr>
              <w:t>–</w:t>
            </w:r>
            <w:r w:rsidRPr="008B5A4D">
              <w:rPr>
                <w:rFonts w:ascii="Bookman Old Style" w:hAnsi="Bookman Old Style" w:cs="Times New Roman"/>
              </w:rPr>
              <w:t xml:space="preserve"> 100</w:t>
            </w:r>
            <w:r w:rsidR="0086264B" w:rsidRPr="008B5A4D">
              <w:rPr>
                <w:rFonts w:ascii="Bookman Old Style" w:hAnsi="Bookman Old Style" w:cs="Times New Roman"/>
              </w:rPr>
              <w:t xml:space="preserve"> (seratus)</w:t>
            </w:r>
            <w:r w:rsidRPr="008B5A4D">
              <w:rPr>
                <w:rFonts w:ascii="Bookman Old Style" w:hAnsi="Bookman Old Style" w:cs="Times New Roman"/>
              </w:rPr>
              <w:t xml:space="preserve"> </w:t>
            </w:r>
            <w:r w:rsidR="009A23AE" w:rsidRPr="008B5A4D">
              <w:rPr>
                <w:rFonts w:ascii="Bookman Old Style" w:hAnsi="Bookman Old Style" w:cs="Times New Roman"/>
              </w:rPr>
              <w:t>m</w:t>
            </w:r>
            <w:r w:rsidRPr="008B5A4D">
              <w:rPr>
                <w:rFonts w:ascii="Bookman Old Style" w:hAnsi="Bookman Old Style" w:cs="Times New Roman"/>
              </w:rPr>
              <w:t xml:space="preserve"> dari tepi danau dalam rangka penerapan konsep </w:t>
            </w:r>
            <w:r w:rsidRPr="008B5A4D">
              <w:rPr>
                <w:rFonts w:ascii="Bookman Old Style" w:hAnsi="Bookman Old Style" w:cs="Times New Roman"/>
                <w:i/>
              </w:rPr>
              <w:t>danu kertih</w:t>
            </w:r>
            <w:r w:rsidR="00CE58CD" w:rsidRPr="008B5A4D">
              <w:rPr>
                <w:rFonts w:ascii="Bookman Old Style" w:hAnsi="Bookman Old Style" w:cs="Times New Roman"/>
                <w:i/>
                <w:lang w:val="en-US"/>
              </w:rPr>
              <w:t xml:space="preserve"> dan </w:t>
            </w:r>
            <w:r w:rsidR="00CE58CD" w:rsidRPr="008B5A4D">
              <w:rPr>
                <w:rFonts w:ascii="Bookman Old Style" w:hAnsi="Bookman Old Style" w:cs="Times New Roman"/>
              </w:rPr>
              <w:t xml:space="preserve">intensitas pemanfaatan </w:t>
            </w:r>
            <w:r w:rsidR="00CE58CD" w:rsidRPr="008B5A4D">
              <w:rPr>
                <w:rFonts w:ascii="Bookman Old Style" w:hAnsi="Bookman Old Style" w:cs="Times New Roman"/>
                <w:lang w:val="en-US"/>
              </w:rPr>
              <w:t>perairan</w:t>
            </w:r>
            <w:r w:rsidR="00CE58CD" w:rsidRPr="008B5A4D">
              <w:rPr>
                <w:rFonts w:ascii="Bookman Old Style" w:hAnsi="Bookman Old Style" w:cs="Times New Roman"/>
              </w:rPr>
              <w:t xml:space="preserve"> danau </w:t>
            </w:r>
            <w:r w:rsidR="00CE58CD" w:rsidRPr="008B5A4D">
              <w:rPr>
                <w:rFonts w:ascii="Bookman Old Style" w:hAnsi="Bookman Old Style" w:cs="Times New Roman"/>
                <w:lang w:val="en-US"/>
              </w:rPr>
              <w:t xml:space="preserve">untuk </w:t>
            </w:r>
            <w:r w:rsidR="00CE58CD" w:rsidRPr="008B5A4D">
              <w:rPr>
                <w:rFonts w:ascii="Bookman Old Style" w:hAnsi="Bookman Old Style" w:cs="Times New Roman"/>
              </w:rPr>
              <w:t xml:space="preserve">budidaya perikanan, KWT maksimum 5 % (lima persen) dari luas perairan danau; </w:t>
            </w:r>
          </w:p>
          <w:p w:rsidR="00093AD8" w:rsidRPr="008B5A4D" w:rsidRDefault="00093AD8" w:rsidP="00D73380">
            <w:pPr>
              <w:numPr>
                <w:ilvl w:val="0"/>
                <w:numId w:val="246"/>
              </w:numPr>
              <w:tabs>
                <w:tab w:val="left" w:pos="702"/>
              </w:tabs>
              <w:ind w:left="702" w:right="28" w:hanging="301"/>
              <w:jc w:val="both"/>
              <w:rPr>
                <w:rFonts w:ascii="Bookman Old Style" w:hAnsi="Bookman Old Style" w:cs="Times New Roman"/>
              </w:rPr>
            </w:pPr>
            <w:r w:rsidRPr="008B5A4D">
              <w:rPr>
                <w:rFonts w:ascii="Bookman Old Style" w:hAnsi="Bookman Old Style" w:cs="Times New Roman"/>
              </w:rPr>
              <w:t xml:space="preserve">kawasan suci campuhan merupakan tempat lokasi </w:t>
            </w:r>
            <w:r w:rsidRPr="008B5A4D">
              <w:rPr>
                <w:rFonts w:ascii="Bookman Old Style" w:hAnsi="Bookman Old Style" w:cs="Times New Roman"/>
              </w:rPr>
              <w:lastRenderedPageBreak/>
              <w:t>pertemuan dua buah sungai pengaturannya disetarakan dengan kawasan sempadan sungai atau sekurang-kurangnya 50</w:t>
            </w:r>
            <w:r w:rsidR="0086264B" w:rsidRPr="008B5A4D">
              <w:rPr>
                <w:rFonts w:ascii="Bookman Old Style" w:hAnsi="Bookman Old Style" w:cs="Times New Roman"/>
              </w:rPr>
              <w:t xml:space="preserve"> (lima puluh)</w:t>
            </w:r>
            <w:r w:rsidRPr="008B5A4D">
              <w:rPr>
                <w:rFonts w:ascii="Bookman Old Style" w:hAnsi="Bookman Old Style" w:cs="Times New Roman"/>
              </w:rPr>
              <w:t xml:space="preserve"> m </w:t>
            </w:r>
            <w:r w:rsidR="00C2384A" w:rsidRPr="008B5A4D">
              <w:rPr>
                <w:rFonts w:ascii="Bookman Old Style" w:hAnsi="Bookman Old Style" w:cs="Times New Roman"/>
              </w:rPr>
              <w:t xml:space="preserve"> dari tepi campuhan;</w:t>
            </w:r>
          </w:p>
          <w:p w:rsidR="00093AD8" w:rsidRPr="008B5A4D" w:rsidRDefault="00093AD8" w:rsidP="00D73380">
            <w:pPr>
              <w:numPr>
                <w:ilvl w:val="0"/>
                <w:numId w:val="246"/>
              </w:numPr>
              <w:tabs>
                <w:tab w:val="left" w:pos="702"/>
              </w:tabs>
              <w:ind w:left="702" w:right="28" w:hanging="301"/>
              <w:jc w:val="both"/>
              <w:rPr>
                <w:rFonts w:ascii="Bookman Old Style" w:hAnsi="Bookman Old Style" w:cs="Times New Roman"/>
              </w:rPr>
            </w:pPr>
            <w:r w:rsidRPr="008B5A4D">
              <w:rPr>
                <w:rFonts w:ascii="Bookman Old Style" w:hAnsi="Bookman Old Style" w:cs="Times New Roman"/>
              </w:rPr>
              <w:t>kawasan suci mata air merupakan tempat-tempat keberadaan mata air yang digunakan sebagai lokasi pengambilan air suci untuk upacara keagamaan bagi umat Hindu pengaturannya disetarakan denga</w:t>
            </w:r>
            <w:r w:rsidR="00FD3300" w:rsidRPr="008B5A4D">
              <w:rPr>
                <w:rFonts w:ascii="Bookman Old Style" w:hAnsi="Bookman Old Style" w:cs="Times New Roman"/>
              </w:rPr>
              <w:t xml:space="preserve">n kawasan sempadan mata air; </w:t>
            </w:r>
            <w:r w:rsidR="001A5D7A" w:rsidRPr="008B5A4D">
              <w:rPr>
                <w:rFonts w:ascii="Bookman Old Style" w:hAnsi="Bookman Old Style" w:cs="Times New Roman"/>
              </w:rPr>
              <w:t>dan</w:t>
            </w:r>
          </w:p>
          <w:p w:rsidR="00093AD8" w:rsidRPr="008B5A4D" w:rsidRDefault="00CE58CD" w:rsidP="00D73380">
            <w:pPr>
              <w:numPr>
                <w:ilvl w:val="0"/>
                <w:numId w:val="246"/>
              </w:numPr>
              <w:tabs>
                <w:tab w:val="left" w:pos="702"/>
              </w:tabs>
              <w:ind w:left="702" w:right="28" w:hanging="301"/>
              <w:jc w:val="both"/>
              <w:rPr>
                <w:rFonts w:ascii="Bookman Old Style" w:hAnsi="Bookman Old Style" w:cs="Times New Roman"/>
              </w:rPr>
            </w:pPr>
            <w:r w:rsidRPr="008B5A4D">
              <w:rPr>
                <w:rFonts w:ascii="Bookman Old Style" w:hAnsi="Bookman Old Style" w:cs="Times New Roman"/>
                <w:lang w:val="en-US"/>
              </w:rPr>
              <w:t>k</w:t>
            </w:r>
            <w:r w:rsidR="00093AD8" w:rsidRPr="008B5A4D">
              <w:rPr>
                <w:rFonts w:ascii="Bookman Old Style" w:hAnsi="Bookman Old Style" w:cs="Times New Roman"/>
              </w:rPr>
              <w:t xml:space="preserve">awasan suci cathus patha merupakan persimpangan-persimpangan utama wilayah atau desa pekraman yang difungsikan sebagai tempat pelaksanaan upacara </w:t>
            </w:r>
            <w:r w:rsidR="00093AD8" w:rsidRPr="008B5A4D">
              <w:rPr>
                <w:rFonts w:ascii="Bookman Old Style" w:hAnsi="Bookman Old Style" w:cs="Times New Roman"/>
                <w:i/>
              </w:rPr>
              <w:t xml:space="preserve">tawur kesanga, </w:t>
            </w:r>
            <w:r w:rsidR="00093AD8" w:rsidRPr="008B5A4D">
              <w:rPr>
                <w:rFonts w:ascii="Bookman Old Style" w:hAnsi="Bookman Old Style" w:cs="Times New Roman"/>
              </w:rPr>
              <w:t>yang harus terlindung dari</w:t>
            </w:r>
            <w:r w:rsidR="00093AD8" w:rsidRPr="008B5A4D">
              <w:rPr>
                <w:rFonts w:ascii="Bookman Old Style" w:hAnsi="Bookman Old Style" w:cs="Times New Roman"/>
                <w:i/>
              </w:rPr>
              <w:t xml:space="preserve"> </w:t>
            </w:r>
            <w:r w:rsidR="00093AD8" w:rsidRPr="008B5A4D">
              <w:rPr>
                <w:rFonts w:ascii="Bookman Old Style" w:hAnsi="Bookman Old Style" w:cs="Times New Roman"/>
              </w:rPr>
              <w:t>kegiatan yang dapat mengganggu pelaks</w:t>
            </w:r>
            <w:r w:rsidR="00FD3300" w:rsidRPr="008B5A4D">
              <w:rPr>
                <w:rFonts w:ascii="Bookman Old Style" w:hAnsi="Bookman Old Style" w:cs="Times New Roman"/>
              </w:rPr>
              <w:t>anaan kegiatan ritual keagamaan</w:t>
            </w:r>
            <w:r w:rsidR="00C05574" w:rsidRPr="008B5A4D">
              <w:rPr>
                <w:rFonts w:ascii="Bookman Old Style" w:hAnsi="Bookman Old Style" w:cs="Times New Roman"/>
              </w:rPr>
              <w:t>.</w:t>
            </w:r>
          </w:p>
          <w:p w:rsidR="00C86B26" w:rsidRPr="008B5A4D" w:rsidRDefault="00C86B26" w:rsidP="00D73380">
            <w:pPr>
              <w:numPr>
                <w:ilvl w:val="0"/>
                <w:numId w:val="245"/>
              </w:numPr>
              <w:ind w:left="401" w:right="28" w:hanging="401"/>
              <w:jc w:val="both"/>
              <w:rPr>
                <w:rFonts w:ascii="Bookman Old Style" w:hAnsi="Bookman Old Style" w:cs="Times New Roman"/>
              </w:rPr>
            </w:pPr>
            <w:r w:rsidRPr="008B5A4D">
              <w:rPr>
                <w:rFonts w:ascii="Bookman Old Style" w:hAnsi="Bookman Old Style" w:cs="Times New Roman"/>
              </w:rPr>
              <w:t>pemanfaatan ruang di sekitar kawasan suci diutamakan untuk peruntukan hutan, ruang terbuka hijau, pertanian dan sejenisnya;</w:t>
            </w:r>
          </w:p>
          <w:p w:rsidR="00C86B26" w:rsidRPr="008B5A4D" w:rsidRDefault="00C86B26" w:rsidP="00D73380">
            <w:pPr>
              <w:numPr>
                <w:ilvl w:val="0"/>
                <w:numId w:val="245"/>
              </w:numPr>
              <w:ind w:left="401" w:right="28" w:hanging="401"/>
              <w:jc w:val="both"/>
              <w:rPr>
                <w:rFonts w:ascii="Bookman Old Style" w:hAnsi="Bookman Old Style" w:cs="Times New Roman"/>
              </w:rPr>
            </w:pPr>
            <w:r w:rsidRPr="008B5A4D">
              <w:rPr>
                <w:rFonts w:ascii="Bookman Old Style" w:hAnsi="Bookman Old Style" w:cs="Times New Roman"/>
              </w:rPr>
              <w:t xml:space="preserve">pengendalian secara ketat pembangunan di dalam kawasan suci; </w:t>
            </w:r>
          </w:p>
          <w:p w:rsidR="00C86B26" w:rsidRPr="008B5A4D" w:rsidRDefault="00C86B26" w:rsidP="00D73380">
            <w:pPr>
              <w:numPr>
                <w:ilvl w:val="0"/>
                <w:numId w:val="245"/>
              </w:numPr>
              <w:ind w:left="401" w:right="28" w:hanging="401"/>
              <w:jc w:val="both"/>
              <w:rPr>
                <w:rFonts w:ascii="Bookman Old Style" w:hAnsi="Bookman Old Style" w:cs="Times New Roman"/>
              </w:rPr>
            </w:pPr>
            <w:r w:rsidRPr="008B5A4D">
              <w:rPr>
                <w:rFonts w:ascii="Bookman Old Style" w:hAnsi="Bookman Old Style" w:cs="Times New Roman"/>
              </w:rPr>
              <w:t>penataan kawasan suci kecuali pegunungan dan campuhan perlu dilengkapi dengan rencana rinci tata ruang untuk mendukung kelangsungan fungsi lindung; dan</w:t>
            </w:r>
          </w:p>
          <w:p w:rsidR="00FC602A" w:rsidRPr="008B5A4D" w:rsidRDefault="00FC602A" w:rsidP="00D73380">
            <w:pPr>
              <w:numPr>
                <w:ilvl w:val="0"/>
                <w:numId w:val="245"/>
              </w:numPr>
              <w:ind w:left="401" w:right="28" w:hanging="401"/>
              <w:jc w:val="both"/>
              <w:rPr>
                <w:rFonts w:ascii="Bookman Old Style" w:hAnsi="Bookman Old Style" w:cs="Times New Roman"/>
              </w:rPr>
            </w:pPr>
            <w:r w:rsidRPr="008B5A4D">
              <w:rPr>
                <w:rFonts w:ascii="Bookman Old Style" w:hAnsi="Bookman Old Style" w:cs="Times New Roman"/>
              </w:rPr>
              <w:t>pelar</w:t>
            </w:r>
            <w:r w:rsidR="001A5244" w:rsidRPr="008B5A4D">
              <w:rPr>
                <w:rFonts w:ascii="Bookman Old Style" w:hAnsi="Bookman Old Style" w:cs="Times New Roman"/>
              </w:rPr>
              <w:t xml:space="preserve">angan semua jenis kegiatan dan </w:t>
            </w:r>
            <w:r w:rsidRPr="008B5A4D">
              <w:rPr>
                <w:rFonts w:ascii="Bookman Old Style" w:hAnsi="Bookman Old Style" w:cs="Times New Roman"/>
              </w:rPr>
              <w:t>atau usaha yang dapat menurunkan kualitas lingkungan hidup dan nilai-nilai kesucian.</w:t>
            </w:r>
          </w:p>
          <w:p w:rsidR="00C86B26" w:rsidRPr="008B5A4D" w:rsidRDefault="00C86B26" w:rsidP="00D73380">
            <w:pPr>
              <w:tabs>
                <w:tab w:val="left" w:pos="344"/>
              </w:tabs>
              <w:ind w:right="28"/>
              <w:jc w:val="both"/>
              <w:rPr>
                <w:rFonts w:ascii="Bookman Old Style" w:hAnsi="Bookman Old Style" w:cs="Times New Roman"/>
              </w:rPr>
            </w:pP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7</w:t>
            </w:r>
            <w:r w:rsidR="00B06E61" w:rsidRPr="008B5A4D">
              <w:rPr>
                <w:rFonts w:ascii="Bookman Old Style" w:hAnsi="Bookman Old Style" w:cs="Times New Roman"/>
                <w:lang w:val="en-US"/>
              </w:rPr>
              <w:t>5</w:t>
            </w:r>
          </w:p>
          <w:p w:rsidR="00FC602A" w:rsidRPr="008B5A4D" w:rsidRDefault="00C86B26"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tempat suci sebagaimana dimaksud dalam Pasal </w:t>
            </w:r>
            <w:r w:rsidR="006F026F" w:rsidRPr="008B5A4D">
              <w:rPr>
                <w:rFonts w:ascii="Bookman Old Style" w:hAnsi="Bookman Old Style" w:cs="Times New Roman"/>
              </w:rPr>
              <w:t>7</w:t>
            </w:r>
            <w:r w:rsidR="00A8201A" w:rsidRPr="008B5A4D">
              <w:rPr>
                <w:rFonts w:ascii="Bookman Old Style" w:hAnsi="Bookman Old Style" w:cs="Times New Roman"/>
                <w:lang w:val="en-US"/>
              </w:rPr>
              <w:t>1</w:t>
            </w:r>
            <w:r w:rsidRPr="008B5A4D">
              <w:rPr>
                <w:rFonts w:ascii="Bookman Old Style" w:hAnsi="Bookman Old Style" w:cs="Times New Roman"/>
              </w:rPr>
              <w:t xml:space="preserve"> ayat (</w:t>
            </w:r>
            <w:r w:rsidR="00546BFA" w:rsidRPr="008B5A4D">
              <w:rPr>
                <w:rFonts w:ascii="Bookman Old Style" w:hAnsi="Bookman Old Style" w:cs="Times New Roman"/>
              </w:rPr>
              <w:t>3</w:t>
            </w:r>
            <w:r w:rsidRPr="008B5A4D">
              <w:rPr>
                <w:rFonts w:ascii="Bookman Old Style" w:hAnsi="Bookman Old Style" w:cs="Times New Roman"/>
              </w:rPr>
              <w:t xml:space="preserve">) huruf b, </w:t>
            </w:r>
            <w:r w:rsidR="00C05574" w:rsidRPr="008B5A4D">
              <w:rPr>
                <w:rFonts w:ascii="Bookman Old Style" w:hAnsi="Bookman Old Style" w:cs="Times New Roman"/>
              </w:rPr>
              <w:t>meliputi:</w:t>
            </w:r>
          </w:p>
          <w:p w:rsidR="00C86B26" w:rsidRPr="008B5A4D" w:rsidRDefault="00C86B26" w:rsidP="00D73380">
            <w:pPr>
              <w:numPr>
                <w:ilvl w:val="0"/>
                <w:numId w:val="177"/>
              </w:numPr>
              <w:spacing w:before="120"/>
              <w:ind w:left="434" w:hanging="434"/>
              <w:jc w:val="both"/>
              <w:rPr>
                <w:rFonts w:ascii="Bookman Old Style" w:hAnsi="Bookman Old Style" w:cs="Times New Roman"/>
              </w:rPr>
            </w:pPr>
            <w:r w:rsidRPr="008B5A4D">
              <w:rPr>
                <w:rFonts w:ascii="Bookman Old Style" w:hAnsi="Bookman Old Style" w:cs="Times New Roman"/>
              </w:rPr>
              <w:t xml:space="preserve">Penetapan kawasan tempat suci dengan status Pura </w:t>
            </w:r>
            <w:r w:rsidRPr="008B5A4D">
              <w:rPr>
                <w:rFonts w:ascii="Bookman Old Style" w:hAnsi="Bookman Old Style" w:cs="Times New Roman"/>
                <w:i/>
              </w:rPr>
              <w:t>Sad Kahyangan</w:t>
            </w:r>
            <w:r w:rsidRPr="008B5A4D">
              <w:rPr>
                <w:rFonts w:ascii="Bookman Old Style" w:hAnsi="Bookman Old Style" w:cs="Times New Roman"/>
              </w:rPr>
              <w:t xml:space="preserve"> dan </w:t>
            </w:r>
            <w:r w:rsidRPr="008B5A4D">
              <w:rPr>
                <w:rFonts w:ascii="Bookman Old Style" w:hAnsi="Bookman Old Style" w:cs="Times New Roman"/>
                <w:i/>
              </w:rPr>
              <w:t>Pura</w:t>
            </w:r>
            <w:r w:rsidRPr="008B5A4D">
              <w:rPr>
                <w:rFonts w:ascii="Bookman Old Style" w:hAnsi="Bookman Old Style" w:cs="Times New Roman"/>
              </w:rPr>
              <w:t xml:space="preserve"> </w:t>
            </w:r>
            <w:r w:rsidRPr="008B5A4D">
              <w:rPr>
                <w:rFonts w:ascii="Bookman Old Style" w:hAnsi="Bookman Old Style" w:cs="Times New Roman"/>
                <w:i/>
              </w:rPr>
              <w:t>Dang Kahyangan</w:t>
            </w:r>
            <w:r w:rsidRPr="008B5A4D">
              <w:rPr>
                <w:rFonts w:ascii="Bookman Old Style" w:hAnsi="Bookman Old Style" w:cs="Times New Roman"/>
              </w:rPr>
              <w:t xml:space="preserve"> dilakukan oleh Gubernur setelah mendapat rekomendasi dari PHDI Bali dan Majelis Utama Desa Pekraman (MUDP) Provinsi Bali.</w:t>
            </w:r>
          </w:p>
          <w:p w:rsidR="00C86B26" w:rsidRPr="008B5A4D" w:rsidRDefault="00C86B26" w:rsidP="00D73380">
            <w:pPr>
              <w:numPr>
                <w:ilvl w:val="0"/>
                <w:numId w:val="177"/>
              </w:numPr>
              <w:spacing w:before="120"/>
              <w:ind w:left="434" w:hanging="434"/>
              <w:jc w:val="both"/>
              <w:rPr>
                <w:rFonts w:ascii="Bookman Old Style" w:hAnsi="Bookman Old Style" w:cs="Times New Roman"/>
              </w:rPr>
            </w:pPr>
            <w:r w:rsidRPr="008B5A4D">
              <w:rPr>
                <w:rFonts w:ascii="Bookman Old Style" w:hAnsi="Bookman Old Style" w:cs="Times New Roman"/>
              </w:rPr>
              <w:t xml:space="preserve">radius kesucian kawasan tempat suci ditetapkan mengacu </w:t>
            </w:r>
            <w:r w:rsidRPr="008B5A4D">
              <w:rPr>
                <w:rFonts w:ascii="Bookman Old Style" w:hAnsi="Bookman Old Style" w:cs="Times New Roman"/>
                <w:i/>
              </w:rPr>
              <w:t>Bhisama</w:t>
            </w:r>
            <w:r w:rsidRPr="008B5A4D">
              <w:rPr>
                <w:rFonts w:ascii="Bookman Old Style" w:hAnsi="Bookman Old Style" w:cs="Times New Roman"/>
              </w:rPr>
              <w:t xml:space="preserve"> PHDIP Tahun 1994, mencakup :</w:t>
            </w:r>
          </w:p>
          <w:p w:rsidR="00C86B26" w:rsidRPr="008B5A4D" w:rsidRDefault="00C86B26" w:rsidP="00D73380">
            <w:pPr>
              <w:numPr>
                <w:ilvl w:val="0"/>
                <w:numId w:val="210"/>
              </w:numPr>
              <w:tabs>
                <w:tab w:val="left" w:pos="794"/>
              </w:tabs>
              <w:ind w:left="794" w:right="-4"/>
              <w:jc w:val="both"/>
              <w:rPr>
                <w:rFonts w:ascii="Bookman Old Style" w:hAnsi="Bookman Old Style" w:cs="Times New Roman"/>
              </w:rPr>
            </w:pPr>
            <w:r w:rsidRPr="008B5A4D">
              <w:rPr>
                <w:rFonts w:ascii="Bookman Old Style" w:hAnsi="Bookman Old Style" w:cs="Times New Roman"/>
              </w:rPr>
              <w:t xml:space="preserve">kawasan tempat suci di sekitar </w:t>
            </w:r>
            <w:r w:rsidRPr="008B5A4D">
              <w:rPr>
                <w:rFonts w:ascii="Bookman Old Style" w:hAnsi="Bookman Old Style" w:cs="Times New Roman"/>
                <w:i/>
                <w:iCs/>
              </w:rPr>
              <w:t>Pura Sad Kahyangan</w:t>
            </w:r>
            <w:r w:rsidRPr="008B5A4D">
              <w:rPr>
                <w:rFonts w:ascii="Bookman Old Style" w:hAnsi="Bookman Old Style" w:cs="Times New Roman"/>
              </w:rPr>
              <w:t xml:space="preserve"> dengan radius sekurang-kurangnya </w:t>
            </w:r>
            <w:r w:rsidRPr="008B5A4D">
              <w:rPr>
                <w:rFonts w:ascii="Bookman Old Style" w:hAnsi="Bookman Old Style" w:cs="Times New Roman"/>
                <w:i/>
              </w:rPr>
              <w:t>apeneleng agung</w:t>
            </w:r>
            <w:r w:rsidRPr="008B5A4D">
              <w:rPr>
                <w:rFonts w:ascii="Bookman Old Style" w:hAnsi="Bookman Old Style" w:cs="Times New Roman"/>
              </w:rPr>
              <w:t xml:space="preserve">  yang disetarakan dengan 5.000 </w:t>
            </w:r>
            <w:r w:rsidR="00311744" w:rsidRPr="008B5A4D">
              <w:rPr>
                <w:rFonts w:ascii="Bookman Old Style" w:hAnsi="Bookman Old Style" w:cs="Times New Roman"/>
              </w:rPr>
              <w:t xml:space="preserve">(lima ribu) </w:t>
            </w:r>
            <w:r w:rsidR="009A23AE" w:rsidRPr="008B5A4D">
              <w:rPr>
                <w:rFonts w:ascii="Bookman Old Style" w:hAnsi="Bookman Old Style" w:cs="Times New Roman"/>
              </w:rPr>
              <w:t>m</w:t>
            </w:r>
            <w:r w:rsidRPr="008B5A4D">
              <w:rPr>
                <w:rFonts w:ascii="Bookman Old Style" w:hAnsi="Bookman Old Style" w:cs="Times New Roman"/>
              </w:rPr>
              <w:t xml:space="preserve"> dari sisi luar tembok </w:t>
            </w:r>
            <w:r w:rsidRPr="008B5A4D">
              <w:rPr>
                <w:rFonts w:ascii="Bookman Old Style" w:hAnsi="Bookman Old Style" w:cs="Times New Roman"/>
                <w:i/>
              </w:rPr>
              <w:t>penyengker</w:t>
            </w:r>
            <w:r w:rsidRPr="008B5A4D">
              <w:rPr>
                <w:rFonts w:ascii="Bookman Old Style" w:hAnsi="Bookman Old Style" w:cs="Times New Roman"/>
              </w:rPr>
              <w:t xml:space="preserve"> pura;</w:t>
            </w:r>
          </w:p>
          <w:p w:rsidR="00C86B26" w:rsidRPr="008B5A4D" w:rsidRDefault="00C86B26" w:rsidP="00D73380">
            <w:pPr>
              <w:numPr>
                <w:ilvl w:val="0"/>
                <w:numId w:val="210"/>
              </w:numPr>
              <w:tabs>
                <w:tab w:val="left" w:pos="794"/>
              </w:tabs>
              <w:ind w:left="794" w:right="-4"/>
              <w:jc w:val="both"/>
              <w:rPr>
                <w:rFonts w:ascii="Bookman Old Style" w:hAnsi="Bookman Old Style" w:cs="Times New Roman"/>
              </w:rPr>
            </w:pPr>
            <w:r w:rsidRPr="008B5A4D">
              <w:rPr>
                <w:rFonts w:ascii="Bookman Old Style" w:hAnsi="Bookman Old Style" w:cs="Times New Roman"/>
              </w:rPr>
              <w:t xml:space="preserve">kawasan tempat suci di sekitar </w:t>
            </w:r>
            <w:r w:rsidRPr="008B5A4D">
              <w:rPr>
                <w:rFonts w:ascii="Bookman Old Style" w:hAnsi="Bookman Old Style" w:cs="Times New Roman"/>
                <w:i/>
                <w:iCs/>
              </w:rPr>
              <w:t>Pura Dang Kahyangan</w:t>
            </w:r>
            <w:r w:rsidRPr="008B5A4D">
              <w:rPr>
                <w:rFonts w:ascii="Bookman Old Style" w:hAnsi="Bookman Old Style" w:cs="Times New Roman"/>
              </w:rPr>
              <w:t xml:space="preserve"> d</w:t>
            </w:r>
            <w:r w:rsidR="001A5D7A" w:rsidRPr="008B5A4D">
              <w:rPr>
                <w:rFonts w:ascii="Bookman Old Style" w:hAnsi="Bookman Old Style" w:cs="Times New Roman"/>
              </w:rPr>
              <w:t xml:space="preserve">an </w:t>
            </w:r>
            <w:r w:rsidR="001A5D7A" w:rsidRPr="008B5A4D">
              <w:rPr>
                <w:rFonts w:ascii="Bookman Old Style" w:hAnsi="Bookman Old Style" w:cs="Times New Roman"/>
                <w:i/>
              </w:rPr>
              <w:t>pura Kahyangan Jagat</w:t>
            </w:r>
            <w:r w:rsidR="001A5D7A" w:rsidRPr="008B5A4D">
              <w:rPr>
                <w:rFonts w:ascii="Bookman Old Style" w:hAnsi="Bookman Old Style" w:cs="Times New Roman"/>
              </w:rPr>
              <w:t xml:space="preserve"> d</w:t>
            </w:r>
            <w:r w:rsidRPr="008B5A4D">
              <w:rPr>
                <w:rFonts w:ascii="Bookman Old Style" w:hAnsi="Bookman Old Style" w:cs="Times New Roman"/>
              </w:rPr>
              <w:t xml:space="preserve">engan radius sekurang-kurangnya </w:t>
            </w:r>
            <w:r w:rsidRPr="008B5A4D">
              <w:rPr>
                <w:rFonts w:ascii="Bookman Old Style" w:hAnsi="Bookman Old Style" w:cs="Times New Roman"/>
                <w:i/>
              </w:rPr>
              <w:t>apeneleng alit</w:t>
            </w:r>
            <w:r w:rsidRPr="008B5A4D">
              <w:rPr>
                <w:rFonts w:ascii="Bookman Old Style" w:hAnsi="Bookman Old Style" w:cs="Times New Roman"/>
              </w:rPr>
              <w:t xml:space="preserve"> yang disetarakan dengan 2.000 </w:t>
            </w:r>
            <w:r w:rsidR="00311744" w:rsidRPr="008B5A4D">
              <w:rPr>
                <w:rFonts w:ascii="Bookman Old Style" w:hAnsi="Bookman Old Style" w:cs="Times New Roman"/>
              </w:rPr>
              <w:t xml:space="preserve">(dua ribu) </w:t>
            </w:r>
            <w:r w:rsidR="009A23AE" w:rsidRPr="008B5A4D">
              <w:rPr>
                <w:rFonts w:ascii="Bookman Old Style" w:hAnsi="Bookman Old Style" w:cs="Times New Roman"/>
              </w:rPr>
              <w:t>m</w:t>
            </w:r>
            <w:r w:rsidRPr="008B5A4D">
              <w:rPr>
                <w:rFonts w:ascii="Bookman Old Style" w:hAnsi="Bookman Old Style" w:cs="Times New Roman"/>
              </w:rPr>
              <w:t xml:space="preserve"> dari sisi luar tembok </w:t>
            </w:r>
            <w:r w:rsidRPr="008B5A4D">
              <w:rPr>
                <w:rFonts w:ascii="Bookman Old Style" w:hAnsi="Bookman Old Style" w:cs="Times New Roman"/>
                <w:i/>
              </w:rPr>
              <w:t>penyengker</w:t>
            </w:r>
            <w:r w:rsidRPr="008B5A4D">
              <w:rPr>
                <w:rFonts w:ascii="Bookman Old Style" w:hAnsi="Bookman Old Style" w:cs="Times New Roman"/>
              </w:rPr>
              <w:t xml:space="preserve"> pura; </w:t>
            </w:r>
            <w:r w:rsidR="00C2384A" w:rsidRPr="008B5A4D">
              <w:rPr>
                <w:rFonts w:ascii="Bookman Old Style" w:hAnsi="Bookman Old Style" w:cs="Times New Roman"/>
              </w:rPr>
              <w:t>dan</w:t>
            </w:r>
          </w:p>
          <w:p w:rsidR="00C86B26" w:rsidRPr="008B5A4D" w:rsidRDefault="00C86B26" w:rsidP="00D73380">
            <w:pPr>
              <w:numPr>
                <w:ilvl w:val="0"/>
                <w:numId w:val="210"/>
              </w:numPr>
              <w:tabs>
                <w:tab w:val="left" w:pos="794"/>
              </w:tabs>
              <w:ind w:left="794" w:right="-4"/>
              <w:jc w:val="both"/>
              <w:rPr>
                <w:rFonts w:ascii="Bookman Old Style" w:hAnsi="Bookman Old Style" w:cs="Times New Roman"/>
              </w:rPr>
            </w:pPr>
            <w:r w:rsidRPr="008B5A4D">
              <w:rPr>
                <w:rFonts w:ascii="Bookman Old Style" w:hAnsi="Bookman Old Style" w:cs="Times New Roman"/>
              </w:rPr>
              <w:t xml:space="preserve">kawasan tempat suci di sekitar </w:t>
            </w:r>
            <w:r w:rsidRPr="008B5A4D">
              <w:rPr>
                <w:rFonts w:ascii="Bookman Old Style" w:hAnsi="Bookman Old Style" w:cs="Times New Roman"/>
                <w:i/>
                <w:iCs/>
              </w:rPr>
              <w:t>Pura Kahyangan Tiga</w:t>
            </w:r>
            <w:r w:rsidRPr="008B5A4D">
              <w:rPr>
                <w:rFonts w:ascii="Bookman Old Style" w:hAnsi="Bookman Old Style" w:cs="Times New Roman"/>
              </w:rPr>
              <w:t xml:space="preserve"> dan pura lainnya, dengan radius sekurang-kurangnya </w:t>
            </w:r>
            <w:r w:rsidRPr="008B5A4D">
              <w:rPr>
                <w:rFonts w:ascii="Bookman Old Style" w:hAnsi="Bookman Old Style" w:cs="Times New Roman"/>
                <w:i/>
                <w:iCs/>
              </w:rPr>
              <w:t>apenimpug</w:t>
            </w:r>
            <w:r w:rsidRPr="008B5A4D">
              <w:rPr>
                <w:rFonts w:ascii="Bookman Old Style" w:hAnsi="Bookman Old Style" w:cs="Times New Roman"/>
              </w:rPr>
              <w:t xml:space="preserve"> atau </w:t>
            </w:r>
            <w:r w:rsidRPr="008B5A4D">
              <w:rPr>
                <w:rFonts w:ascii="Bookman Old Style" w:hAnsi="Bookman Old Style" w:cs="Times New Roman"/>
                <w:i/>
              </w:rPr>
              <w:t>a</w:t>
            </w:r>
            <w:r w:rsidRPr="008B5A4D">
              <w:rPr>
                <w:rFonts w:ascii="Bookman Old Style" w:hAnsi="Bookman Old Style" w:cs="Times New Roman"/>
                <w:i/>
                <w:iCs/>
              </w:rPr>
              <w:t>penyengker</w:t>
            </w:r>
            <w:r w:rsidRPr="008B5A4D">
              <w:rPr>
                <w:rFonts w:ascii="Bookman Old Style" w:hAnsi="Bookman Old Style" w:cs="Times New Roman"/>
              </w:rPr>
              <w:t>, yang akan disesuaikan dengan kondisi dan situasi setempat</w:t>
            </w:r>
            <w:r w:rsidR="00C05574" w:rsidRPr="008B5A4D">
              <w:rPr>
                <w:rFonts w:ascii="Bookman Old Style" w:hAnsi="Bookman Old Style" w:cs="Times New Roman"/>
              </w:rPr>
              <w:t>.</w:t>
            </w:r>
            <w:r w:rsidRPr="008B5A4D">
              <w:rPr>
                <w:rFonts w:ascii="Bookman Old Style" w:hAnsi="Bookman Old Style" w:cs="Times New Roman"/>
              </w:rPr>
              <w:t xml:space="preserve"> </w:t>
            </w:r>
          </w:p>
          <w:p w:rsidR="00C86B26" w:rsidRPr="008B5A4D" w:rsidRDefault="00C86B26" w:rsidP="00D73380">
            <w:pPr>
              <w:numPr>
                <w:ilvl w:val="0"/>
                <w:numId w:val="177"/>
              </w:numPr>
              <w:spacing w:before="120"/>
              <w:ind w:left="434" w:hanging="434"/>
              <w:jc w:val="both"/>
              <w:rPr>
                <w:rFonts w:ascii="Bookman Old Style" w:hAnsi="Bookman Old Style" w:cs="Times New Roman"/>
              </w:rPr>
            </w:pPr>
            <w:r w:rsidRPr="008B5A4D">
              <w:rPr>
                <w:rFonts w:ascii="Bookman Old Style" w:hAnsi="Bookman Old Style" w:cs="Times New Roman"/>
              </w:rPr>
              <w:t xml:space="preserve">persyaratan kegiatan dan bangunan dalam radius kawasan tempat suci ditetapkan sesuai kondisi setempat </w:t>
            </w:r>
            <w:r w:rsidRPr="008B5A4D">
              <w:rPr>
                <w:rFonts w:ascii="Bookman Old Style" w:hAnsi="Bookman Old Style" w:cs="Times New Roman"/>
              </w:rPr>
              <w:lastRenderedPageBreak/>
              <w:t xml:space="preserve">dan mengacu konsep </w:t>
            </w:r>
            <w:r w:rsidRPr="008B5A4D">
              <w:rPr>
                <w:rFonts w:ascii="Bookman Old Style" w:hAnsi="Bookman Old Style" w:cs="Times New Roman"/>
                <w:i/>
              </w:rPr>
              <w:t>tri wana</w:t>
            </w:r>
            <w:r w:rsidRPr="008B5A4D">
              <w:rPr>
                <w:rFonts w:ascii="Bookman Old Style" w:hAnsi="Bookman Old Style" w:cs="Times New Roman"/>
              </w:rPr>
              <w:t xml:space="preserve"> yang dibagi menjadi 3 (tiga) zona, </w:t>
            </w:r>
            <w:r w:rsidR="00C05574" w:rsidRPr="008B5A4D">
              <w:rPr>
                <w:rFonts w:ascii="Bookman Old Style" w:hAnsi="Bookman Old Style" w:cs="Times New Roman"/>
              </w:rPr>
              <w:t>meliputi:</w:t>
            </w:r>
          </w:p>
          <w:p w:rsidR="00C86B26" w:rsidRPr="008B5A4D" w:rsidRDefault="00C86B26" w:rsidP="00D73380">
            <w:pPr>
              <w:numPr>
                <w:ilvl w:val="4"/>
                <w:numId w:val="211"/>
              </w:numPr>
              <w:tabs>
                <w:tab w:val="left" w:pos="794"/>
              </w:tabs>
              <w:ind w:left="794" w:right="28"/>
              <w:jc w:val="both"/>
              <w:rPr>
                <w:rFonts w:ascii="Bookman Old Style" w:hAnsi="Bookman Old Style" w:cs="Times New Roman"/>
              </w:rPr>
            </w:pPr>
            <w:r w:rsidRPr="008B5A4D">
              <w:rPr>
                <w:rFonts w:ascii="Bookman Old Style" w:hAnsi="Bookman Old Style" w:cs="Times New Roman"/>
              </w:rPr>
              <w:t xml:space="preserve">zona inti adalah zona utama </w:t>
            </w:r>
            <w:r w:rsidRPr="008B5A4D">
              <w:rPr>
                <w:rFonts w:ascii="Bookman Old Style" w:hAnsi="Bookman Old Style" w:cs="Times New Roman"/>
                <w:i/>
              </w:rPr>
              <w:t>karang kekeran</w:t>
            </w:r>
            <w:r w:rsidRPr="008B5A4D">
              <w:rPr>
                <w:rFonts w:ascii="Bookman Old Style" w:hAnsi="Bookman Old Style" w:cs="Times New Roman"/>
              </w:rPr>
              <w:t xml:space="preserve"> sesuai dengan konsep </w:t>
            </w:r>
            <w:r w:rsidRPr="008B5A4D">
              <w:rPr>
                <w:rFonts w:ascii="Bookman Old Style" w:hAnsi="Bookman Old Style" w:cs="Times New Roman"/>
                <w:i/>
              </w:rPr>
              <w:t>maha wana</w:t>
            </w:r>
            <w:r w:rsidRPr="008B5A4D">
              <w:rPr>
                <w:rFonts w:ascii="Bookman Old Style" w:hAnsi="Bookman Old Style" w:cs="Times New Roman"/>
              </w:rPr>
              <w:t xml:space="preserve"> yang diperuntukkan sebagai hutan lindung, ruang terbuka hijau, kawasan pertanian dan bangunan penunjang kegiatan keagamaan;</w:t>
            </w:r>
          </w:p>
          <w:p w:rsidR="00C86B26" w:rsidRPr="008B5A4D" w:rsidRDefault="00C86B26" w:rsidP="00D73380">
            <w:pPr>
              <w:numPr>
                <w:ilvl w:val="4"/>
                <w:numId w:val="211"/>
              </w:numPr>
              <w:tabs>
                <w:tab w:val="left" w:pos="794"/>
              </w:tabs>
              <w:ind w:left="794" w:right="28"/>
              <w:jc w:val="both"/>
              <w:rPr>
                <w:rFonts w:ascii="Bookman Old Style" w:hAnsi="Bookman Old Style" w:cs="Times New Roman"/>
              </w:rPr>
            </w:pPr>
            <w:r w:rsidRPr="008B5A4D">
              <w:rPr>
                <w:rFonts w:ascii="Bookman Old Style" w:hAnsi="Bookman Old Style" w:cs="Times New Roman"/>
              </w:rPr>
              <w:t xml:space="preserve">zona penyangga adalah </w:t>
            </w:r>
            <w:r w:rsidRPr="008B5A4D">
              <w:rPr>
                <w:rFonts w:ascii="Bookman Old Style" w:hAnsi="Bookman Old Style" w:cs="Times New Roman"/>
                <w:i/>
              </w:rPr>
              <w:t>zona madya karang kekeran</w:t>
            </w:r>
            <w:r w:rsidRPr="008B5A4D">
              <w:rPr>
                <w:rFonts w:ascii="Bookman Old Style" w:hAnsi="Bookman Old Style" w:cs="Times New Roman"/>
              </w:rPr>
              <w:t xml:space="preserve"> yang sesuai konsep </w:t>
            </w:r>
            <w:r w:rsidRPr="008B5A4D">
              <w:rPr>
                <w:rFonts w:ascii="Bookman Old Style" w:hAnsi="Bookman Old Style" w:cs="Times New Roman"/>
                <w:i/>
              </w:rPr>
              <w:t xml:space="preserve">tapa wana </w:t>
            </w:r>
            <w:r w:rsidRPr="008B5A4D">
              <w:rPr>
                <w:rFonts w:ascii="Bookman Old Style" w:hAnsi="Bookman Old Style" w:cs="Times New Roman"/>
              </w:rPr>
              <w:t xml:space="preserve">diperuntukkan sebagai kawasan hutan, ruang terbuka hijau, kawasan budidaya pertanian, fasilitas darmasala, pasraman, dan bangunan fasilitas umum penunjang kegiatan keagamaan; </w:t>
            </w:r>
          </w:p>
          <w:p w:rsidR="00C86B26" w:rsidRPr="008B5A4D" w:rsidRDefault="00C86B26" w:rsidP="00D73380">
            <w:pPr>
              <w:numPr>
                <w:ilvl w:val="4"/>
                <w:numId w:val="211"/>
              </w:numPr>
              <w:tabs>
                <w:tab w:val="left" w:pos="794"/>
              </w:tabs>
              <w:ind w:left="794" w:right="28"/>
              <w:jc w:val="both"/>
              <w:rPr>
                <w:rFonts w:ascii="Bookman Old Style" w:hAnsi="Bookman Old Style" w:cs="Times New Roman"/>
              </w:rPr>
            </w:pPr>
            <w:r w:rsidRPr="008B5A4D">
              <w:rPr>
                <w:rFonts w:ascii="Bookman Old Style" w:hAnsi="Bookman Old Style" w:cs="Times New Roman"/>
              </w:rPr>
              <w:t xml:space="preserve">zona pemanfaatan adalah </w:t>
            </w:r>
            <w:r w:rsidRPr="008B5A4D">
              <w:rPr>
                <w:rFonts w:ascii="Bookman Old Style" w:hAnsi="Bookman Old Style" w:cs="Times New Roman"/>
                <w:i/>
              </w:rPr>
              <w:t>zona nista karang kekeran</w:t>
            </w:r>
            <w:r w:rsidRPr="008B5A4D">
              <w:rPr>
                <w:rFonts w:ascii="Bookman Old Style" w:hAnsi="Bookman Old Style" w:cs="Times New Roman"/>
              </w:rPr>
              <w:t xml:space="preserve"> yang sesuai konsep </w:t>
            </w:r>
            <w:r w:rsidRPr="008B5A4D">
              <w:rPr>
                <w:rFonts w:ascii="Bookman Old Style" w:hAnsi="Bookman Old Style" w:cs="Times New Roman"/>
                <w:i/>
              </w:rPr>
              <w:t>sri wana</w:t>
            </w:r>
            <w:r w:rsidRPr="008B5A4D">
              <w:rPr>
                <w:rFonts w:ascii="Bookman Old Style" w:hAnsi="Bookman Old Style" w:cs="Times New Roman"/>
              </w:rPr>
              <w:t xml:space="preserve"> diperuntukkan sebagai kawasan budidaya pertanian, bangunan permukiman bagi pengempon, penyungsung dan penyiwi pura, bangunan fasilitas umum penunjang kehidupan sehari-hari masyarakat setempat serta melarang semua jenis kegiatan usaha dan/atau kegiatan yang dapat menurunkan kualitas lingkungan hidup dan nilai-nilai kesucian tempat suci; dan</w:t>
            </w:r>
          </w:p>
          <w:p w:rsidR="00C86B26" w:rsidRPr="008B5A4D" w:rsidRDefault="00C86B26" w:rsidP="00D73380">
            <w:pPr>
              <w:numPr>
                <w:ilvl w:val="4"/>
                <w:numId w:val="211"/>
              </w:numPr>
              <w:tabs>
                <w:tab w:val="left" w:pos="794"/>
              </w:tabs>
              <w:ind w:left="794" w:right="28"/>
              <w:jc w:val="both"/>
              <w:rPr>
                <w:rFonts w:ascii="Bookman Old Style" w:hAnsi="Bookman Old Style" w:cs="Times New Roman"/>
              </w:rPr>
            </w:pPr>
            <w:r w:rsidRPr="008B5A4D">
              <w:rPr>
                <w:rFonts w:ascii="Bookman Old Style" w:hAnsi="Bookman Old Style" w:cs="Times New Roman"/>
              </w:rPr>
              <w:t>penentuan batas-batas terluar tiap zona radius kawasan tempat suci didasarkan atas batas-batas fisik yang tegas berupa batas alami atau batas buatan, disesuaikan dengan kondisi geografis masing-masing kawasan dan panjang radius antara garis lingkaran terluar zona pemanfaatan dan titik pusat lingkaran sekurang-kurangnya sama dengan radius kawasan tempat suci sebagaimana dimaksud pada ayat (</w:t>
            </w:r>
            <w:r w:rsidR="00546BFA" w:rsidRPr="008B5A4D">
              <w:rPr>
                <w:rFonts w:ascii="Bookman Old Style" w:hAnsi="Bookman Old Style" w:cs="Times New Roman"/>
              </w:rPr>
              <w:t>2</w:t>
            </w:r>
            <w:r w:rsidRPr="008B5A4D">
              <w:rPr>
                <w:rFonts w:ascii="Bookman Old Style" w:hAnsi="Bookman Old Style" w:cs="Times New Roman"/>
              </w:rPr>
              <w:t>), yang akan diatur lebih lanjut dalam rencana rinci tata ruang kawasan tempat suci.</w:t>
            </w:r>
          </w:p>
          <w:p w:rsidR="00FC602A" w:rsidRPr="008B5A4D" w:rsidRDefault="00FC602A" w:rsidP="00D73380">
            <w:pPr>
              <w:ind w:left="1080" w:right="28"/>
              <w:jc w:val="both"/>
              <w:rPr>
                <w:rFonts w:ascii="Bookman Old Style" w:hAnsi="Bookman Old Style" w:cs="Times New Roman"/>
              </w:rPr>
            </w:pP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7</w:t>
            </w:r>
            <w:r w:rsidR="00B06E61" w:rsidRPr="008B5A4D">
              <w:rPr>
                <w:rFonts w:ascii="Bookman Old Style" w:hAnsi="Bookman Old Style" w:cs="Times New Roman"/>
                <w:lang w:val="en-US"/>
              </w:rPr>
              <w:t>6</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sempadan sungai sebagaimana dimaksud dalam Pasal </w:t>
            </w:r>
            <w:r w:rsidR="006F026F" w:rsidRPr="008B5A4D">
              <w:rPr>
                <w:rFonts w:ascii="Bookman Old Style" w:hAnsi="Bookman Old Style" w:cs="Times New Roman"/>
              </w:rPr>
              <w:t>7</w:t>
            </w:r>
            <w:r w:rsidR="00A8201A" w:rsidRPr="008B5A4D">
              <w:rPr>
                <w:rFonts w:ascii="Bookman Old Style" w:hAnsi="Bookman Old Style" w:cs="Times New Roman"/>
                <w:lang w:val="en-US"/>
              </w:rPr>
              <w:t>1</w:t>
            </w:r>
            <w:r w:rsidRPr="008B5A4D">
              <w:rPr>
                <w:rFonts w:ascii="Bookman Old Style" w:hAnsi="Bookman Old Style" w:cs="Times New Roman"/>
              </w:rPr>
              <w:t xml:space="preserve"> ayat (</w:t>
            </w:r>
            <w:r w:rsidR="00546BFA" w:rsidRPr="008B5A4D">
              <w:rPr>
                <w:rFonts w:ascii="Bookman Old Style" w:hAnsi="Bookman Old Style" w:cs="Times New Roman"/>
              </w:rPr>
              <w:t>3</w:t>
            </w:r>
            <w:r w:rsidRPr="008B5A4D">
              <w:rPr>
                <w:rFonts w:ascii="Bookman Old Style" w:hAnsi="Bookman Old Style" w:cs="Times New Roman"/>
              </w:rPr>
              <w:t xml:space="preserve">) huruf c, </w:t>
            </w:r>
            <w:r w:rsidR="00C05574" w:rsidRPr="008B5A4D">
              <w:rPr>
                <w:rFonts w:ascii="Bookman Old Style" w:hAnsi="Bookman Old Style" w:cs="Times New Roman"/>
              </w:rPr>
              <w:t>meliputi:</w:t>
            </w:r>
          </w:p>
          <w:p w:rsidR="00716B45" w:rsidRPr="008B5A4D" w:rsidRDefault="00716B45" w:rsidP="00D73380">
            <w:pPr>
              <w:numPr>
                <w:ilvl w:val="0"/>
                <w:numId w:val="212"/>
              </w:numPr>
              <w:spacing w:before="120"/>
              <w:ind w:left="434" w:right="29" w:hanging="452"/>
              <w:jc w:val="both"/>
              <w:rPr>
                <w:rFonts w:ascii="Bookman Old Style" w:hAnsi="Bookman Old Style" w:cs="Times New Roman"/>
              </w:rPr>
            </w:pPr>
            <w:r w:rsidRPr="008B5A4D">
              <w:rPr>
                <w:rFonts w:ascii="Bookman Old Style" w:hAnsi="Bookman Old Style" w:cs="Times New Roman"/>
              </w:rPr>
              <w:t xml:space="preserve">Penetapan </w:t>
            </w:r>
            <w:r w:rsidR="00580FF4" w:rsidRPr="008B5A4D">
              <w:rPr>
                <w:rFonts w:ascii="Bookman Old Style" w:hAnsi="Bookman Old Style" w:cs="Times New Roman"/>
              </w:rPr>
              <w:t>kawasan</w:t>
            </w:r>
            <w:r w:rsidRPr="008B5A4D">
              <w:rPr>
                <w:rFonts w:ascii="Bookman Old Style" w:hAnsi="Bookman Old Style" w:cs="Times New Roman"/>
              </w:rPr>
              <w:t xml:space="preserve"> sempadan sungai, didasarkan atas kawasan yang tidak termasuk rawan bencana banjir, </w:t>
            </w:r>
            <w:r w:rsidR="00C05574" w:rsidRPr="008B5A4D">
              <w:rPr>
                <w:rFonts w:ascii="Bookman Old Style" w:hAnsi="Bookman Old Style" w:cs="Times New Roman"/>
                <w:lang w:val="en-US"/>
              </w:rPr>
              <w:t>terdiri dari</w:t>
            </w:r>
            <w:r w:rsidRPr="008B5A4D">
              <w:rPr>
                <w:rFonts w:ascii="Bookman Old Style" w:hAnsi="Bookman Old Style" w:cs="Times New Roman"/>
              </w:rPr>
              <w:t>:</w:t>
            </w:r>
          </w:p>
          <w:p w:rsidR="00716B45" w:rsidRPr="008B5A4D" w:rsidRDefault="00716B45" w:rsidP="00D73380">
            <w:pPr>
              <w:pStyle w:val="BodyText2"/>
              <w:numPr>
                <w:ilvl w:val="0"/>
                <w:numId w:val="215"/>
              </w:numPr>
              <w:tabs>
                <w:tab w:val="left" w:pos="794"/>
              </w:tabs>
              <w:spacing w:after="0" w:line="240" w:lineRule="auto"/>
              <w:ind w:left="792"/>
              <w:jc w:val="both"/>
              <w:rPr>
                <w:rFonts w:ascii="Bookman Old Style" w:hAnsi="Bookman Old Style" w:cs="Times New Roman"/>
                <w:sz w:val="24"/>
                <w:szCs w:val="24"/>
              </w:rPr>
            </w:pPr>
            <w:r w:rsidRPr="008B5A4D">
              <w:rPr>
                <w:rFonts w:ascii="Bookman Old Style" w:hAnsi="Bookman Old Style" w:cs="Times New Roman"/>
                <w:sz w:val="24"/>
                <w:szCs w:val="24"/>
              </w:rPr>
              <w:t xml:space="preserve">lebar sempadan sungai pada kawasan perkotaan : 3 </w:t>
            </w:r>
            <w:r w:rsidR="00311744" w:rsidRPr="008B5A4D">
              <w:rPr>
                <w:rFonts w:ascii="Bookman Old Style" w:hAnsi="Bookman Old Style" w:cs="Times New Roman"/>
                <w:sz w:val="24"/>
                <w:szCs w:val="24"/>
              </w:rPr>
              <w:t xml:space="preserve">(tiga)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untuk sungai bertanggul, 10 </w:t>
            </w:r>
            <w:r w:rsidR="00311744" w:rsidRPr="008B5A4D">
              <w:rPr>
                <w:rFonts w:ascii="Bookman Old Style" w:hAnsi="Bookman Old Style" w:cs="Times New Roman"/>
                <w:sz w:val="24"/>
                <w:szCs w:val="24"/>
              </w:rPr>
              <w:t xml:space="preserve">(sepuluh)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untuk sungai berkedalaman 3 </w:t>
            </w:r>
            <w:r w:rsidR="00311744" w:rsidRPr="008B5A4D">
              <w:rPr>
                <w:rFonts w:ascii="Bookman Old Style" w:hAnsi="Bookman Old Style" w:cs="Times New Roman"/>
                <w:sz w:val="24"/>
                <w:szCs w:val="24"/>
              </w:rPr>
              <w:t xml:space="preserve">(tiga) </w:t>
            </w:r>
            <w:r w:rsidRPr="008B5A4D">
              <w:rPr>
                <w:rFonts w:ascii="Bookman Old Style" w:hAnsi="Bookman Old Style" w:cs="Times New Roman"/>
                <w:sz w:val="24"/>
                <w:szCs w:val="24"/>
              </w:rPr>
              <w:t xml:space="preserve">sampai 10 </w:t>
            </w:r>
            <w:r w:rsidR="00311744" w:rsidRPr="008B5A4D">
              <w:rPr>
                <w:rFonts w:ascii="Bookman Old Style" w:hAnsi="Bookman Old Style" w:cs="Times New Roman"/>
                <w:sz w:val="24"/>
                <w:szCs w:val="24"/>
              </w:rPr>
              <w:t xml:space="preserve">(sepuluh)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15 </w:t>
            </w:r>
            <w:r w:rsidR="00311744" w:rsidRPr="008B5A4D">
              <w:rPr>
                <w:rFonts w:ascii="Bookman Old Style" w:hAnsi="Bookman Old Style" w:cs="Times New Roman"/>
                <w:sz w:val="24"/>
                <w:szCs w:val="24"/>
              </w:rPr>
              <w:t xml:space="preserve">(lima belas)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untuk sungai berkedalaman 10 </w:t>
            </w:r>
            <w:r w:rsidR="00311744" w:rsidRPr="008B5A4D">
              <w:rPr>
                <w:rFonts w:ascii="Bookman Old Style" w:hAnsi="Bookman Old Style" w:cs="Times New Roman"/>
                <w:sz w:val="24"/>
                <w:szCs w:val="24"/>
              </w:rPr>
              <w:t xml:space="preserve">(sepuluh) </w:t>
            </w:r>
            <w:r w:rsidRPr="008B5A4D">
              <w:rPr>
                <w:rFonts w:ascii="Bookman Old Style" w:hAnsi="Bookman Old Style" w:cs="Times New Roman"/>
                <w:sz w:val="24"/>
                <w:szCs w:val="24"/>
              </w:rPr>
              <w:t xml:space="preserve">sampai 20 </w:t>
            </w:r>
            <w:r w:rsidR="00311744" w:rsidRPr="008B5A4D">
              <w:rPr>
                <w:rFonts w:ascii="Bookman Old Style" w:hAnsi="Bookman Old Style" w:cs="Times New Roman"/>
                <w:sz w:val="24"/>
                <w:szCs w:val="24"/>
              </w:rPr>
              <w:t xml:space="preserve">(dua puluh)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dan 30 </w:t>
            </w:r>
            <w:r w:rsidR="00311744" w:rsidRPr="008B5A4D">
              <w:rPr>
                <w:rFonts w:ascii="Bookman Old Style" w:hAnsi="Bookman Old Style" w:cs="Times New Roman"/>
                <w:sz w:val="24"/>
                <w:szCs w:val="24"/>
              </w:rPr>
              <w:t xml:space="preserve">(tiga puluh)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untuk sungai berkedalaman lebih dari 20 </w:t>
            </w:r>
            <w:r w:rsidR="00311744" w:rsidRPr="008B5A4D">
              <w:rPr>
                <w:rFonts w:ascii="Bookman Old Style" w:hAnsi="Bookman Old Style" w:cs="Times New Roman"/>
                <w:sz w:val="24"/>
                <w:szCs w:val="24"/>
              </w:rPr>
              <w:t xml:space="preserve">(dua puluh) </w:t>
            </w:r>
            <w:r w:rsidR="009A23AE" w:rsidRPr="008B5A4D">
              <w:rPr>
                <w:rFonts w:ascii="Bookman Old Style" w:hAnsi="Bookman Old Style" w:cs="Times New Roman"/>
                <w:sz w:val="24"/>
                <w:szCs w:val="24"/>
              </w:rPr>
              <w:t>m</w:t>
            </w:r>
            <w:r w:rsidR="00C2384A" w:rsidRPr="008B5A4D">
              <w:rPr>
                <w:rFonts w:ascii="Bookman Old Style" w:hAnsi="Bookman Old Style" w:cs="Times New Roman"/>
                <w:sz w:val="24"/>
                <w:szCs w:val="24"/>
              </w:rPr>
              <w:t>; dan</w:t>
            </w:r>
          </w:p>
          <w:p w:rsidR="00716B45" w:rsidRPr="008B5A4D" w:rsidRDefault="00716B45" w:rsidP="00D73380">
            <w:pPr>
              <w:pStyle w:val="BodyText2"/>
              <w:numPr>
                <w:ilvl w:val="0"/>
                <w:numId w:val="215"/>
              </w:numPr>
              <w:tabs>
                <w:tab w:val="left" w:pos="794"/>
              </w:tabs>
              <w:spacing w:after="0" w:line="240" w:lineRule="auto"/>
              <w:ind w:left="792"/>
              <w:jc w:val="both"/>
              <w:rPr>
                <w:rFonts w:ascii="Bookman Old Style" w:hAnsi="Bookman Old Style" w:cs="Times New Roman"/>
                <w:sz w:val="24"/>
                <w:szCs w:val="24"/>
              </w:rPr>
            </w:pPr>
            <w:r w:rsidRPr="008B5A4D">
              <w:rPr>
                <w:rFonts w:ascii="Bookman Old Style" w:hAnsi="Bookman Old Style" w:cs="Times New Roman"/>
                <w:sz w:val="24"/>
                <w:szCs w:val="24"/>
              </w:rPr>
              <w:t xml:space="preserve">lebar sempadan sungai pada kawasan perdesaan : 3 </w:t>
            </w:r>
            <w:r w:rsidR="00311744" w:rsidRPr="008B5A4D">
              <w:rPr>
                <w:rFonts w:ascii="Bookman Old Style" w:hAnsi="Bookman Old Style" w:cs="Times New Roman"/>
                <w:sz w:val="24"/>
                <w:szCs w:val="24"/>
              </w:rPr>
              <w:t xml:space="preserve">(tiga)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untuk sungai bertanggul, 10 </w:t>
            </w:r>
            <w:r w:rsidR="00311744" w:rsidRPr="008B5A4D">
              <w:rPr>
                <w:rFonts w:ascii="Bookman Old Style" w:hAnsi="Bookman Old Style" w:cs="Times New Roman"/>
                <w:sz w:val="24"/>
                <w:szCs w:val="24"/>
              </w:rPr>
              <w:t xml:space="preserve">(sepuluh)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untuk kedalaman lebih dari 3 </w:t>
            </w:r>
            <w:r w:rsidR="00311744" w:rsidRPr="008B5A4D">
              <w:rPr>
                <w:rFonts w:ascii="Bookman Old Style" w:hAnsi="Bookman Old Style" w:cs="Times New Roman"/>
                <w:sz w:val="24"/>
                <w:szCs w:val="24"/>
              </w:rPr>
              <w:t xml:space="preserve">(tiga)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15 </w:t>
            </w:r>
            <w:r w:rsidR="00311744" w:rsidRPr="008B5A4D">
              <w:rPr>
                <w:rFonts w:ascii="Bookman Old Style" w:hAnsi="Bookman Old Style" w:cs="Times New Roman"/>
                <w:sz w:val="24"/>
                <w:szCs w:val="24"/>
              </w:rPr>
              <w:t xml:space="preserve">(lima belas) </w:t>
            </w:r>
            <w:r w:rsidR="009A23AE" w:rsidRPr="008B5A4D">
              <w:rPr>
                <w:rFonts w:ascii="Bookman Old Style" w:hAnsi="Bookman Old Style" w:cs="Times New Roman"/>
                <w:sz w:val="24"/>
                <w:szCs w:val="24"/>
              </w:rPr>
              <w:t xml:space="preserve">m </w:t>
            </w:r>
            <w:r w:rsidRPr="008B5A4D">
              <w:rPr>
                <w:rFonts w:ascii="Bookman Old Style" w:hAnsi="Bookman Old Style" w:cs="Times New Roman"/>
                <w:sz w:val="24"/>
                <w:szCs w:val="24"/>
              </w:rPr>
              <w:t xml:space="preserve">untuk kedalaman 3 </w:t>
            </w:r>
            <w:r w:rsidR="00311744" w:rsidRPr="008B5A4D">
              <w:rPr>
                <w:rFonts w:ascii="Bookman Old Style" w:hAnsi="Bookman Old Style" w:cs="Times New Roman"/>
                <w:sz w:val="24"/>
                <w:szCs w:val="24"/>
              </w:rPr>
              <w:t xml:space="preserve">(tiga) </w:t>
            </w:r>
            <w:r w:rsidRPr="008B5A4D">
              <w:rPr>
                <w:rFonts w:ascii="Bookman Old Style" w:hAnsi="Bookman Old Style" w:cs="Times New Roman"/>
                <w:sz w:val="24"/>
                <w:szCs w:val="24"/>
              </w:rPr>
              <w:t xml:space="preserve">sampai 20 </w:t>
            </w:r>
            <w:r w:rsidR="00311744" w:rsidRPr="008B5A4D">
              <w:rPr>
                <w:rFonts w:ascii="Bookman Old Style" w:hAnsi="Bookman Old Style" w:cs="Times New Roman"/>
                <w:sz w:val="24"/>
                <w:szCs w:val="24"/>
              </w:rPr>
              <w:t xml:space="preserve">(dua puluh)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dan 30 </w:t>
            </w:r>
            <w:r w:rsidR="00311744" w:rsidRPr="008B5A4D">
              <w:rPr>
                <w:rFonts w:ascii="Bookman Old Style" w:hAnsi="Bookman Old Style" w:cs="Times New Roman"/>
                <w:sz w:val="24"/>
                <w:szCs w:val="24"/>
              </w:rPr>
              <w:t xml:space="preserve">(tiga puluh)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 xml:space="preserve"> untuk kedalaman lebih dari 20 </w:t>
            </w:r>
            <w:r w:rsidR="00311744" w:rsidRPr="008B5A4D">
              <w:rPr>
                <w:rFonts w:ascii="Bookman Old Style" w:hAnsi="Bookman Old Style" w:cs="Times New Roman"/>
                <w:sz w:val="24"/>
                <w:szCs w:val="24"/>
              </w:rPr>
              <w:t xml:space="preserve">(dua puluh) </w:t>
            </w:r>
            <w:r w:rsidR="009A23AE" w:rsidRPr="008B5A4D">
              <w:rPr>
                <w:rFonts w:ascii="Bookman Old Style" w:hAnsi="Bookman Old Style" w:cs="Times New Roman"/>
                <w:sz w:val="24"/>
                <w:szCs w:val="24"/>
              </w:rPr>
              <w:t>m</w:t>
            </w:r>
            <w:r w:rsidRPr="008B5A4D">
              <w:rPr>
                <w:rFonts w:ascii="Bookman Old Style" w:hAnsi="Bookman Old Style" w:cs="Times New Roman"/>
                <w:sz w:val="24"/>
                <w:szCs w:val="24"/>
              </w:rPr>
              <w:t>.</w:t>
            </w:r>
          </w:p>
          <w:p w:rsidR="00716B45" w:rsidRPr="008B5A4D" w:rsidRDefault="00716B45" w:rsidP="00D73380">
            <w:pPr>
              <w:numPr>
                <w:ilvl w:val="0"/>
                <w:numId w:val="212"/>
              </w:numPr>
              <w:spacing w:before="120"/>
              <w:ind w:left="434" w:right="29" w:hanging="452"/>
              <w:jc w:val="both"/>
              <w:rPr>
                <w:rFonts w:ascii="Bookman Old Style" w:hAnsi="Bookman Old Style" w:cs="Times New Roman"/>
              </w:rPr>
            </w:pPr>
            <w:r w:rsidRPr="008B5A4D">
              <w:rPr>
                <w:rFonts w:ascii="Bookman Old Style" w:hAnsi="Bookman Old Style" w:cs="Times New Roman"/>
              </w:rPr>
              <w:t xml:space="preserve">Kegiatan dan bangunan yang diperbolehkan, bersyarat </w:t>
            </w:r>
            <w:r w:rsidRPr="008B5A4D">
              <w:rPr>
                <w:rFonts w:ascii="Bookman Old Style" w:hAnsi="Bookman Old Style" w:cs="Times New Roman"/>
              </w:rPr>
              <w:lastRenderedPageBreak/>
              <w:t xml:space="preserve">atau dilarang di kawasan sempadan sungai </w:t>
            </w:r>
            <w:r w:rsidR="00C05574" w:rsidRPr="008B5A4D">
              <w:rPr>
                <w:rFonts w:ascii="Bookman Old Style" w:hAnsi="Bookman Old Style" w:cs="Times New Roman"/>
              </w:rPr>
              <w:t>terdiri dari</w:t>
            </w:r>
            <w:r w:rsidRPr="008B5A4D">
              <w:rPr>
                <w:rFonts w:ascii="Bookman Old Style" w:hAnsi="Bookman Old Style" w:cs="Times New Roman"/>
              </w:rPr>
              <w:t>:</w:t>
            </w:r>
          </w:p>
          <w:p w:rsidR="00716B45" w:rsidRPr="008B5A4D" w:rsidRDefault="00716B45" w:rsidP="00D73380">
            <w:pPr>
              <w:numPr>
                <w:ilvl w:val="0"/>
                <w:numId w:val="213"/>
              </w:numPr>
              <w:tabs>
                <w:tab w:val="left" w:pos="794"/>
              </w:tabs>
              <w:ind w:left="794" w:right="28"/>
              <w:jc w:val="both"/>
              <w:rPr>
                <w:rFonts w:ascii="Bookman Old Style" w:hAnsi="Bookman Old Style" w:cs="Times New Roman"/>
              </w:rPr>
            </w:pPr>
            <w:r w:rsidRPr="008B5A4D">
              <w:rPr>
                <w:rFonts w:ascii="Bookman Old Style" w:hAnsi="Bookman Old Style" w:cs="Times New Roman"/>
              </w:rPr>
              <w:t>pemanfaatan untuk ruang terbuka hijau;</w:t>
            </w:r>
          </w:p>
          <w:p w:rsidR="00716B45" w:rsidRPr="008B5A4D" w:rsidRDefault="00716B45" w:rsidP="00D73380">
            <w:pPr>
              <w:numPr>
                <w:ilvl w:val="0"/>
                <w:numId w:val="213"/>
              </w:numPr>
              <w:tabs>
                <w:tab w:val="left" w:pos="794"/>
              </w:tabs>
              <w:ind w:left="794" w:right="28"/>
              <w:jc w:val="both"/>
              <w:rPr>
                <w:rFonts w:ascii="Bookman Old Style" w:hAnsi="Bookman Old Style" w:cs="Times New Roman"/>
              </w:rPr>
            </w:pPr>
            <w:r w:rsidRPr="008B5A4D">
              <w:rPr>
                <w:rFonts w:ascii="Bookman Old Style" w:hAnsi="Bookman Old Style" w:cs="Times New Roman"/>
              </w:rPr>
              <w:t>kegiatan kegiatan sepanjang tidak berdampak negatif terhadap fungsi lindungnya mencakup : obyek wisata, rekr</w:t>
            </w:r>
            <w:r w:rsidR="00C2384A" w:rsidRPr="008B5A4D">
              <w:rPr>
                <w:rFonts w:ascii="Bookman Old Style" w:hAnsi="Bookman Old Style" w:cs="Times New Roman"/>
              </w:rPr>
              <w:t>easi, kegiatan ritual keagamaan;</w:t>
            </w:r>
            <w:r w:rsidRPr="008B5A4D">
              <w:rPr>
                <w:rFonts w:ascii="Bookman Old Style" w:hAnsi="Bookman Old Style" w:cs="Times New Roman"/>
              </w:rPr>
              <w:t xml:space="preserve"> </w:t>
            </w:r>
          </w:p>
          <w:p w:rsidR="00716B45" w:rsidRPr="008B5A4D" w:rsidRDefault="00716B45" w:rsidP="00D73380">
            <w:pPr>
              <w:numPr>
                <w:ilvl w:val="0"/>
                <w:numId w:val="213"/>
              </w:numPr>
              <w:tabs>
                <w:tab w:val="left" w:pos="794"/>
              </w:tabs>
              <w:ind w:left="794" w:right="28"/>
              <w:jc w:val="both"/>
              <w:rPr>
                <w:rFonts w:ascii="Bookman Old Style" w:hAnsi="Bookman Old Style" w:cs="Times New Roman"/>
              </w:rPr>
            </w:pPr>
            <w:r w:rsidRPr="008B5A4D">
              <w:rPr>
                <w:rFonts w:ascii="Bookman Old Style" w:hAnsi="Bookman Old Style" w:cs="Times New Roman"/>
              </w:rPr>
              <w:t xml:space="preserve">pendirian bangunan penunjang fungsi taman rekreasi, wisata alam (ekowisata), olahraga air, kegiatan sosial budaya dan pengelolaan badan air atau pemanfaatan air; </w:t>
            </w:r>
          </w:p>
          <w:p w:rsidR="00716B45" w:rsidRPr="008B5A4D" w:rsidRDefault="00716B45" w:rsidP="00D73380">
            <w:pPr>
              <w:numPr>
                <w:ilvl w:val="0"/>
                <w:numId w:val="213"/>
              </w:numPr>
              <w:tabs>
                <w:tab w:val="left" w:pos="794"/>
              </w:tabs>
              <w:ind w:left="794" w:right="28"/>
              <w:jc w:val="both"/>
              <w:rPr>
                <w:rFonts w:ascii="Bookman Old Style" w:hAnsi="Bookman Old Style" w:cs="Times New Roman"/>
              </w:rPr>
            </w:pPr>
            <w:r w:rsidRPr="008B5A4D">
              <w:rPr>
                <w:rFonts w:ascii="Bookman Old Style" w:hAnsi="Bookman Old Style" w:cs="Times New Roman"/>
              </w:rPr>
              <w:t xml:space="preserve">pemanfaatan untuk budidaya pertanian dalam arti luas dengan jenis tanaman dan budidaya perikanan; </w:t>
            </w:r>
          </w:p>
          <w:p w:rsidR="00716B45" w:rsidRPr="008B5A4D" w:rsidRDefault="00716B45" w:rsidP="00D73380">
            <w:pPr>
              <w:numPr>
                <w:ilvl w:val="0"/>
                <w:numId w:val="213"/>
              </w:numPr>
              <w:tabs>
                <w:tab w:val="left" w:pos="794"/>
              </w:tabs>
              <w:ind w:left="794" w:right="28"/>
              <w:jc w:val="both"/>
              <w:rPr>
                <w:rFonts w:ascii="Bookman Old Style" w:hAnsi="Bookman Old Style" w:cs="Times New Roman"/>
              </w:rPr>
            </w:pPr>
            <w:r w:rsidRPr="008B5A4D">
              <w:rPr>
                <w:rFonts w:ascii="Bookman Old Style" w:hAnsi="Bookman Old Style" w:cs="Times New Roman"/>
              </w:rPr>
              <w:t xml:space="preserve">pemanfaatan untuk pemasangan reklame dan papan pengumuman dengan persyaratan tertentu; </w:t>
            </w:r>
          </w:p>
          <w:p w:rsidR="00716B45" w:rsidRPr="008B5A4D" w:rsidRDefault="00716B45" w:rsidP="00D73380">
            <w:pPr>
              <w:numPr>
                <w:ilvl w:val="0"/>
                <w:numId w:val="213"/>
              </w:numPr>
              <w:tabs>
                <w:tab w:val="left" w:pos="794"/>
              </w:tabs>
              <w:ind w:left="794" w:right="28"/>
              <w:jc w:val="both"/>
              <w:rPr>
                <w:rFonts w:ascii="Bookman Old Style" w:hAnsi="Bookman Old Style" w:cs="Times New Roman"/>
              </w:rPr>
            </w:pPr>
            <w:r w:rsidRPr="008B5A4D">
              <w:rPr>
                <w:rFonts w:ascii="Bookman Old Style" w:hAnsi="Bookman Old Style" w:cs="Times New Roman"/>
              </w:rPr>
              <w:t xml:space="preserve">pemanfaatan untuk pemasangan bentangan kabel listrik, kabel telepon, dan pipa air minum dengan persyaratan tertentu; </w:t>
            </w:r>
          </w:p>
          <w:p w:rsidR="00716B45" w:rsidRPr="008B5A4D" w:rsidRDefault="00716B45" w:rsidP="00D73380">
            <w:pPr>
              <w:numPr>
                <w:ilvl w:val="0"/>
                <w:numId w:val="213"/>
              </w:numPr>
              <w:tabs>
                <w:tab w:val="left" w:pos="794"/>
              </w:tabs>
              <w:ind w:left="794" w:right="28"/>
              <w:jc w:val="both"/>
              <w:rPr>
                <w:rFonts w:ascii="Bookman Old Style" w:hAnsi="Bookman Old Style" w:cs="Times New Roman"/>
              </w:rPr>
            </w:pPr>
            <w:r w:rsidRPr="008B5A4D">
              <w:rPr>
                <w:rFonts w:ascii="Bookman Old Style" w:hAnsi="Bookman Old Style" w:cs="Times New Roman"/>
              </w:rPr>
              <w:t xml:space="preserve">pemanfaatan untuk pemancangan tiang atau pondasi prasarana jalan dan jembatan dengan persyaratan tertentu; </w:t>
            </w:r>
          </w:p>
          <w:p w:rsidR="00716B45" w:rsidRPr="008B5A4D" w:rsidRDefault="00716B45" w:rsidP="00D73380">
            <w:pPr>
              <w:numPr>
                <w:ilvl w:val="0"/>
                <w:numId w:val="213"/>
              </w:numPr>
              <w:tabs>
                <w:tab w:val="left" w:pos="794"/>
              </w:tabs>
              <w:ind w:left="794" w:right="28"/>
              <w:jc w:val="both"/>
              <w:rPr>
                <w:rFonts w:ascii="Bookman Old Style" w:hAnsi="Bookman Old Style" w:cs="Times New Roman"/>
              </w:rPr>
            </w:pPr>
            <w:r w:rsidRPr="008B5A4D">
              <w:rPr>
                <w:rFonts w:ascii="Bookman Old Style" w:hAnsi="Bookman Old Style" w:cs="Times New Roman"/>
              </w:rPr>
              <w:t>pelarangan membuang sampah, limbah padat dan/atau cair;</w:t>
            </w:r>
            <w:r w:rsidR="00C2384A" w:rsidRPr="008B5A4D">
              <w:rPr>
                <w:rFonts w:ascii="Bookman Old Style" w:hAnsi="Bookman Old Style" w:cs="Times New Roman"/>
              </w:rPr>
              <w:t xml:space="preserve"> dan</w:t>
            </w:r>
          </w:p>
          <w:p w:rsidR="00716B45" w:rsidRPr="008B5A4D" w:rsidRDefault="00716B45" w:rsidP="00D73380">
            <w:pPr>
              <w:numPr>
                <w:ilvl w:val="0"/>
                <w:numId w:val="213"/>
              </w:numPr>
              <w:tabs>
                <w:tab w:val="left" w:pos="794"/>
              </w:tabs>
              <w:ind w:left="794" w:right="28"/>
              <w:jc w:val="both"/>
              <w:rPr>
                <w:rFonts w:ascii="Bookman Old Style" w:hAnsi="Bookman Old Style" w:cs="Times New Roman"/>
              </w:rPr>
            </w:pPr>
            <w:r w:rsidRPr="008B5A4D">
              <w:rPr>
                <w:rFonts w:ascii="Bookman Old Style" w:hAnsi="Bookman Old Style" w:cs="Times New Roman"/>
              </w:rPr>
              <w:t>ketentuan pelarangan pendirian bangunan kecuali bangunan prasarana lalu lintas air dan bangunan pengambilan dan pembuangan air.</w:t>
            </w:r>
          </w:p>
          <w:p w:rsidR="00716B45" w:rsidRPr="008B5A4D" w:rsidRDefault="00716B45" w:rsidP="00D73380">
            <w:pPr>
              <w:numPr>
                <w:ilvl w:val="0"/>
                <w:numId w:val="212"/>
              </w:numPr>
              <w:spacing w:before="120"/>
              <w:ind w:left="434" w:right="29"/>
              <w:jc w:val="both"/>
              <w:rPr>
                <w:rFonts w:ascii="Bookman Old Style" w:hAnsi="Bookman Old Style" w:cs="Times New Roman"/>
              </w:rPr>
            </w:pPr>
            <w:r w:rsidRPr="008B5A4D">
              <w:rPr>
                <w:rFonts w:ascii="Bookman Old Style" w:hAnsi="Bookman Old Style" w:cs="Times New Roman"/>
              </w:rPr>
              <w:t xml:space="preserve">persyaratan dan prasarana minimal pada kawasan sempadan sungai, </w:t>
            </w:r>
            <w:r w:rsidR="00C05574" w:rsidRPr="008B5A4D">
              <w:rPr>
                <w:rFonts w:ascii="Bookman Old Style" w:hAnsi="Bookman Old Style" w:cs="Times New Roman"/>
                <w:lang w:val="en-US"/>
              </w:rPr>
              <w:t>meliputi</w:t>
            </w:r>
            <w:r w:rsidR="00C05574" w:rsidRPr="008B5A4D">
              <w:rPr>
                <w:rFonts w:ascii="Bookman Old Style" w:hAnsi="Bookman Old Style" w:cs="Times New Roman"/>
              </w:rPr>
              <w:t>:</w:t>
            </w:r>
          </w:p>
          <w:p w:rsidR="00716B45" w:rsidRPr="008B5A4D" w:rsidRDefault="00716B45" w:rsidP="00D73380">
            <w:pPr>
              <w:pStyle w:val="body1"/>
              <w:numPr>
                <w:ilvl w:val="0"/>
                <w:numId w:val="214"/>
              </w:numPr>
              <w:tabs>
                <w:tab w:val="left" w:pos="794"/>
              </w:tabs>
              <w:spacing w:before="0"/>
              <w:ind w:left="794"/>
              <w:rPr>
                <w:rFonts w:ascii="Bookman Old Style" w:hAnsi="Bookman Old Style" w:cs="Times New Roman"/>
                <w:sz w:val="24"/>
                <w:szCs w:val="24"/>
              </w:rPr>
            </w:pPr>
            <w:r w:rsidRPr="008B5A4D">
              <w:rPr>
                <w:rFonts w:ascii="Bookman Old Style" w:hAnsi="Bookman Old Style" w:cs="Times New Roman"/>
                <w:sz w:val="24"/>
                <w:szCs w:val="24"/>
              </w:rPr>
              <w:t xml:space="preserve">penyediaan taman telajakan minimal 10% </w:t>
            </w:r>
            <w:r w:rsidR="00311744" w:rsidRPr="008B5A4D">
              <w:rPr>
                <w:rFonts w:ascii="Bookman Old Style" w:hAnsi="Bookman Old Style" w:cs="Times New Roman"/>
                <w:sz w:val="24"/>
                <w:szCs w:val="24"/>
                <w:lang w:val="fi-FI"/>
              </w:rPr>
              <w:t>(sepul</w:t>
            </w:r>
            <w:r w:rsidR="006F026F" w:rsidRPr="008B5A4D">
              <w:rPr>
                <w:rFonts w:ascii="Bookman Old Style" w:hAnsi="Bookman Old Style" w:cs="Times New Roman"/>
                <w:sz w:val="24"/>
                <w:szCs w:val="24"/>
                <w:lang w:val="fi-FI"/>
              </w:rPr>
              <w:t>u</w:t>
            </w:r>
            <w:r w:rsidR="00311744" w:rsidRPr="008B5A4D">
              <w:rPr>
                <w:rFonts w:ascii="Bookman Old Style" w:hAnsi="Bookman Old Style" w:cs="Times New Roman"/>
                <w:sz w:val="24"/>
                <w:szCs w:val="24"/>
                <w:lang w:val="fi-FI"/>
              </w:rPr>
              <w:t>h persen)</w:t>
            </w:r>
            <w:r w:rsidRPr="008B5A4D">
              <w:rPr>
                <w:rFonts w:ascii="Bookman Old Style" w:hAnsi="Bookman Old Style" w:cs="Times New Roman"/>
                <w:sz w:val="24"/>
                <w:szCs w:val="24"/>
              </w:rPr>
              <w:t xml:space="preserve"> dari lebar sempadan; </w:t>
            </w:r>
          </w:p>
          <w:p w:rsidR="00716B45" w:rsidRPr="008B5A4D" w:rsidRDefault="00716B45" w:rsidP="00D73380">
            <w:pPr>
              <w:pStyle w:val="body1"/>
              <w:numPr>
                <w:ilvl w:val="0"/>
                <w:numId w:val="214"/>
              </w:numPr>
              <w:tabs>
                <w:tab w:val="left" w:pos="794"/>
              </w:tabs>
              <w:spacing w:before="0"/>
              <w:ind w:left="794"/>
              <w:rPr>
                <w:rFonts w:ascii="Bookman Old Style" w:hAnsi="Bookman Old Style" w:cs="Times New Roman"/>
                <w:sz w:val="24"/>
                <w:szCs w:val="24"/>
              </w:rPr>
            </w:pPr>
            <w:r w:rsidRPr="008B5A4D">
              <w:rPr>
                <w:rFonts w:ascii="Bookman Old Style" w:hAnsi="Bookman Old Style" w:cs="Times New Roman"/>
                <w:sz w:val="24"/>
                <w:szCs w:val="24"/>
              </w:rPr>
              <w:t>pencegahan kegiatan budidaya sepanjang sungai yang dapat mengganggu kelestarian fungsi sungai;</w:t>
            </w:r>
          </w:p>
          <w:p w:rsidR="00716B45" w:rsidRPr="008B5A4D" w:rsidRDefault="00716B45" w:rsidP="00D73380">
            <w:pPr>
              <w:pStyle w:val="body1"/>
              <w:numPr>
                <w:ilvl w:val="0"/>
                <w:numId w:val="214"/>
              </w:numPr>
              <w:tabs>
                <w:tab w:val="left" w:pos="794"/>
              </w:tabs>
              <w:spacing w:before="0"/>
              <w:ind w:left="794"/>
              <w:rPr>
                <w:rFonts w:ascii="Bookman Old Style" w:hAnsi="Bookman Old Style" w:cs="Times New Roman"/>
                <w:sz w:val="24"/>
                <w:szCs w:val="24"/>
                <w:lang w:val="it-IT"/>
              </w:rPr>
            </w:pPr>
            <w:r w:rsidRPr="008B5A4D">
              <w:rPr>
                <w:rFonts w:ascii="Bookman Old Style" w:hAnsi="Bookman Old Style" w:cs="Times New Roman"/>
                <w:sz w:val="24"/>
                <w:szCs w:val="24"/>
                <w:lang w:val="it-IT"/>
              </w:rPr>
              <w:t xml:space="preserve">pengendalian </w:t>
            </w:r>
            <w:r w:rsidRPr="008B5A4D">
              <w:rPr>
                <w:rFonts w:ascii="Bookman Old Style" w:hAnsi="Bookman Old Style" w:cs="Times New Roman"/>
                <w:sz w:val="24"/>
                <w:szCs w:val="24"/>
              </w:rPr>
              <w:t>kegiatan</w:t>
            </w:r>
            <w:r w:rsidRPr="008B5A4D">
              <w:rPr>
                <w:rFonts w:ascii="Bookman Old Style" w:hAnsi="Bookman Old Style" w:cs="Times New Roman"/>
                <w:sz w:val="24"/>
                <w:szCs w:val="24"/>
                <w:lang w:val="it-IT"/>
              </w:rPr>
              <w:t xml:space="preserve"> di sekitar sempadan sungai; </w:t>
            </w:r>
          </w:p>
          <w:p w:rsidR="00716B45" w:rsidRPr="008B5A4D" w:rsidRDefault="00716B45" w:rsidP="00D73380">
            <w:pPr>
              <w:pStyle w:val="body1"/>
              <w:numPr>
                <w:ilvl w:val="0"/>
                <w:numId w:val="214"/>
              </w:numPr>
              <w:tabs>
                <w:tab w:val="left" w:pos="794"/>
              </w:tabs>
              <w:spacing w:before="0"/>
              <w:ind w:left="794"/>
              <w:rPr>
                <w:rFonts w:ascii="Bookman Old Style" w:hAnsi="Bookman Old Style" w:cs="Times New Roman"/>
                <w:sz w:val="24"/>
                <w:szCs w:val="24"/>
                <w:lang w:val="it-IT"/>
              </w:rPr>
            </w:pPr>
            <w:r w:rsidRPr="008B5A4D">
              <w:rPr>
                <w:rFonts w:ascii="Bookman Old Style" w:hAnsi="Bookman Old Style" w:cs="Times New Roman"/>
                <w:sz w:val="24"/>
                <w:szCs w:val="24"/>
              </w:rPr>
              <w:t>penataan dan normalisasi alur sungai dalam upaya mengantisipasi bencana banjir;</w:t>
            </w:r>
          </w:p>
          <w:p w:rsidR="00716B45" w:rsidRPr="008B5A4D" w:rsidRDefault="00716B45" w:rsidP="00D73380">
            <w:pPr>
              <w:pStyle w:val="body1"/>
              <w:numPr>
                <w:ilvl w:val="0"/>
                <w:numId w:val="214"/>
              </w:numPr>
              <w:tabs>
                <w:tab w:val="left" w:pos="794"/>
              </w:tabs>
              <w:spacing w:before="0"/>
              <w:ind w:left="794"/>
              <w:rPr>
                <w:rFonts w:ascii="Bookman Old Style" w:hAnsi="Bookman Old Style" w:cs="Times New Roman"/>
                <w:sz w:val="24"/>
                <w:szCs w:val="24"/>
                <w:lang w:val="sv-SE"/>
              </w:rPr>
            </w:pPr>
            <w:r w:rsidRPr="008B5A4D">
              <w:rPr>
                <w:rFonts w:ascii="Bookman Old Style" w:hAnsi="Bookman Old Style" w:cs="Times New Roman"/>
                <w:sz w:val="24"/>
                <w:szCs w:val="24"/>
                <w:lang w:val="sv-SE"/>
              </w:rPr>
              <w:t>pengamanan daerah aliran sungai; dan</w:t>
            </w:r>
          </w:p>
          <w:p w:rsidR="00716B45" w:rsidRPr="008B5A4D" w:rsidRDefault="00716B45" w:rsidP="00D73380">
            <w:pPr>
              <w:pStyle w:val="body1"/>
              <w:numPr>
                <w:ilvl w:val="0"/>
                <w:numId w:val="214"/>
              </w:numPr>
              <w:tabs>
                <w:tab w:val="left" w:pos="794"/>
              </w:tabs>
              <w:spacing w:before="0"/>
              <w:ind w:left="794"/>
              <w:rPr>
                <w:rFonts w:ascii="Bookman Old Style" w:hAnsi="Bookman Old Style" w:cs="Times New Roman"/>
                <w:sz w:val="24"/>
                <w:szCs w:val="24"/>
                <w:lang w:val="sv-SE"/>
              </w:rPr>
            </w:pPr>
            <w:r w:rsidRPr="008B5A4D">
              <w:rPr>
                <w:rFonts w:ascii="Bookman Old Style" w:hAnsi="Bookman Old Style" w:cs="Times New Roman"/>
                <w:sz w:val="24"/>
                <w:szCs w:val="24"/>
              </w:rPr>
              <w:t>sempadan sungai pada sungai tanpa bahaya banjir yang memiliki jurang,  mengikuti ketentuan aturan sempadan jurang</w:t>
            </w:r>
            <w:r w:rsidRPr="008B5A4D">
              <w:rPr>
                <w:rFonts w:ascii="Bookman Old Style" w:hAnsi="Bookman Old Style" w:cs="Times New Roman"/>
                <w:sz w:val="24"/>
                <w:szCs w:val="24"/>
                <w:lang w:val="sv-SE"/>
              </w:rPr>
              <w:t>.</w:t>
            </w:r>
          </w:p>
          <w:p w:rsidR="00643A39" w:rsidRPr="008B5A4D" w:rsidRDefault="00643A39" w:rsidP="00D73380">
            <w:pPr>
              <w:pStyle w:val="body1"/>
              <w:tabs>
                <w:tab w:val="left" w:pos="794"/>
              </w:tabs>
              <w:spacing w:before="0"/>
              <w:ind w:left="434"/>
              <w:rPr>
                <w:rFonts w:ascii="Bookman Old Style" w:hAnsi="Bookman Old Style" w:cs="Times New Roman"/>
                <w:sz w:val="24"/>
                <w:szCs w:val="24"/>
                <w:lang w:val="sv-SE"/>
              </w:rPr>
            </w:pPr>
          </w:p>
          <w:p w:rsidR="00E819C6" w:rsidRPr="008B5A4D" w:rsidRDefault="00E819C6" w:rsidP="00D73380">
            <w:pPr>
              <w:tabs>
                <w:tab w:val="left" w:pos="0"/>
              </w:tabs>
              <w:spacing w:before="120" w:after="120"/>
              <w:jc w:val="center"/>
              <w:rPr>
                <w:rFonts w:ascii="Bookman Old Style" w:hAnsi="Bookman Old Style" w:cs="Times New Roman"/>
                <w:lang w:val="sv-SE"/>
              </w:rPr>
            </w:pPr>
            <w:r w:rsidRPr="008B5A4D">
              <w:rPr>
                <w:rFonts w:ascii="Bookman Old Style" w:hAnsi="Bookman Old Style" w:cs="Times New Roman"/>
              </w:rPr>
              <w:t>Pa</w:t>
            </w:r>
            <w:r w:rsidRPr="008B5A4D">
              <w:rPr>
                <w:rFonts w:ascii="Bookman Old Style" w:hAnsi="Bookman Old Style" w:cs="Times New Roman"/>
                <w:lang w:val="sv-SE"/>
              </w:rPr>
              <w:t>sal 7</w:t>
            </w:r>
            <w:r w:rsidR="00B06E61" w:rsidRPr="008B5A4D">
              <w:rPr>
                <w:rFonts w:ascii="Bookman Old Style" w:hAnsi="Bookman Old Style" w:cs="Times New Roman"/>
                <w:lang w:val="sv-SE"/>
              </w:rPr>
              <w:t>7</w:t>
            </w:r>
          </w:p>
          <w:p w:rsidR="0064341C" w:rsidRPr="008B5A4D" w:rsidRDefault="0064341C"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sempadan jurang sebagaimana dimaksud dalam Pasal </w:t>
            </w:r>
            <w:r w:rsidR="006F026F" w:rsidRPr="008B5A4D">
              <w:rPr>
                <w:rFonts w:ascii="Bookman Old Style" w:hAnsi="Bookman Old Style" w:cs="Times New Roman"/>
                <w:lang w:val="sv-SE"/>
              </w:rPr>
              <w:t>7</w:t>
            </w:r>
            <w:r w:rsidR="00A8201A" w:rsidRPr="008B5A4D">
              <w:rPr>
                <w:rFonts w:ascii="Bookman Old Style" w:hAnsi="Bookman Old Style" w:cs="Times New Roman"/>
                <w:lang w:val="sv-SE"/>
              </w:rPr>
              <w:t>1</w:t>
            </w:r>
            <w:r w:rsidR="00546BFA" w:rsidRPr="008B5A4D">
              <w:rPr>
                <w:rFonts w:ascii="Bookman Old Style" w:hAnsi="Bookman Old Style" w:cs="Times New Roman"/>
                <w:lang w:val="sv-SE"/>
              </w:rPr>
              <w:t xml:space="preserve"> </w:t>
            </w:r>
            <w:r w:rsidRPr="008B5A4D">
              <w:rPr>
                <w:rFonts w:ascii="Bookman Old Style" w:hAnsi="Bookman Old Style" w:cs="Times New Roman"/>
              </w:rPr>
              <w:t>ayat  (</w:t>
            </w:r>
            <w:r w:rsidR="00546BFA" w:rsidRPr="008B5A4D">
              <w:rPr>
                <w:rFonts w:ascii="Bookman Old Style" w:hAnsi="Bookman Old Style" w:cs="Times New Roman"/>
                <w:lang w:val="sv-SE"/>
              </w:rPr>
              <w:t>3</w:t>
            </w:r>
            <w:r w:rsidRPr="008B5A4D">
              <w:rPr>
                <w:rFonts w:ascii="Bookman Old Style" w:hAnsi="Bookman Old Style" w:cs="Times New Roman"/>
              </w:rPr>
              <w:t xml:space="preserve"> huruf </w:t>
            </w:r>
            <w:r w:rsidR="00E3094B" w:rsidRPr="008B5A4D">
              <w:rPr>
                <w:rFonts w:ascii="Bookman Old Style" w:hAnsi="Bookman Old Style" w:cs="Times New Roman"/>
                <w:lang w:val="sv-SE"/>
              </w:rPr>
              <w:t>d</w:t>
            </w:r>
            <w:r w:rsidRPr="008B5A4D">
              <w:rPr>
                <w:rFonts w:ascii="Bookman Old Style" w:hAnsi="Bookman Old Style" w:cs="Times New Roman"/>
              </w:rPr>
              <w:t xml:space="preserve">, </w:t>
            </w:r>
            <w:r w:rsidR="00C05574" w:rsidRPr="008B5A4D">
              <w:rPr>
                <w:rFonts w:ascii="Bookman Old Style" w:hAnsi="Bookman Old Style" w:cs="Times New Roman"/>
                <w:lang w:val="sv-SE"/>
              </w:rPr>
              <w:t>meliputi</w:t>
            </w:r>
            <w:r w:rsidR="00C05574" w:rsidRPr="008B5A4D">
              <w:rPr>
                <w:rFonts w:ascii="Bookman Old Style" w:hAnsi="Bookman Old Style" w:cs="Times New Roman"/>
              </w:rPr>
              <w:t>:</w:t>
            </w:r>
          </w:p>
          <w:p w:rsidR="0064341C" w:rsidRPr="008B5A4D" w:rsidRDefault="0064341C" w:rsidP="00D73380">
            <w:pPr>
              <w:numPr>
                <w:ilvl w:val="0"/>
                <w:numId w:val="217"/>
              </w:numPr>
              <w:spacing w:before="120"/>
              <w:ind w:left="434" w:right="29" w:hanging="450"/>
              <w:jc w:val="both"/>
              <w:rPr>
                <w:rFonts w:ascii="Bookman Old Style" w:hAnsi="Bookman Old Style" w:cs="Times New Roman"/>
              </w:rPr>
            </w:pPr>
            <w:r w:rsidRPr="008B5A4D">
              <w:rPr>
                <w:rFonts w:ascii="Bookman Old Style" w:hAnsi="Bookman Old Style" w:cs="Times New Roman"/>
              </w:rPr>
              <w:t xml:space="preserve">penetapan jarak sempadan jurang, </w:t>
            </w:r>
            <w:r w:rsidR="00C05574" w:rsidRPr="008B5A4D">
              <w:rPr>
                <w:rFonts w:ascii="Bookman Old Style" w:hAnsi="Bookman Old Style" w:cs="Times New Roman"/>
                <w:lang w:val="en-US"/>
              </w:rPr>
              <w:t>terdiri atas</w:t>
            </w:r>
            <w:r w:rsidRPr="008B5A4D">
              <w:rPr>
                <w:rFonts w:ascii="Bookman Old Style" w:hAnsi="Bookman Old Style" w:cs="Times New Roman"/>
              </w:rPr>
              <w:t>:</w:t>
            </w:r>
          </w:p>
          <w:p w:rsidR="0064341C" w:rsidRPr="008B5A4D" w:rsidRDefault="0064341C" w:rsidP="00D73380">
            <w:pPr>
              <w:numPr>
                <w:ilvl w:val="0"/>
                <w:numId w:val="218"/>
              </w:numPr>
              <w:tabs>
                <w:tab w:val="left" w:pos="792"/>
              </w:tabs>
              <w:ind w:left="792" w:right="-4" w:hanging="358"/>
              <w:jc w:val="both"/>
              <w:rPr>
                <w:rFonts w:ascii="Bookman Old Style" w:hAnsi="Bookman Old Style" w:cs="Times New Roman"/>
              </w:rPr>
            </w:pPr>
            <w:r w:rsidRPr="008B5A4D">
              <w:rPr>
                <w:rFonts w:ascii="Bookman Old Style" w:hAnsi="Bookman Old Style" w:cs="Times New Roman"/>
              </w:rPr>
              <w:t>daratan di tepian jurang yang memiliki kemiringan lereng sekurang-kurangnya 45%</w:t>
            </w:r>
            <w:r w:rsidR="00311744" w:rsidRPr="008B5A4D">
              <w:rPr>
                <w:rFonts w:ascii="Bookman Old Style" w:hAnsi="Bookman Old Style" w:cs="Times New Roman"/>
              </w:rPr>
              <w:t xml:space="preserve"> (empat puluh lima persen)</w:t>
            </w:r>
            <w:r w:rsidRPr="008B5A4D">
              <w:rPr>
                <w:rFonts w:ascii="Bookman Old Style" w:hAnsi="Bookman Old Style" w:cs="Times New Roman"/>
              </w:rPr>
              <w:t xml:space="preserve">, kedalaman sekurang-kurangnya  5 </w:t>
            </w:r>
            <w:r w:rsidR="00311744" w:rsidRPr="008B5A4D">
              <w:rPr>
                <w:rFonts w:ascii="Bookman Old Style" w:hAnsi="Bookman Old Style" w:cs="Times New Roman"/>
              </w:rPr>
              <w:t xml:space="preserve">(lima) </w:t>
            </w:r>
            <w:r w:rsidR="009A23AE" w:rsidRPr="008B5A4D">
              <w:rPr>
                <w:rFonts w:ascii="Bookman Old Style" w:hAnsi="Bookman Old Style" w:cs="Times New Roman"/>
              </w:rPr>
              <w:t>m</w:t>
            </w:r>
            <w:r w:rsidR="00311744" w:rsidRPr="008B5A4D">
              <w:rPr>
                <w:rFonts w:ascii="Bookman Old Style" w:hAnsi="Bookman Old Style" w:cs="Times New Roman"/>
              </w:rPr>
              <w:t xml:space="preserve"> </w:t>
            </w:r>
            <w:r w:rsidRPr="008B5A4D">
              <w:rPr>
                <w:rFonts w:ascii="Bookman Old Style" w:hAnsi="Bookman Old Style" w:cs="Times New Roman"/>
              </w:rPr>
              <w:t xml:space="preserve">dan bidang datar bagian atas sekurang-kurangnya 11 </w:t>
            </w:r>
            <w:r w:rsidR="00311744" w:rsidRPr="008B5A4D">
              <w:rPr>
                <w:rFonts w:ascii="Bookman Old Style" w:hAnsi="Bookman Old Style" w:cs="Times New Roman"/>
              </w:rPr>
              <w:t xml:space="preserve">(sebelas) </w:t>
            </w:r>
            <w:r w:rsidR="009A23AE" w:rsidRPr="008B5A4D">
              <w:rPr>
                <w:rFonts w:ascii="Bookman Old Style" w:hAnsi="Bookman Old Style" w:cs="Times New Roman"/>
              </w:rPr>
              <w:t>m</w:t>
            </w:r>
            <w:r w:rsidRPr="008B5A4D">
              <w:rPr>
                <w:rFonts w:ascii="Bookman Old Style" w:hAnsi="Bookman Old Style" w:cs="Times New Roman"/>
              </w:rPr>
              <w:t xml:space="preserve">; </w:t>
            </w:r>
          </w:p>
          <w:p w:rsidR="0064341C" w:rsidRPr="008B5A4D" w:rsidRDefault="0064341C" w:rsidP="00D73380">
            <w:pPr>
              <w:numPr>
                <w:ilvl w:val="0"/>
                <w:numId w:val="218"/>
              </w:numPr>
              <w:tabs>
                <w:tab w:val="left" w:pos="792"/>
              </w:tabs>
              <w:ind w:left="792" w:right="-4" w:hanging="358"/>
              <w:jc w:val="both"/>
              <w:rPr>
                <w:rFonts w:ascii="Bookman Old Style" w:hAnsi="Bookman Old Style" w:cs="Times New Roman"/>
              </w:rPr>
            </w:pPr>
            <w:r w:rsidRPr="008B5A4D">
              <w:rPr>
                <w:rFonts w:ascii="Bookman Old Style" w:hAnsi="Bookman Old Style" w:cs="Times New Roman"/>
              </w:rPr>
              <w:t xml:space="preserve">sempadan jurang bagian atas sebagaimana dimaksud pada huruf a, harus memiliki lebar sekurang-kurangnya 2 (dua) kali kedalaman jurang dan tidak kurang dari 11 </w:t>
            </w:r>
            <w:r w:rsidR="00311744" w:rsidRPr="008B5A4D">
              <w:rPr>
                <w:rFonts w:ascii="Bookman Old Style" w:hAnsi="Bookman Old Style" w:cs="Times New Roman"/>
              </w:rPr>
              <w:t xml:space="preserve">(sebelas) </w:t>
            </w:r>
            <w:r w:rsidR="009A23AE" w:rsidRPr="008B5A4D">
              <w:rPr>
                <w:rFonts w:ascii="Bookman Old Style" w:hAnsi="Bookman Old Style" w:cs="Times New Roman"/>
              </w:rPr>
              <w:t>m</w:t>
            </w:r>
            <w:r w:rsidRPr="008B5A4D">
              <w:rPr>
                <w:rFonts w:ascii="Bookman Old Style" w:hAnsi="Bookman Old Style" w:cs="Times New Roman"/>
              </w:rPr>
              <w:t xml:space="preserve">  dihitung dari tepi jurang ke arah bidang datar;</w:t>
            </w:r>
            <w:r w:rsidR="00C2384A" w:rsidRPr="008B5A4D">
              <w:rPr>
                <w:rFonts w:ascii="Bookman Old Style" w:hAnsi="Bookman Old Style" w:cs="Times New Roman"/>
              </w:rPr>
              <w:t xml:space="preserve"> dan</w:t>
            </w:r>
          </w:p>
          <w:p w:rsidR="0064341C" w:rsidRPr="008B5A4D" w:rsidRDefault="00E1556D" w:rsidP="00D73380">
            <w:pPr>
              <w:numPr>
                <w:ilvl w:val="0"/>
                <w:numId w:val="218"/>
              </w:numPr>
              <w:tabs>
                <w:tab w:val="left" w:pos="792"/>
              </w:tabs>
              <w:ind w:left="792" w:right="-4" w:hanging="358"/>
              <w:jc w:val="both"/>
              <w:rPr>
                <w:rFonts w:ascii="Bookman Old Style" w:hAnsi="Bookman Old Style" w:cs="Times New Roman"/>
              </w:rPr>
            </w:pPr>
            <w:r w:rsidRPr="008B5A4D">
              <w:rPr>
                <w:rFonts w:ascii="Bookman Old Style" w:hAnsi="Bookman Old Style" w:cs="Times New Roman"/>
              </w:rPr>
              <w:t xml:space="preserve">bangunan untuk kepentingan umum, keagamaan, </w:t>
            </w:r>
            <w:r w:rsidRPr="008B5A4D">
              <w:rPr>
                <w:rFonts w:ascii="Bookman Old Style" w:hAnsi="Bookman Old Style" w:cs="Times New Roman"/>
              </w:rPr>
              <w:lastRenderedPageBreak/>
              <w:t xml:space="preserve">hankam dan </w:t>
            </w:r>
            <w:r w:rsidR="00C2384A" w:rsidRPr="008B5A4D">
              <w:rPr>
                <w:rFonts w:ascii="Bookman Old Style" w:hAnsi="Bookman Old Style" w:cs="Times New Roman"/>
              </w:rPr>
              <w:t>akomodasi wisata pada kawasan daya tarik wisata khusus (KDTWK) atau kawasan daya tarik wisata (DTW)</w:t>
            </w:r>
            <w:r w:rsidR="00F1514E" w:rsidRPr="008B5A4D">
              <w:rPr>
                <w:rFonts w:ascii="Bookman Old Style" w:hAnsi="Bookman Old Style" w:cs="Times New Roman"/>
              </w:rPr>
              <w:t xml:space="preserve">, </w:t>
            </w:r>
            <w:r w:rsidRPr="008B5A4D">
              <w:rPr>
                <w:rFonts w:ascii="Bookman Old Style" w:hAnsi="Bookman Old Style" w:cs="Times New Roman"/>
              </w:rPr>
              <w:t xml:space="preserve">dapat dilakukan pada sempadan jurang dengan ketentuan tidak kurang dari 11  </w:t>
            </w:r>
            <w:r w:rsidR="00311744" w:rsidRPr="008B5A4D">
              <w:rPr>
                <w:rFonts w:ascii="Bookman Old Style" w:hAnsi="Bookman Old Style" w:cs="Times New Roman"/>
              </w:rPr>
              <w:t xml:space="preserve">(sebelas) </w:t>
            </w:r>
            <w:r w:rsidR="009A23AE" w:rsidRPr="008B5A4D">
              <w:rPr>
                <w:rFonts w:ascii="Bookman Old Style" w:hAnsi="Bookman Old Style" w:cs="Times New Roman"/>
              </w:rPr>
              <w:t>m</w:t>
            </w:r>
            <w:r w:rsidRPr="008B5A4D">
              <w:rPr>
                <w:rFonts w:ascii="Bookman Old Style" w:hAnsi="Bookman Old Style" w:cs="Times New Roman"/>
              </w:rPr>
              <w:t xml:space="preserve"> dihitung dari tep</w:t>
            </w:r>
            <w:r w:rsidR="00F1514E" w:rsidRPr="008B5A4D">
              <w:rPr>
                <w:rFonts w:ascii="Bookman Old Style" w:hAnsi="Bookman Old Style" w:cs="Times New Roman"/>
              </w:rPr>
              <w:t xml:space="preserve">i jurang ke arah bidang datar, </w:t>
            </w:r>
            <w:r w:rsidR="00C2384A" w:rsidRPr="008B5A4D">
              <w:rPr>
                <w:rFonts w:ascii="Bookman Old Style" w:hAnsi="Bookman Old Style" w:cs="Times New Roman"/>
              </w:rPr>
              <w:t>setelah</w:t>
            </w:r>
            <w:r w:rsidR="0064341C" w:rsidRPr="008B5A4D">
              <w:rPr>
                <w:rFonts w:ascii="Bookman Old Style" w:hAnsi="Bookman Old Style" w:cs="Times New Roman"/>
              </w:rPr>
              <w:t xml:space="preserve"> dinyatakan stabil melalui penelitian teknis dari instansi berwenang</w:t>
            </w:r>
            <w:r w:rsidR="00C2384A" w:rsidRPr="008B5A4D">
              <w:rPr>
                <w:rFonts w:ascii="Bookman Old Style" w:hAnsi="Bookman Old Style" w:cs="Times New Roman"/>
              </w:rPr>
              <w:t xml:space="preserve"> </w:t>
            </w:r>
          </w:p>
          <w:p w:rsidR="0064341C" w:rsidRPr="008B5A4D" w:rsidRDefault="0064341C" w:rsidP="00D73380">
            <w:pPr>
              <w:numPr>
                <w:ilvl w:val="0"/>
                <w:numId w:val="217"/>
              </w:numPr>
              <w:spacing w:before="120"/>
              <w:ind w:left="434" w:right="29"/>
              <w:jc w:val="both"/>
              <w:rPr>
                <w:rFonts w:ascii="Bookman Old Style" w:hAnsi="Bookman Old Style" w:cs="Times New Roman"/>
              </w:rPr>
            </w:pPr>
            <w:r w:rsidRPr="008B5A4D">
              <w:rPr>
                <w:rFonts w:ascii="Bookman Old Style" w:hAnsi="Bookman Old Style" w:cs="Times New Roman"/>
              </w:rPr>
              <w:t xml:space="preserve">kegiatan dan bangunan yang diperbolehkan, bersyarat atau dilarang di kawasan sempadan jurang, </w:t>
            </w:r>
            <w:r w:rsidR="00C05574" w:rsidRPr="008B5A4D">
              <w:rPr>
                <w:rFonts w:ascii="Bookman Old Style" w:hAnsi="Bookman Old Style" w:cs="Times New Roman"/>
                <w:lang w:val="en-US"/>
              </w:rPr>
              <w:t>terdiri atas</w:t>
            </w:r>
            <w:r w:rsidRPr="008B5A4D">
              <w:rPr>
                <w:rFonts w:ascii="Bookman Old Style" w:hAnsi="Bookman Old Style" w:cs="Times New Roman"/>
              </w:rPr>
              <w:t>:</w:t>
            </w:r>
          </w:p>
          <w:p w:rsidR="0064341C" w:rsidRPr="008B5A4D" w:rsidRDefault="0064341C" w:rsidP="00D73380">
            <w:pPr>
              <w:numPr>
                <w:ilvl w:val="0"/>
                <w:numId w:val="216"/>
              </w:numPr>
              <w:tabs>
                <w:tab w:val="clear" w:pos="754"/>
                <w:tab w:val="num" w:pos="792"/>
              </w:tabs>
              <w:ind w:left="792" w:right="28" w:hanging="358"/>
              <w:jc w:val="both"/>
              <w:rPr>
                <w:rFonts w:ascii="Bookman Old Style" w:hAnsi="Bookman Old Style" w:cs="Times New Roman"/>
              </w:rPr>
            </w:pPr>
            <w:r w:rsidRPr="008B5A4D">
              <w:rPr>
                <w:rFonts w:ascii="Bookman Old Style" w:hAnsi="Bookman Old Style" w:cs="Times New Roman"/>
              </w:rPr>
              <w:t>kegiatan kegiatan sepanjang tidak berdampak negatif terhadap fungsi lindungnya mencakup : obyek wisata tanpa bangunan berupa wisata alam dan olahraga petualangan, kegiatan terkait kehutanan, perkebunan, dan kegiatan ritual keagamaan</w:t>
            </w:r>
            <w:r w:rsidR="00C2384A" w:rsidRPr="008B5A4D">
              <w:rPr>
                <w:rFonts w:ascii="Bookman Old Style" w:hAnsi="Bookman Old Style" w:cs="Times New Roman"/>
              </w:rPr>
              <w:t>;</w:t>
            </w:r>
            <w:r w:rsidRPr="008B5A4D">
              <w:rPr>
                <w:rFonts w:ascii="Bookman Old Style" w:hAnsi="Bookman Old Style" w:cs="Times New Roman"/>
              </w:rPr>
              <w:t xml:space="preserve"> </w:t>
            </w:r>
          </w:p>
          <w:p w:rsidR="0064341C" w:rsidRPr="008B5A4D" w:rsidRDefault="0064341C" w:rsidP="00D73380">
            <w:pPr>
              <w:numPr>
                <w:ilvl w:val="0"/>
                <w:numId w:val="216"/>
              </w:numPr>
              <w:tabs>
                <w:tab w:val="clear" w:pos="754"/>
                <w:tab w:val="num" w:pos="792"/>
              </w:tabs>
              <w:ind w:left="792" w:right="28" w:hanging="358"/>
              <w:jc w:val="both"/>
              <w:rPr>
                <w:rFonts w:ascii="Bookman Old Style" w:hAnsi="Bookman Old Style" w:cs="Times New Roman"/>
              </w:rPr>
            </w:pPr>
            <w:r w:rsidRPr="008B5A4D">
              <w:rPr>
                <w:rFonts w:ascii="Bookman Old Style" w:hAnsi="Bookman Old Style" w:cs="Times New Roman"/>
              </w:rPr>
              <w:t xml:space="preserve">bangunan bangunan fasilitas penunjang pariwisata </w:t>
            </w:r>
            <w:r w:rsidR="00C2384A" w:rsidRPr="008B5A4D">
              <w:rPr>
                <w:rFonts w:ascii="Bookman Old Style" w:hAnsi="Bookman Old Style" w:cs="Times New Roman"/>
              </w:rPr>
              <w:t>semi</w:t>
            </w:r>
            <w:r w:rsidRPr="008B5A4D">
              <w:rPr>
                <w:rFonts w:ascii="Bookman Old Style" w:hAnsi="Bookman Old Style" w:cs="Times New Roman"/>
              </w:rPr>
              <w:t xml:space="preserve"> permanen dan temporer, bangunan umum terkait sosial keagamaan, hankam dengan persyaratan tersedianya bangunan pengaman</w:t>
            </w:r>
            <w:r w:rsidR="00946C96" w:rsidRPr="008B5A4D">
              <w:rPr>
                <w:rFonts w:ascii="Bookman Old Style" w:hAnsi="Bookman Old Style" w:cs="Times New Roman"/>
              </w:rPr>
              <w:t xml:space="preserve">, kecuali seperti disebutkan pada </w:t>
            </w:r>
            <w:r w:rsidR="00D26C2E" w:rsidRPr="008B5A4D">
              <w:rPr>
                <w:rFonts w:ascii="Bookman Old Style" w:hAnsi="Bookman Old Style" w:cs="Times New Roman"/>
              </w:rPr>
              <w:t xml:space="preserve">ayat (1) </w:t>
            </w:r>
            <w:r w:rsidR="00946C96" w:rsidRPr="008B5A4D">
              <w:rPr>
                <w:rFonts w:ascii="Bookman Old Style" w:hAnsi="Bookman Old Style" w:cs="Times New Roman"/>
              </w:rPr>
              <w:t xml:space="preserve">huruf </w:t>
            </w:r>
            <w:r w:rsidR="00D26C2E" w:rsidRPr="008B5A4D">
              <w:rPr>
                <w:rFonts w:ascii="Bookman Old Style" w:hAnsi="Bookman Old Style" w:cs="Times New Roman"/>
              </w:rPr>
              <w:t xml:space="preserve"> c </w:t>
            </w:r>
            <w:r w:rsidR="00946C96" w:rsidRPr="008B5A4D">
              <w:rPr>
                <w:rFonts w:ascii="Bookman Old Style" w:hAnsi="Bookman Old Style" w:cs="Times New Roman"/>
              </w:rPr>
              <w:t xml:space="preserve"> diatas</w:t>
            </w:r>
            <w:r w:rsidR="00C2384A" w:rsidRPr="008B5A4D">
              <w:rPr>
                <w:rFonts w:ascii="Bookman Old Style" w:hAnsi="Bookman Old Style" w:cs="Times New Roman"/>
              </w:rPr>
              <w:t>;</w:t>
            </w:r>
          </w:p>
          <w:p w:rsidR="0064341C" w:rsidRPr="008B5A4D" w:rsidRDefault="0064341C" w:rsidP="00D73380">
            <w:pPr>
              <w:numPr>
                <w:ilvl w:val="0"/>
                <w:numId w:val="216"/>
              </w:numPr>
              <w:tabs>
                <w:tab w:val="clear" w:pos="754"/>
                <w:tab w:val="num" w:pos="792"/>
              </w:tabs>
              <w:ind w:left="792" w:right="28" w:hanging="358"/>
              <w:jc w:val="both"/>
              <w:rPr>
                <w:rFonts w:ascii="Bookman Old Style" w:hAnsi="Bookman Old Style" w:cs="Times New Roman"/>
              </w:rPr>
            </w:pPr>
            <w:r w:rsidRPr="008B5A4D">
              <w:rPr>
                <w:rFonts w:ascii="Bookman Old Style" w:hAnsi="Bookman Old Style" w:cs="Times New Roman"/>
              </w:rPr>
              <w:t>pencegahan kegiatan budidaya pada sempadan jurang yang dapat mengganggu kelestarian fungsi perlindungan setempat;</w:t>
            </w:r>
          </w:p>
          <w:p w:rsidR="0064341C" w:rsidRPr="008B5A4D" w:rsidRDefault="0064341C" w:rsidP="00D73380">
            <w:pPr>
              <w:numPr>
                <w:ilvl w:val="0"/>
                <w:numId w:val="216"/>
              </w:numPr>
              <w:tabs>
                <w:tab w:val="clear" w:pos="754"/>
                <w:tab w:val="num" w:pos="792"/>
              </w:tabs>
              <w:ind w:left="792" w:right="28" w:hanging="358"/>
              <w:jc w:val="both"/>
              <w:rPr>
                <w:rFonts w:ascii="Bookman Old Style" w:hAnsi="Bookman Old Style" w:cs="Times New Roman"/>
              </w:rPr>
            </w:pPr>
            <w:r w:rsidRPr="008B5A4D">
              <w:rPr>
                <w:rFonts w:ascii="Bookman Old Style" w:hAnsi="Bookman Old Style" w:cs="Times New Roman"/>
              </w:rPr>
              <w:t>pengendalian kegiatan budidaya pada kaw</w:t>
            </w:r>
            <w:r w:rsidR="00946C96" w:rsidRPr="008B5A4D">
              <w:rPr>
                <w:rFonts w:ascii="Bookman Old Style" w:hAnsi="Bookman Old Style" w:cs="Times New Roman"/>
              </w:rPr>
              <w:t>asan jurang dan sempadan jurang; dan</w:t>
            </w:r>
          </w:p>
          <w:p w:rsidR="0064341C" w:rsidRPr="008B5A4D" w:rsidRDefault="0064341C" w:rsidP="00D73380">
            <w:pPr>
              <w:numPr>
                <w:ilvl w:val="0"/>
                <w:numId w:val="216"/>
              </w:numPr>
              <w:tabs>
                <w:tab w:val="clear" w:pos="754"/>
                <w:tab w:val="num" w:pos="792"/>
              </w:tabs>
              <w:ind w:left="792" w:right="28" w:hanging="358"/>
              <w:jc w:val="both"/>
              <w:rPr>
                <w:rFonts w:ascii="Bookman Old Style" w:hAnsi="Bookman Old Style" w:cs="Times New Roman"/>
              </w:rPr>
            </w:pPr>
            <w:r w:rsidRPr="008B5A4D">
              <w:rPr>
                <w:rFonts w:ascii="Bookman Old Style" w:hAnsi="Bookman Old Style" w:cs="Times New Roman"/>
              </w:rPr>
              <w:t xml:space="preserve">pelarangan pendirian bangunan pada jurang dan kawasan sempadan jurang dalam jarak 2 </w:t>
            </w:r>
            <w:r w:rsidR="00311744" w:rsidRPr="008B5A4D">
              <w:rPr>
                <w:rFonts w:ascii="Bookman Old Style" w:hAnsi="Bookman Old Style" w:cs="Times New Roman"/>
              </w:rPr>
              <w:t xml:space="preserve">(dua) </w:t>
            </w:r>
            <w:r w:rsidRPr="008B5A4D">
              <w:rPr>
                <w:rFonts w:ascii="Bookman Old Style" w:hAnsi="Bookman Old Style" w:cs="Times New Roman"/>
              </w:rPr>
              <w:t>kali kedalaman jurang dihitung dari bibir jurang ke arah bidang datar</w:t>
            </w:r>
            <w:r w:rsidR="00946C96" w:rsidRPr="008B5A4D">
              <w:rPr>
                <w:rFonts w:ascii="Bookman Old Style" w:hAnsi="Bookman Old Style" w:cs="Times New Roman"/>
              </w:rPr>
              <w:t xml:space="preserve">, kecuali seperti disebutkan pada </w:t>
            </w:r>
            <w:r w:rsidR="00D26C2E" w:rsidRPr="008B5A4D">
              <w:rPr>
                <w:rFonts w:ascii="Bookman Old Style" w:hAnsi="Bookman Old Style" w:cs="Times New Roman"/>
              </w:rPr>
              <w:t>ayat (1) huruf  c</w:t>
            </w:r>
            <w:r w:rsidR="00946C96" w:rsidRPr="008B5A4D">
              <w:rPr>
                <w:rFonts w:ascii="Bookman Old Style" w:hAnsi="Bookman Old Style" w:cs="Times New Roman"/>
              </w:rPr>
              <w:t xml:space="preserve"> diatas.</w:t>
            </w:r>
            <w:r w:rsidRPr="008B5A4D">
              <w:rPr>
                <w:rFonts w:ascii="Bookman Old Style" w:hAnsi="Bookman Old Style" w:cs="Times New Roman"/>
              </w:rPr>
              <w:t xml:space="preserve"> </w:t>
            </w:r>
          </w:p>
          <w:p w:rsidR="0064341C" w:rsidRPr="008B5A4D" w:rsidRDefault="0064341C" w:rsidP="00D73380">
            <w:pPr>
              <w:numPr>
                <w:ilvl w:val="0"/>
                <w:numId w:val="217"/>
              </w:numPr>
              <w:spacing w:before="120"/>
              <w:ind w:left="434" w:right="29"/>
              <w:jc w:val="both"/>
              <w:rPr>
                <w:rFonts w:ascii="Bookman Old Style" w:hAnsi="Bookman Old Style" w:cs="Times New Roman"/>
              </w:rPr>
            </w:pPr>
            <w:r w:rsidRPr="008B5A4D">
              <w:rPr>
                <w:rFonts w:ascii="Bookman Old Style" w:hAnsi="Bookman Old Style" w:cs="Times New Roman"/>
              </w:rPr>
              <w:t>p</w:t>
            </w:r>
            <w:r w:rsidRPr="008B5A4D">
              <w:rPr>
                <w:rFonts w:ascii="Bookman Old Style" w:hAnsi="Bookman Old Style" w:cs="Times New Roman"/>
                <w:bCs/>
              </w:rPr>
              <w:t xml:space="preserve">ersyaratan minimal kawasan sempadan jurang </w:t>
            </w:r>
            <w:r w:rsidR="00C05574" w:rsidRPr="008B5A4D">
              <w:rPr>
                <w:rFonts w:ascii="Bookman Old Style" w:hAnsi="Bookman Old Style" w:cs="Times New Roman"/>
              </w:rPr>
              <w:t xml:space="preserve">meliputi </w:t>
            </w:r>
            <w:r w:rsidRPr="008B5A4D">
              <w:rPr>
                <w:rFonts w:ascii="Bookman Old Style" w:hAnsi="Bookman Old Style" w:cs="Times New Roman"/>
              </w:rPr>
              <w:t>kegiatan penataan perlindungan sempadan jurang untuk mengantisipasi bencana longsor</w:t>
            </w:r>
            <w:r w:rsidR="00E3094B" w:rsidRPr="008B5A4D">
              <w:rPr>
                <w:rFonts w:ascii="Bookman Old Style" w:hAnsi="Bookman Old Style" w:cs="Times New Roman"/>
              </w:rPr>
              <w:t xml:space="preserve"> serta bangunan pengaman pada kawasan yang diperuntukan untuk fasilitas umum atau rekreasi wisata</w:t>
            </w:r>
            <w:r w:rsidRPr="008B5A4D">
              <w:rPr>
                <w:rFonts w:ascii="Bookman Old Style" w:hAnsi="Bookman Old Style" w:cs="Times New Roman"/>
              </w:rPr>
              <w:t xml:space="preserve">. </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7</w:t>
            </w:r>
            <w:r w:rsidR="00B06E61" w:rsidRPr="008B5A4D">
              <w:rPr>
                <w:rFonts w:ascii="Bookman Old Style" w:hAnsi="Bookman Old Style" w:cs="Times New Roman"/>
                <w:lang w:val="en-US"/>
              </w:rPr>
              <w:t>8</w:t>
            </w:r>
          </w:p>
          <w:p w:rsidR="00EF5ADA" w:rsidRPr="008B5A4D" w:rsidRDefault="00EF5ADA"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Danau Batur dan sempadannya  sebagaimana dimaksud dalam Pasal </w:t>
            </w:r>
            <w:r w:rsidR="006F026F" w:rsidRPr="008B5A4D">
              <w:rPr>
                <w:rFonts w:ascii="Bookman Old Style" w:hAnsi="Bookman Old Style" w:cs="Times New Roman"/>
              </w:rPr>
              <w:t>7</w:t>
            </w:r>
            <w:r w:rsidR="00A8201A"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3</w:t>
            </w:r>
            <w:r w:rsidRPr="008B5A4D">
              <w:rPr>
                <w:rFonts w:ascii="Bookman Old Style" w:hAnsi="Bookman Old Style" w:cs="Times New Roman"/>
              </w:rPr>
              <w:t xml:space="preserve">) huruf e, </w:t>
            </w:r>
            <w:r w:rsidR="00C05574" w:rsidRPr="008B5A4D">
              <w:rPr>
                <w:rFonts w:ascii="Bookman Old Style" w:hAnsi="Bookman Old Style" w:cs="Times New Roman"/>
              </w:rPr>
              <w:t>meliputi:</w:t>
            </w:r>
          </w:p>
          <w:p w:rsidR="00EF5ADA" w:rsidRPr="008B5A4D" w:rsidRDefault="00EF5ADA" w:rsidP="00D73380">
            <w:pPr>
              <w:numPr>
                <w:ilvl w:val="0"/>
                <w:numId w:val="219"/>
              </w:numPr>
              <w:spacing w:before="120"/>
              <w:ind w:left="434" w:right="-4" w:hanging="450"/>
              <w:jc w:val="both"/>
              <w:rPr>
                <w:rFonts w:ascii="Bookman Old Style" w:hAnsi="Bookman Old Style" w:cs="Times New Roman"/>
              </w:rPr>
            </w:pPr>
            <w:r w:rsidRPr="008B5A4D">
              <w:rPr>
                <w:rFonts w:ascii="Bookman Old Style" w:hAnsi="Bookman Old Style" w:cs="Times New Roman"/>
              </w:rPr>
              <w:t>penetapan jarak sempadan danau, mencakup  daratan dengan jarak 50</w:t>
            </w:r>
            <w:r w:rsidR="005949DC" w:rsidRPr="008B5A4D">
              <w:rPr>
                <w:rFonts w:ascii="Bookman Old Style" w:hAnsi="Bookman Old Style" w:cs="Times New Roman"/>
              </w:rPr>
              <w:t xml:space="preserve"> -100</w:t>
            </w:r>
            <w:r w:rsidRPr="008B5A4D">
              <w:rPr>
                <w:rFonts w:ascii="Bookman Old Style" w:hAnsi="Bookman Old Style" w:cs="Times New Roman"/>
              </w:rPr>
              <w:t xml:space="preserve"> </w:t>
            </w:r>
            <w:r w:rsidR="00311744" w:rsidRPr="008B5A4D">
              <w:rPr>
                <w:rFonts w:ascii="Bookman Old Style" w:hAnsi="Bookman Old Style" w:cs="Times New Roman"/>
              </w:rPr>
              <w:t xml:space="preserve">(lima puluh </w:t>
            </w:r>
            <w:r w:rsidRPr="008B5A4D">
              <w:rPr>
                <w:rFonts w:ascii="Bookman Old Style" w:hAnsi="Bookman Old Style" w:cs="Times New Roman"/>
              </w:rPr>
              <w:t xml:space="preserve">sampai </w:t>
            </w:r>
            <w:r w:rsidR="00311744" w:rsidRPr="008B5A4D">
              <w:rPr>
                <w:rFonts w:ascii="Bookman Old Style" w:hAnsi="Bookman Old Style" w:cs="Times New Roman"/>
              </w:rPr>
              <w:t xml:space="preserve">seratus) </w:t>
            </w:r>
            <w:r w:rsidR="009A23AE" w:rsidRPr="008B5A4D">
              <w:rPr>
                <w:rFonts w:ascii="Bookman Old Style" w:hAnsi="Bookman Old Style" w:cs="Times New Roman"/>
              </w:rPr>
              <w:t>m</w:t>
            </w:r>
            <w:r w:rsidR="00167D91" w:rsidRPr="008B5A4D">
              <w:rPr>
                <w:rFonts w:ascii="Bookman Old Style" w:hAnsi="Bookman Old Style" w:cs="Times New Roman"/>
                <w:lang w:val="en-US"/>
              </w:rPr>
              <w:t>eter</w:t>
            </w:r>
            <w:r w:rsidR="00311744" w:rsidRPr="008B5A4D">
              <w:rPr>
                <w:rFonts w:ascii="Bookman Old Style" w:hAnsi="Bookman Old Style" w:cs="Times New Roman"/>
              </w:rPr>
              <w:t xml:space="preserve"> </w:t>
            </w:r>
            <w:r w:rsidRPr="008B5A4D">
              <w:rPr>
                <w:rFonts w:ascii="Bookman Old Style" w:hAnsi="Bookman Old Style" w:cs="Times New Roman"/>
              </w:rPr>
              <w:t>dari titik pasang air danau tertinggi; dan/atau yang lebarnya proporsional terhadap bentuk dan kondisi fisik air danau</w:t>
            </w:r>
            <w:r w:rsidR="00580FF4" w:rsidRPr="008B5A4D">
              <w:rPr>
                <w:rFonts w:ascii="Bookman Old Style" w:hAnsi="Bookman Old Style" w:cs="Times New Roman"/>
              </w:rPr>
              <w:t>;</w:t>
            </w:r>
          </w:p>
          <w:p w:rsidR="00EF5ADA" w:rsidRPr="008B5A4D" w:rsidRDefault="00946C96" w:rsidP="00D73380">
            <w:pPr>
              <w:numPr>
                <w:ilvl w:val="0"/>
                <w:numId w:val="219"/>
              </w:numPr>
              <w:spacing w:before="120"/>
              <w:ind w:left="434" w:right="-4" w:hanging="450"/>
              <w:jc w:val="both"/>
              <w:rPr>
                <w:rFonts w:ascii="Bookman Old Style" w:hAnsi="Bookman Old Style" w:cs="Times New Roman"/>
              </w:rPr>
            </w:pPr>
            <w:r w:rsidRPr="008B5A4D">
              <w:rPr>
                <w:rFonts w:ascii="Bookman Old Style" w:hAnsi="Bookman Old Style" w:cs="Times New Roman"/>
              </w:rPr>
              <w:t>k</w:t>
            </w:r>
            <w:r w:rsidR="00EF5ADA" w:rsidRPr="008B5A4D">
              <w:rPr>
                <w:rFonts w:ascii="Bookman Old Style" w:hAnsi="Bookman Old Style" w:cs="Times New Roman"/>
              </w:rPr>
              <w:t xml:space="preserve">egiatan dan bangunan yang diperbolehkan, bersyarat  atau dilarang, </w:t>
            </w:r>
            <w:r w:rsidR="00C05574" w:rsidRPr="008B5A4D">
              <w:rPr>
                <w:rFonts w:ascii="Bookman Old Style" w:hAnsi="Bookman Old Style" w:cs="Times New Roman"/>
                <w:lang w:val="en-US"/>
              </w:rPr>
              <w:t>meliputi</w:t>
            </w:r>
            <w:r w:rsidR="00C05574" w:rsidRPr="008B5A4D">
              <w:rPr>
                <w:rFonts w:ascii="Bookman Old Style" w:hAnsi="Bookman Old Style" w:cs="Times New Roman"/>
              </w:rPr>
              <w:t>:</w:t>
            </w:r>
          </w:p>
          <w:p w:rsidR="00CE58CD" w:rsidRPr="008B5A4D" w:rsidRDefault="00CE58CD" w:rsidP="00D73380">
            <w:pPr>
              <w:numPr>
                <w:ilvl w:val="1"/>
                <w:numId w:val="220"/>
              </w:numPr>
              <w:tabs>
                <w:tab w:val="left" w:pos="792"/>
              </w:tabs>
              <w:ind w:left="794" w:right="28"/>
              <w:jc w:val="both"/>
              <w:rPr>
                <w:rFonts w:ascii="Bookman Old Style" w:hAnsi="Bookman Old Style" w:cs="Times New Roman"/>
                <w:bCs/>
              </w:rPr>
            </w:pPr>
            <w:r w:rsidRPr="008B5A4D">
              <w:rPr>
                <w:rFonts w:ascii="Bookman Old Style" w:hAnsi="Bookman Old Style" w:cs="Times New Roman"/>
                <w:bCs/>
              </w:rPr>
              <w:t>kegiatan yang diperbolehkan, mencakup: hutan lindung; taman wisata alam; cagar alam; konservasi; ruang terbuka hijau; rekreasi terbuka; penambatan perahu; dan tempat suci</w:t>
            </w:r>
          </w:p>
          <w:p w:rsidR="00CE58CD" w:rsidRPr="008B5A4D" w:rsidRDefault="00CE58CD" w:rsidP="00D73380">
            <w:pPr>
              <w:numPr>
                <w:ilvl w:val="1"/>
                <w:numId w:val="220"/>
              </w:numPr>
              <w:tabs>
                <w:tab w:val="left" w:pos="792"/>
              </w:tabs>
              <w:ind w:left="794" w:right="28"/>
              <w:jc w:val="both"/>
              <w:rPr>
                <w:rFonts w:ascii="Bookman Old Style" w:hAnsi="Bookman Old Style" w:cs="Times New Roman"/>
                <w:bCs/>
              </w:rPr>
            </w:pPr>
            <w:r w:rsidRPr="008B5A4D">
              <w:rPr>
                <w:rFonts w:ascii="Bookman Old Style" w:hAnsi="Bookman Old Style" w:cs="Times New Roman"/>
                <w:bCs/>
              </w:rPr>
              <w:t xml:space="preserve">kegiatan yang diperbolehkan dengan syarat, mencakup: jaringan jalan; budidaya perikanan; budidaya pertanian; permukiman penduduk setempat yang telah ada; penelitian untuk tujuan ilmu </w:t>
            </w:r>
            <w:r w:rsidRPr="008B5A4D">
              <w:rPr>
                <w:rFonts w:ascii="Bookman Old Style" w:hAnsi="Bookman Old Style" w:cs="Times New Roman"/>
                <w:bCs/>
              </w:rPr>
              <w:lastRenderedPageBreak/>
              <w:t xml:space="preserve">pengetahuan; </w:t>
            </w:r>
            <w:r w:rsidR="006048F1" w:rsidRPr="008B5A4D">
              <w:rPr>
                <w:rFonts w:ascii="Bookman Old Style" w:hAnsi="Bookman Old Style" w:cs="Times New Roman"/>
                <w:bCs/>
                <w:lang w:val="en-US"/>
              </w:rPr>
              <w:t xml:space="preserve">bangunan penunjang </w:t>
            </w:r>
            <w:r w:rsidRPr="008B5A4D">
              <w:rPr>
                <w:rFonts w:ascii="Bookman Old Style" w:hAnsi="Bookman Old Style" w:cs="Times New Roman"/>
                <w:bCs/>
              </w:rPr>
              <w:t xml:space="preserve">transportasi </w:t>
            </w:r>
            <w:r w:rsidR="006048F1" w:rsidRPr="008B5A4D">
              <w:rPr>
                <w:rFonts w:ascii="Bookman Old Style" w:hAnsi="Bookman Old Style" w:cs="Times New Roman"/>
                <w:bCs/>
                <w:lang w:val="en-US"/>
              </w:rPr>
              <w:t xml:space="preserve">danau, fasilitas penunjang </w:t>
            </w:r>
            <w:r w:rsidRPr="008B5A4D">
              <w:rPr>
                <w:rFonts w:ascii="Bookman Old Style" w:hAnsi="Bookman Old Style" w:cs="Times New Roman"/>
                <w:bCs/>
              </w:rPr>
              <w:t>wisata</w:t>
            </w:r>
            <w:r w:rsidR="006048F1" w:rsidRPr="008B5A4D">
              <w:rPr>
                <w:rFonts w:ascii="Bookman Old Style" w:hAnsi="Bookman Old Style" w:cs="Times New Roman"/>
                <w:bCs/>
                <w:lang w:val="en-US"/>
              </w:rPr>
              <w:t xml:space="preserve"> </w:t>
            </w:r>
            <w:r w:rsidR="00167D91" w:rsidRPr="008B5A4D">
              <w:rPr>
                <w:rFonts w:ascii="Bookman Old Style" w:hAnsi="Bookman Old Style" w:cs="Times New Roman"/>
                <w:bCs/>
                <w:lang w:val="en-US"/>
              </w:rPr>
              <w:t xml:space="preserve">tirta </w:t>
            </w:r>
            <w:r w:rsidR="006048F1" w:rsidRPr="008B5A4D">
              <w:rPr>
                <w:rFonts w:ascii="Bookman Old Style" w:hAnsi="Bookman Old Style" w:cs="Times New Roman"/>
                <w:bCs/>
                <w:lang w:val="en-US"/>
              </w:rPr>
              <w:t xml:space="preserve">dan </w:t>
            </w:r>
            <w:r w:rsidRPr="008B5A4D">
              <w:rPr>
                <w:rFonts w:ascii="Bookman Old Style" w:hAnsi="Bookman Old Style" w:cs="Times New Roman"/>
                <w:bCs/>
              </w:rPr>
              <w:t xml:space="preserve">wisata alam; </w:t>
            </w:r>
            <w:r w:rsidR="006048F1" w:rsidRPr="008B5A4D">
              <w:rPr>
                <w:rFonts w:ascii="Bookman Old Style" w:hAnsi="Bookman Old Style" w:cs="Times New Roman"/>
                <w:bCs/>
                <w:lang w:val="en-US"/>
              </w:rPr>
              <w:t xml:space="preserve">fasilitas </w:t>
            </w:r>
            <w:r w:rsidRPr="008B5A4D">
              <w:rPr>
                <w:rFonts w:ascii="Bookman Old Style" w:hAnsi="Bookman Old Style" w:cs="Times New Roman"/>
                <w:bCs/>
              </w:rPr>
              <w:t>penyeberangan</w:t>
            </w:r>
            <w:r w:rsidR="006048F1" w:rsidRPr="008B5A4D">
              <w:rPr>
                <w:rFonts w:ascii="Bookman Old Style" w:hAnsi="Bookman Old Style" w:cs="Times New Roman"/>
                <w:bCs/>
                <w:lang w:val="en-US"/>
              </w:rPr>
              <w:t xml:space="preserve"> danau</w:t>
            </w:r>
            <w:r w:rsidRPr="008B5A4D">
              <w:rPr>
                <w:rFonts w:ascii="Bookman Old Style" w:hAnsi="Bookman Old Style" w:cs="Times New Roman"/>
                <w:bCs/>
              </w:rPr>
              <w:t>; fasilitas parkir</w:t>
            </w:r>
            <w:r w:rsidR="006048F1" w:rsidRPr="008B5A4D">
              <w:rPr>
                <w:rFonts w:ascii="Bookman Old Style" w:hAnsi="Bookman Old Style" w:cs="Times New Roman"/>
                <w:bCs/>
                <w:lang w:val="en-US"/>
              </w:rPr>
              <w:t xml:space="preserve">, </w:t>
            </w:r>
            <w:r w:rsidRPr="008B5A4D">
              <w:rPr>
                <w:rFonts w:ascii="Bookman Old Style" w:hAnsi="Bookman Old Style" w:cs="Times New Roman"/>
                <w:bCs/>
              </w:rPr>
              <w:t xml:space="preserve">stop over pariwisata; </w:t>
            </w:r>
            <w:r w:rsidR="006048F1" w:rsidRPr="008B5A4D">
              <w:rPr>
                <w:rFonts w:ascii="Bookman Old Style" w:hAnsi="Bookman Old Style" w:cs="Times New Roman"/>
                <w:bCs/>
              </w:rPr>
              <w:t xml:space="preserve">bangunan pengelolaan air </w:t>
            </w:r>
            <w:r w:rsidR="006048F1" w:rsidRPr="008B5A4D">
              <w:rPr>
                <w:rFonts w:ascii="Bookman Old Style" w:hAnsi="Bookman Old Style" w:cs="Times New Roman"/>
                <w:bCs/>
                <w:lang w:val="en-US"/>
              </w:rPr>
              <w:t>baku</w:t>
            </w:r>
            <w:r w:rsidR="00167D91" w:rsidRPr="008B5A4D">
              <w:rPr>
                <w:rFonts w:ascii="Bookman Old Style" w:hAnsi="Bookman Old Style" w:cs="Times New Roman"/>
                <w:bCs/>
                <w:lang w:val="en-US"/>
              </w:rPr>
              <w:t>/minum/limbah</w:t>
            </w:r>
            <w:r w:rsidR="006048F1" w:rsidRPr="008B5A4D">
              <w:rPr>
                <w:rFonts w:ascii="Bookman Old Style" w:hAnsi="Bookman Old Style" w:cs="Times New Roman"/>
                <w:bCs/>
              </w:rPr>
              <w:t xml:space="preserve">; </w:t>
            </w:r>
            <w:r w:rsidRPr="008B5A4D">
              <w:rPr>
                <w:rFonts w:ascii="Bookman Old Style" w:hAnsi="Bookman Old Style" w:cs="Times New Roman"/>
                <w:bCs/>
              </w:rPr>
              <w:t xml:space="preserve">penangkapan ikan tradisional; normalisasi danau; dan pengamanan </w:t>
            </w:r>
            <w:r w:rsidR="00167D91" w:rsidRPr="008B5A4D">
              <w:rPr>
                <w:rFonts w:ascii="Bookman Old Style" w:hAnsi="Bookman Old Style" w:cs="Times New Roman"/>
                <w:bCs/>
                <w:lang w:val="en-US"/>
              </w:rPr>
              <w:t xml:space="preserve">tepi </w:t>
            </w:r>
            <w:r w:rsidRPr="008B5A4D">
              <w:rPr>
                <w:rFonts w:ascii="Bookman Old Style" w:hAnsi="Bookman Old Style" w:cs="Times New Roman"/>
                <w:bCs/>
              </w:rPr>
              <w:t xml:space="preserve">danau. </w:t>
            </w:r>
          </w:p>
          <w:p w:rsidR="00CE58CD" w:rsidRPr="008B5A4D" w:rsidRDefault="00CE58CD" w:rsidP="00D73380">
            <w:pPr>
              <w:numPr>
                <w:ilvl w:val="1"/>
                <w:numId w:val="220"/>
              </w:numPr>
              <w:tabs>
                <w:tab w:val="left" w:pos="792"/>
              </w:tabs>
              <w:ind w:left="794" w:right="28"/>
              <w:jc w:val="both"/>
              <w:rPr>
                <w:rFonts w:ascii="Bookman Old Style" w:hAnsi="Bookman Old Style" w:cs="Times New Roman"/>
                <w:bCs/>
              </w:rPr>
            </w:pPr>
            <w:r w:rsidRPr="008B5A4D">
              <w:rPr>
                <w:rFonts w:ascii="Bookman Old Style" w:hAnsi="Bookman Old Style" w:cs="Times New Roman"/>
                <w:bCs/>
              </w:rPr>
              <w:t>kegiatan dan pembangunan yang tidak diperbolehkan, mencakup: fasilitas dan akomodasi pariwisata terapung; bangunan panggung; reklamasi danau di luar kepentingan untuk perlindungan</w:t>
            </w:r>
            <w:r w:rsidR="00167D91" w:rsidRPr="008B5A4D">
              <w:rPr>
                <w:rFonts w:ascii="Bookman Old Style" w:hAnsi="Bookman Old Style" w:cs="Times New Roman"/>
                <w:bCs/>
                <w:lang w:val="en-US"/>
              </w:rPr>
              <w:t xml:space="preserve"> tepi danau</w:t>
            </w:r>
            <w:r w:rsidRPr="008B5A4D">
              <w:rPr>
                <w:rFonts w:ascii="Bookman Old Style" w:hAnsi="Bookman Old Style" w:cs="Times New Roman"/>
                <w:bCs/>
              </w:rPr>
              <w:t xml:space="preserve">; dan pembuangan limbah langsung ke danau; </w:t>
            </w:r>
            <w:r w:rsidRPr="008B5A4D">
              <w:rPr>
                <w:rFonts w:ascii="Bookman Old Style" w:hAnsi="Bookman Old Style" w:cs="Times New Roman"/>
                <w:bCs/>
                <w:lang w:val="en-US"/>
              </w:rPr>
              <w:t>dan</w:t>
            </w:r>
          </w:p>
          <w:p w:rsidR="00EF5ADA" w:rsidRPr="008B5A4D" w:rsidRDefault="00EF5ADA" w:rsidP="00D73380">
            <w:pPr>
              <w:numPr>
                <w:ilvl w:val="1"/>
                <w:numId w:val="220"/>
              </w:numPr>
              <w:tabs>
                <w:tab w:val="left" w:pos="792"/>
              </w:tabs>
              <w:ind w:left="794" w:right="28"/>
              <w:jc w:val="both"/>
              <w:rPr>
                <w:rFonts w:ascii="Bookman Old Style" w:hAnsi="Bookman Old Style" w:cs="Times New Roman"/>
                <w:bCs/>
              </w:rPr>
            </w:pPr>
            <w:r w:rsidRPr="008B5A4D">
              <w:rPr>
                <w:rFonts w:ascii="Bookman Old Style" w:hAnsi="Bookman Old Style" w:cs="Times New Roman"/>
                <w:bCs/>
              </w:rPr>
              <w:t xml:space="preserve">pengendalian kegiatan yang dapat mengganggu nilai kesucian danau, terutama pada kawasan pinggir danau yang digunakan untuk </w:t>
            </w:r>
            <w:r w:rsidR="00167D91" w:rsidRPr="008B5A4D">
              <w:rPr>
                <w:rFonts w:ascii="Bookman Old Style" w:hAnsi="Bookman Old Style" w:cs="Times New Roman"/>
                <w:bCs/>
                <w:lang w:val="en-US"/>
              </w:rPr>
              <w:t xml:space="preserve">kegiatan </w:t>
            </w:r>
            <w:r w:rsidRPr="008B5A4D">
              <w:rPr>
                <w:rFonts w:ascii="Bookman Old Style" w:hAnsi="Bookman Old Style" w:cs="Times New Roman"/>
                <w:bCs/>
              </w:rPr>
              <w:t xml:space="preserve">upacara </w:t>
            </w:r>
            <w:r w:rsidR="00167D91" w:rsidRPr="008B5A4D">
              <w:rPr>
                <w:rFonts w:ascii="Bookman Old Style" w:hAnsi="Bookman Old Style" w:cs="Times New Roman"/>
                <w:bCs/>
                <w:lang w:val="en-US"/>
              </w:rPr>
              <w:t>keagamaan</w:t>
            </w:r>
            <w:r w:rsidR="004308E1" w:rsidRPr="008B5A4D">
              <w:rPr>
                <w:rFonts w:ascii="Bookman Old Style" w:hAnsi="Bookman Old Style" w:cs="Times New Roman"/>
                <w:bCs/>
              </w:rPr>
              <w:t>, kegiatan pertanian maupun akomodasi wisata</w:t>
            </w:r>
            <w:r w:rsidR="00CE58CD" w:rsidRPr="008B5A4D">
              <w:rPr>
                <w:rFonts w:ascii="Bookman Old Style" w:hAnsi="Bookman Old Style" w:cs="Times New Roman"/>
                <w:bCs/>
                <w:lang w:val="en-US"/>
              </w:rPr>
              <w:t>.</w:t>
            </w:r>
            <w:r w:rsidRPr="008B5A4D">
              <w:rPr>
                <w:rFonts w:ascii="Bookman Old Style" w:hAnsi="Bookman Old Style" w:cs="Times New Roman"/>
                <w:bCs/>
              </w:rPr>
              <w:t xml:space="preserve"> </w:t>
            </w:r>
          </w:p>
          <w:p w:rsidR="00F6037E" w:rsidRPr="008B5A4D" w:rsidRDefault="00F6037E" w:rsidP="00D73380">
            <w:pPr>
              <w:numPr>
                <w:ilvl w:val="0"/>
                <w:numId w:val="219"/>
              </w:numPr>
              <w:spacing w:before="120"/>
              <w:ind w:left="434" w:right="-4" w:hanging="450"/>
              <w:jc w:val="both"/>
              <w:rPr>
                <w:rFonts w:ascii="Bookman Old Style" w:hAnsi="Bookman Old Style" w:cs="Times New Roman"/>
              </w:rPr>
            </w:pPr>
            <w:r w:rsidRPr="008B5A4D">
              <w:rPr>
                <w:rFonts w:ascii="Bookman Old Style" w:hAnsi="Bookman Old Style" w:cs="Times New Roman"/>
              </w:rPr>
              <w:t xml:space="preserve">prasarana dan sarana minimum yang yang dibutuhkan, mencakup: bangunan pelindung </w:t>
            </w:r>
            <w:r w:rsidR="00167D91" w:rsidRPr="008B5A4D">
              <w:rPr>
                <w:rFonts w:ascii="Bookman Old Style" w:hAnsi="Bookman Old Style" w:cs="Times New Roman"/>
                <w:lang w:val="en-US"/>
              </w:rPr>
              <w:t xml:space="preserve">tepi </w:t>
            </w:r>
            <w:r w:rsidRPr="008B5A4D">
              <w:rPr>
                <w:rFonts w:ascii="Bookman Old Style" w:hAnsi="Bookman Old Style" w:cs="Times New Roman"/>
              </w:rPr>
              <w:t xml:space="preserve">danau; pos </w:t>
            </w:r>
            <w:r w:rsidR="00167D91" w:rsidRPr="008B5A4D">
              <w:rPr>
                <w:rFonts w:ascii="Bookman Old Style" w:hAnsi="Bookman Old Style" w:cs="Times New Roman"/>
                <w:lang w:val="en-US"/>
              </w:rPr>
              <w:t xml:space="preserve">keamanan dan </w:t>
            </w:r>
            <w:r w:rsidRPr="008B5A4D">
              <w:rPr>
                <w:rFonts w:ascii="Bookman Old Style" w:hAnsi="Bookman Old Style" w:cs="Times New Roman"/>
              </w:rPr>
              <w:t>penyelamatan; fasilitas sanitasi; dan jalan setapak untuk jalur inspeksi dan rekreasi.</w:t>
            </w:r>
          </w:p>
          <w:p w:rsidR="00CE58CD" w:rsidRPr="008B5A4D" w:rsidRDefault="00F6037E" w:rsidP="00D73380">
            <w:pPr>
              <w:numPr>
                <w:ilvl w:val="0"/>
                <w:numId w:val="219"/>
              </w:numPr>
              <w:spacing w:before="120"/>
              <w:ind w:left="434" w:right="-4" w:hanging="450"/>
              <w:jc w:val="both"/>
              <w:rPr>
                <w:rFonts w:ascii="Bookman Old Style" w:hAnsi="Bookman Old Style" w:cs="Times New Roman"/>
              </w:rPr>
            </w:pPr>
            <w:r w:rsidRPr="008B5A4D">
              <w:rPr>
                <w:rFonts w:ascii="Bookman Old Style" w:hAnsi="Bookman Old Style" w:cs="Times New Roman"/>
              </w:rPr>
              <w:t>ketentuan lain yang dibutuhkan, mecakup:</w:t>
            </w:r>
          </w:p>
          <w:p w:rsidR="00F6037E" w:rsidRPr="008B5A4D" w:rsidRDefault="00F6037E" w:rsidP="00D73380">
            <w:pPr>
              <w:numPr>
                <w:ilvl w:val="0"/>
                <w:numId w:val="311"/>
              </w:numPr>
              <w:tabs>
                <w:tab w:val="left" w:pos="792"/>
              </w:tabs>
              <w:ind w:left="792" w:right="28"/>
              <w:jc w:val="both"/>
              <w:rPr>
                <w:rFonts w:ascii="Bookman Old Style" w:hAnsi="Bookman Old Style" w:cs="Times New Roman"/>
                <w:bCs/>
              </w:rPr>
            </w:pPr>
            <w:r w:rsidRPr="008B5A4D">
              <w:rPr>
                <w:rFonts w:ascii="Bookman Old Style" w:hAnsi="Bookman Old Style" w:cs="Times New Roman"/>
                <w:bCs/>
              </w:rPr>
              <w:t xml:space="preserve">pelarangan penggunaan bahan-bahan yang dapat mencemari air danau/waduk; </w:t>
            </w:r>
          </w:p>
          <w:p w:rsidR="00F6037E" w:rsidRPr="008B5A4D" w:rsidRDefault="00F6037E" w:rsidP="00D73380">
            <w:pPr>
              <w:numPr>
                <w:ilvl w:val="0"/>
                <w:numId w:val="311"/>
              </w:numPr>
              <w:tabs>
                <w:tab w:val="left" w:pos="792"/>
              </w:tabs>
              <w:ind w:left="792" w:right="28"/>
              <w:jc w:val="both"/>
              <w:rPr>
                <w:rFonts w:ascii="Bookman Old Style" w:hAnsi="Bookman Old Style" w:cs="Times New Roman"/>
                <w:bCs/>
              </w:rPr>
            </w:pPr>
            <w:r w:rsidRPr="008B5A4D">
              <w:rPr>
                <w:rFonts w:ascii="Bookman Old Style" w:hAnsi="Bookman Old Style" w:cs="Times New Roman"/>
                <w:bCs/>
              </w:rPr>
              <w:t>pengamanan resapan air kawasan hulu;</w:t>
            </w:r>
            <w:r w:rsidR="00073776" w:rsidRPr="008B5A4D">
              <w:rPr>
                <w:rFonts w:ascii="Bookman Old Style" w:hAnsi="Bookman Old Style" w:cs="Times New Roman"/>
                <w:bCs/>
              </w:rPr>
              <w:t xml:space="preserve"> </w:t>
            </w:r>
            <w:r w:rsidRPr="008B5A4D">
              <w:rPr>
                <w:rFonts w:ascii="Bookman Old Style" w:hAnsi="Bookman Old Style" w:cs="Times New Roman"/>
                <w:bCs/>
              </w:rPr>
              <w:t>dan</w:t>
            </w:r>
          </w:p>
          <w:p w:rsidR="00F6037E" w:rsidRPr="008B5A4D" w:rsidRDefault="00F6037E" w:rsidP="00D73380">
            <w:pPr>
              <w:numPr>
                <w:ilvl w:val="0"/>
                <w:numId w:val="311"/>
              </w:numPr>
              <w:tabs>
                <w:tab w:val="left" w:pos="792"/>
              </w:tabs>
              <w:ind w:left="792" w:right="28"/>
              <w:jc w:val="both"/>
              <w:rPr>
                <w:rFonts w:ascii="Bookman Old Style" w:hAnsi="Bookman Old Style" w:cs="Times New Roman"/>
                <w:bCs/>
              </w:rPr>
            </w:pPr>
            <w:r w:rsidRPr="008B5A4D">
              <w:rPr>
                <w:rFonts w:ascii="Bookman Old Style" w:hAnsi="Bookman Old Style" w:cs="Times New Roman"/>
                <w:bCs/>
              </w:rPr>
              <w:t>pemilihan sistem budidaya perikanan.</w:t>
            </w:r>
          </w:p>
          <w:p w:rsidR="00F6037E" w:rsidRPr="008B5A4D" w:rsidRDefault="00F6037E" w:rsidP="00D73380">
            <w:pPr>
              <w:ind w:right="29"/>
              <w:jc w:val="both"/>
              <w:rPr>
                <w:rFonts w:ascii="Bookman Old Style" w:hAnsi="Bookman Old Style" w:cs="Tahoma"/>
                <w:bCs/>
                <w:lang w:val="fi-FI"/>
              </w:rPr>
            </w:pPr>
          </w:p>
          <w:p w:rsidR="00E819C6" w:rsidRPr="008B5A4D" w:rsidRDefault="00E819C6"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Pr="008B5A4D">
              <w:rPr>
                <w:rFonts w:ascii="Bookman Old Style" w:hAnsi="Bookman Old Style" w:cs="Times New Roman"/>
                <w:lang w:val="fi-FI"/>
              </w:rPr>
              <w:t xml:space="preserve">sal </w:t>
            </w:r>
            <w:r w:rsidR="00B06E61" w:rsidRPr="008B5A4D">
              <w:rPr>
                <w:rFonts w:ascii="Bookman Old Style" w:hAnsi="Bookman Old Style" w:cs="Times New Roman"/>
                <w:lang w:val="fi-FI"/>
              </w:rPr>
              <w:t>79</w:t>
            </w:r>
          </w:p>
          <w:p w:rsidR="004308E1" w:rsidRPr="008B5A4D" w:rsidRDefault="004308E1"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ruang terbuka hijau </w:t>
            </w:r>
            <w:r w:rsidR="002369A2" w:rsidRPr="008B5A4D">
              <w:rPr>
                <w:rFonts w:ascii="Bookman Old Style" w:hAnsi="Bookman Old Style" w:cs="Times New Roman"/>
                <w:lang w:val="fi-FI"/>
              </w:rPr>
              <w:t xml:space="preserve">dan ruang terbuka hijau kota </w:t>
            </w:r>
            <w:r w:rsidRPr="008B5A4D">
              <w:rPr>
                <w:rFonts w:ascii="Bookman Old Style" w:hAnsi="Bookman Old Style" w:cs="Times New Roman"/>
              </w:rPr>
              <w:t>(RTH</w:t>
            </w:r>
            <w:r w:rsidR="002369A2" w:rsidRPr="008B5A4D">
              <w:rPr>
                <w:rFonts w:ascii="Bookman Old Style" w:hAnsi="Bookman Old Style" w:cs="Times New Roman"/>
                <w:lang w:val="fi-FI"/>
              </w:rPr>
              <w:t>K</w:t>
            </w:r>
            <w:r w:rsidRPr="008B5A4D">
              <w:rPr>
                <w:rFonts w:ascii="Bookman Old Style" w:hAnsi="Bookman Old Style" w:cs="Times New Roman"/>
              </w:rPr>
              <w:t xml:space="preserve">) sebagaimana dimaksud dalam Pasal </w:t>
            </w:r>
            <w:r w:rsidR="006F026F" w:rsidRPr="008B5A4D">
              <w:rPr>
                <w:rFonts w:ascii="Bookman Old Style" w:hAnsi="Bookman Old Style" w:cs="Times New Roman"/>
                <w:lang w:val="fi-FI"/>
              </w:rPr>
              <w:t>7</w:t>
            </w:r>
            <w:r w:rsidR="00A8201A" w:rsidRPr="008B5A4D">
              <w:rPr>
                <w:rFonts w:ascii="Bookman Old Style" w:hAnsi="Bookman Old Style" w:cs="Times New Roman"/>
                <w:lang w:val="fi-FI"/>
              </w:rPr>
              <w:t>1</w:t>
            </w:r>
            <w:r w:rsidRPr="008B5A4D">
              <w:rPr>
                <w:rFonts w:ascii="Bookman Old Style" w:hAnsi="Bookman Old Style" w:cs="Times New Roman"/>
              </w:rPr>
              <w:t xml:space="preserve"> ayat  (</w:t>
            </w:r>
            <w:r w:rsidR="00063A01" w:rsidRPr="008B5A4D">
              <w:rPr>
                <w:rFonts w:ascii="Bookman Old Style" w:hAnsi="Bookman Old Style" w:cs="Times New Roman"/>
                <w:lang w:val="fi-FI"/>
              </w:rPr>
              <w:t>3</w:t>
            </w:r>
            <w:r w:rsidRPr="008B5A4D">
              <w:rPr>
                <w:rFonts w:ascii="Bookman Old Style" w:hAnsi="Bookman Old Style" w:cs="Times New Roman"/>
              </w:rPr>
              <w:t xml:space="preserve">) huruf </w:t>
            </w:r>
            <w:r w:rsidRPr="008B5A4D">
              <w:rPr>
                <w:rFonts w:ascii="Bookman Old Style" w:hAnsi="Bookman Old Style" w:cs="Times New Roman"/>
                <w:lang w:val="fi-FI"/>
              </w:rPr>
              <w:t>f</w:t>
            </w:r>
            <w:r w:rsidRPr="008B5A4D">
              <w:rPr>
                <w:rFonts w:ascii="Bookman Old Style" w:hAnsi="Bookman Old Style" w:cs="Times New Roman"/>
              </w:rPr>
              <w:t xml:space="preserve">, </w:t>
            </w:r>
            <w:r w:rsidR="00C05574" w:rsidRPr="008B5A4D">
              <w:rPr>
                <w:rFonts w:ascii="Bookman Old Style" w:hAnsi="Bookman Old Style" w:cs="Times New Roman"/>
                <w:lang w:val="fi-FI"/>
              </w:rPr>
              <w:t>meliputi</w:t>
            </w:r>
            <w:r w:rsidR="00C05574" w:rsidRPr="008B5A4D">
              <w:rPr>
                <w:rFonts w:ascii="Bookman Old Style" w:hAnsi="Bookman Old Style" w:cs="Times New Roman"/>
              </w:rPr>
              <w:t>:</w:t>
            </w:r>
          </w:p>
          <w:p w:rsidR="004308E1" w:rsidRPr="008B5A4D" w:rsidRDefault="00580FF4" w:rsidP="00D73380">
            <w:pPr>
              <w:numPr>
                <w:ilvl w:val="0"/>
                <w:numId w:val="221"/>
              </w:numPr>
              <w:tabs>
                <w:tab w:val="clear" w:pos="720"/>
                <w:tab w:val="num" w:pos="434"/>
              </w:tabs>
              <w:spacing w:before="120"/>
              <w:ind w:left="434" w:right="29" w:hanging="446"/>
              <w:jc w:val="both"/>
              <w:rPr>
                <w:rFonts w:ascii="Bookman Old Style" w:hAnsi="Bookman Old Style" w:cs="Times New Roman"/>
              </w:rPr>
            </w:pPr>
            <w:r w:rsidRPr="008B5A4D">
              <w:rPr>
                <w:rFonts w:ascii="Bookman Old Style" w:hAnsi="Bookman Old Style" w:cs="Times New Roman"/>
              </w:rPr>
              <w:t>Penetapan kawasan ruang terbuka hijau,</w:t>
            </w:r>
            <w:r w:rsidR="004308E1" w:rsidRPr="008B5A4D">
              <w:rPr>
                <w:rFonts w:ascii="Bookman Old Style" w:hAnsi="Bookman Old Style" w:cs="Times New Roman"/>
              </w:rPr>
              <w:t xml:space="preserve"> </w:t>
            </w:r>
            <w:r w:rsidR="00C05574" w:rsidRPr="008B5A4D">
              <w:rPr>
                <w:rFonts w:ascii="Bookman Old Style" w:hAnsi="Bookman Old Style" w:cs="Times New Roman"/>
                <w:lang w:val="fi-FI"/>
              </w:rPr>
              <w:t>meliputi</w:t>
            </w:r>
            <w:r w:rsidR="00C05574" w:rsidRPr="008B5A4D">
              <w:rPr>
                <w:rFonts w:ascii="Bookman Old Style" w:hAnsi="Bookman Old Style" w:cs="Times New Roman"/>
              </w:rPr>
              <w:t>:</w:t>
            </w:r>
          </w:p>
          <w:p w:rsidR="004308E1" w:rsidRPr="008B5A4D" w:rsidRDefault="004308E1" w:rsidP="00D73380">
            <w:pPr>
              <w:numPr>
                <w:ilvl w:val="0"/>
                <w:numId w:val="255"/>
              </w:numPr>
              <w:tabs>
                <w:tab w:val="left" w:pos="826"/>
              </w:tabs>
              <w:ind w:left="826" w:right="-4" w:hanging="425"/>
              <w:jc w:val="both"/>
              <w:rPr>
                <w:rFonts w:ascii="Bookman Old Style" w:hAnsi="Bookman Old Style" w:cs="Times New Roman"/>
              </w:rPr>
            </w:pPr>
            <w:r w:rsidRPr="008B5A4D">
              <w:rPr>
                <w:rFonts w:ascii="Bookman Old Style" w:hAnsi="Bookman Old Style" w:cs="Times New Roman"/>
              </w:rPr>
              <w:t xml:space="preserve">ruang-ruang terbuka di kawasan perkotaan maupun kawasan perdesaan yang difungsikan sebagai ruang tanpa bangunan meliputi: taman kota, hutan kota, lapangan olahraga, pemakaman umum dan setra, kawasan jalur hijau pertanian, jalur-jalur perlindungan lingkungan, taman perumahan, sabuk hijau berupa lahan pertanian dan hutan, kawasan lindung berupa hutan lindung, Taman Wisata Alam dan sejenisnya; </w:t>
            </w:r>
          </w:p>
          <w:p w:rsidR="004308E1" w:rsidRPr="008B5A4D" w:rsidRDefault="004308E1" w:rsidP="00D73380">
            <w:pPr>
              <w:numPr>
                <w:ilvl w:val="0"/>
                <w:numId w:val="255"/>
              </w:numPr>
              <w:tabs>
                <w:tab w:val="left" w:pos="826"/>
              </w:tabs>
              <w:ind w:left="826" w:right="-4" w:hanging="425"/>
              <w:jc w:val="both"/>
              <w:rPr>
                <w:rFonts w:ascii="Bookman Old Style" w:hAnsi="Bookman Old Style" w:cs="Times New Roman"/>
              </w:rPr>
            </w:pPr>
            <w:r w:rsidRPr="008B5A4D">
              <w:rPr>
                <w:rFonts w:ascii="Bookman Old Style" w:hAnsi="Bookman Old Style" w:cs="Times New Roman"/>
              </w:rPr>
              <w:t>berbentuk satu hamparan, berbentuk jalur, atau kombinasi dari bentuk satu hamparan dan jalur; dan</w:t>
            </w:r>
          </w:p>
          <w:p w:rsidR="004308E1" w:rsidRPr="008B5A4D" w:rsidRDefault="004308E1" w:rsidP="00D73380">
            <w:pPr>
              <w:numPr>
                <w:ilvl w:val="0"/>
                <w:numId w:val="255"/>
              </w:numPr>
              <w:tabs>
                <w:tab w:val="left" w:pos="826"/>
              </w:tabs>
              <w:ind w:left="826" w:right="-4" w:hanging="425"/>
              <w:jc w:val="both"/>
              <w:rPr>
                <w:rFonts w:ascii="Bookman Old Style" w:hAnsi="Bookman Old Style" w:cs="Times New Roman"/>
              </w:rPr>
            </w:pPr>
            <w:r w:rsidRPr="008B5A4D">
              <w:rPr>
                <w:rFonts w:ascii="Bookman Old Style" w:hAnsi="Bookman Old Style" w:cs="Times New Roman"/>
              </w:rPr>
              <w:t>didominasi komunitas tumbuhan.</w:t>
            </w:r>
          </w:p>
          <w:p w:rsidR="004308E1" w:rsidRPr="008B5A4D" w:rsidRDefault="004308E1" w:rsidP="00D73380">
            <w:pPr>
              <w:numPr>
                <w:ilvl w:val="0"/>
                <w:numId w:val="221"/>
              </w:numPr>
              <w:tabs>
                <w:tab w:val="clear" w:pos="720"/>
                <w:tab w:val="num" w:pos="434"/>
              </w:tabs>
              <w:spacing w:before="120"/>
              <w:ind w:left="434" w:right="29" w:hanging="446"/>
              <w:jc w:val="both"/>
              <w:rPr>
                <w:rFonts w:ascii="Bookman Old Style" w:hAnsi="Bookman Old Style" w:cs="Times New Roman"/>
              </w:rPr>
            </w:pPr>
            <w:r w:rsidRPr="008B5A4D">
              <w:rPr>
                <w:rFonts w:ascii="Bookman Old Style" w:hAnsi="Bookman Old Style" w:cs="Times New Roman"/>
              </w:rPr>
              <w:t xml:space="preserve">Pengaturan </w:t>
            </w:r>
            <w:r w:rsidR="002369A2" w:rsidRPr="008B5A4D">
              <w:rPr>
                <w:rFonts w:ascii="Bookman Old Style" w:hAnsi="Bookman Old Style" w:cs="Times New Roman"/>
              </w:rPr>
              <w:t>ruang terbuka hijau</w:t>
            </w:r>
            <w:r w:rsidRPr="008B5A4D">
              <w:rPr>
                <w:rFonts w:ascii="Bookman Old Style" w:hAnsi="Bookman Old Style" w:cs="Times New Roman"/>
              </w:rPr>
              <w:t xml:space="preserve">, </w:t>
            </w:r>
            <w:r w:rsidR="00C05574" w:rsidRPr="008B5A4D">
              <w:rPr>
                <w:rFonts w:ascii="Bookman Old Style" w:hAnsi="Bookman Old Style" w:cs="Times New Roman"/>
              </w:rPr>
              <w:t>meliputi:</w:t>
            </w:r>
          </w:p>
          <w:p w:rsidR="004308E1" w:rsidRPr="008B5A4D" w:rsidRDefault="004308E1" w:rsidP="00D73380">
            <w:pPr>
              <w:pStyle w:val="ListParagraph"/>
              <w:numPr>
                <w:ilvl w:val="0"/>
                <w:numId w:val="256"/>
              </w:numPr>
              <w:tabs>
                <w:tab w:val="left" w:pos="826"/>
              </w:tabs>
              <w:ind w:left="826" w:hanging="425"/>
              <w:jc w:val="both"/>
              <w:rPr>
                <w:rFonts w:ascii="Bookman Old Style" w:hAnsi="Bookman Old Style" w:cs="Times New Roman"/>
                <w:bCs/>
              </w:rPr>
            </w:pPr>
            <w:r w:rsidRPr="008B5A4D">
              <w:rPr>
                <w:rFonts w:ascii="Bookman Old Style" w:hAnsi="Bookman Old Style" w:cs="Times New Roman"/>
              </w:rPr>
              <w:t xml:space="preserve">penerapan konsep </w:t>
            </w:r>
            <w:r w:rsidRPr="008B5A4D">
              <w:rPr>
                <w:rFonts w:ascii="Bookman Old Style" w:hAnsi="Bookman Old Style" w:cs="Times New Roman"/>
                <w:i/>
              </w:rPr>
              <w:t>karang bengang</w:t>
            </w:r>
            <w:r w:rsidRPr="008B5A4D">
              <w:rPr>
                <w:rFonts w:ascii="Bookman Old Style" w:hAnsi="Bookman Old Style" w:cs="Times New Roman"/>
              </w:rPr>
              <w:t xml:space="preserve"> pada perbatasan antara kawasan perkotaan dengan kawasan perdesaan dan antar kawasan perdesaan pada kawasan yang</w:t>
            </w:r>
            <w:r w:rsidRPr="008B5A4D">
              <w:rPr>
                <w:rFonts w:ascii="Bookman Old Style" w:hAnsi="Bookman Old Style" w:cs="Times New Roman"/>
                <w:bCs/>
              </w:rPr>
              <w:t xml:space="preserve"> masih dapat diterapkan di seluruh wilayah kabupaten untuk menjaga kualitas ruang dan estetika lingkungan;</w:t>
            </w:r>
          </w:p>
          <w:p w:rsidR="004308E1" w:rsidRPr="008B5A4D" w:rsidRDefault="004308E1" w:rsidP="00D73380">
            <w:pPr>
              <w:pStyle w:val="ListParagraph"/>
              <w:numPr>
                <w:ilvl w:val="0"/>
                <w:numId w:val="256"/>
              </w:numPr>
              <w:tabs>
                <w:tab w:val="left" w:pos="826"/>
              </w:tabs>
              <w:ind w:left="826" w:hanging="425"/>
              <w:jc w:val="both"/>
              <w:rPr>
                <w:rFonts w:ascii="Bookman Old Style" w:hAnsi="Bookman Old Style" w:cs="Times New Roman"/>
              </w:rPr>
            </w:pPr>
            <w:r w:rsidRPr="008B5A4D">
              <w:rPr>
                <w:rFonts w:ascii="Bookman Old Style" w:hAnsi="Bookman Old Style" w:cs="Times New Roman"/>
                <w:bCs/>
              </w:rPr>
              <w:t xml:space="preserve">rencana pengelolaan </w:t>
            </w:r>
            <w:r w:rsidR="002369A2" w:rsidRPr="008B5A4D">
              <w:rPr>
                <w:rFonts w:ascii="Bookman Old Style" w:hAnsi="Bookman Old Style" w:cs="Times New Roman"/>
                <w:bCs/>
              </w:rPr>
              <w:t xml:space="preserve">ruang terbuka hijau </w:t>
            </w:r>
            <w:r w:rsidRPr="008B5A4D">
              <w:rPr>
                <w:rFonts w:ascii="Bookman Old Style" w:hAnsi="Bookman Old Style" w:cs="Times New Roman"/>
              </w:rPr>
              <w:t xml:space="preserve">sepanjang perbatasan wilayah kabupaten adalah minimum 50 m (lima puluh meter) dari kiri kanan garis batas wilayah, </w:t>
            </w:r>
            <w:r w:rsidRPr="008B5A4D">
              <w:rPr>
                <w:rFonts w:ascii="Bookman Old Style" w:hAnsi="Bookman Old Style" w:cs="Times New Roman"/>
              </w:rPr>
              <w:lastRenderedPageBreak/>
              <w:t>kecuali pada kawasan perbatasan yang sudah padat bangun-bangunan mengacu pada rencana pola ruang;</w:t>
            </w:r>
          </w:p>
          <w:p w:rsidR="004308E1" w:rsidRPr="008B5A4D" w:rsidRDefault="004308E1" w:rsidP="00D73380">
            <w:pPr>
              <w:pStyle w:val="ListParagraph"/>
              <w:numPr>
                <w:ilvl w:val="0"/>
                <w:numId w:val="256"/>
              </w:numPr>
              <w:tabs>
                <w:tab w:val="left" w:pos="826"/>
              </w:tabs>
              <w:ind w:left="826" w:hanging="425"/>
              <w:jc w:val="both"/>
              <w:rPr>
                <w:rFonts w:ascii="Bookman Old Style" w:hAnsi="Bookman Old Style" w:cs="Times New Roman"/>
              </w:rPr>
            </w:pPr>
            <w:r w:rsidRPr="008B5A4D">
              <w:rPr>
                <w:rFonts w:ascii="Bookman Old Style" w:hAnsi="Bookman Old Style" w:cs="Times New Roman"/>
              </w:rPr>
              <w:t>pengembangan taman-taman berupa taman lingkungan perumahan, taman skala banjar, taman skala desa, taman skala kecamatan dan taman skala kota yang terintegrasi dengan lapangan terbuka.</w:t>
            </w:r>
          </w:p>
          <w:p w:rsidR="004308E1" w:rsidRPr="008B5A4D" w:rsidRDefault="004308E1" w:rsidP="00D73380">
            <w:pPr>
              <w:pStyle w:val="ListParagraph"/>
              <w:numPr>
                <w:ilvl w:val="0"/>
                <w:numId w:val="256"/>
              </w:numPr>
              <w:tabs>
                <w:tab w:val="left" w:pos="826"/>
              </w:tabs>
              <w:ind w:left="826" w:hanging="425"/>
              <w:jc w:val="both"/>
              <w:rPr>
                <w:rFonts w:ascii="Bookman Old Style" w:hAnsi="Bookman Old Style" w:cs="Times New Roman"/>
              </w:rPr>
            </w:pPr>
            <w:r w:rsidRPr="008B5A4D">
              <w:rPr>
                <w:rFonts w:ascii="Bookman Old Style" w:hAnsi="Bookman Old Style" w:cs="Times New Roman"/>
              </w:rPr>
              <w:t xml:space="preserve">pemantapan taman-taman kota sebagai pusat kegiatan sosial, rekreasi, olah raga, </w:t>
            </w:r>
            <w:r w:rsidR="00C05574" w:rsidRPr="008B5A4D">
              <w:rPr>
                <w:rFonts w:ascii="Bookman Old Style" w:hAnsi="Bookman Old Style" w:cs="Times New Roman"/>
                <w:lang w:val="fi-FI"/>
              </w:rPr>
              <w:t xml:space="preserve">dan </w:t>
            </w:r>
            <w:r w:rsidRPr="008B5A4D">
              <w:rPr>
                <w:rFonts w:ascii="Bookman Old Style" w:hAnsi="Bookman Old Style" w:cs="Times New Roman"/>
              </w:rPr>
              <w:t xml:space="preserve">keagamaan; </w:t>
            </w:r>
          </w:p>
          <w:p w:rsidR="004308E1" w:rsidRPr="008B5A4D" w:rsidRDefault="004308E1" w:rsidP="00D73380">
            <w:pPr>
              <w:pStyle w:val="ListParagraph"/>
              <w:numPr>
                <w:ilvl w:val="0"/>
                <w:numId w:val="256"/>
              </w:numPr>
              <w:tabs>
                <w:tab w:val="left" w:pos="826"/>
              </w:tabs>
              <w:ind w:left="826" w:hanging="425"/>
              <w:jc w:val="both"/>
              <w:rPr>
                <w:rFonts w:ascii="Bookman Old Style" w:hAnsi="Bookman Old Style" w:cs="Times New Roman"/>
              </w:rPr>
            </w:pPr>
            <w:r w:rsidRPr="008B5A4D">
              <w:rPr>
                <w:rFonts w:ascii="Bookman Old Style" w:hAnsi="Bookman Old Style" w:cs="Times New Roman"/>
              </w:rPr>
              <w:t xml:space="preserve">Pemanfatan taman pekarangan perumahan, halaman perkantoran, halaman pertokoan dan halaman tempat usaha lainnya sebagai ruang terbuka hijau dengan proporsi tertentu sesuai luas lahan dan persyaratan Koefisien Dasar Bangunan (KDB) dan Koefisien Dasar Hijau (KDH) yang ditetapkan; </w:t>
            </w:r>
          </w:p>
          <w:p w:rsidR="002369A2" w:rsidRPr="008B5A4D" w:rsidRDefault="004308E1" w:rsidP="00D73380">
            <w:pPr>
              <w:pStyle w:val="ListParagraph"/>
              <w:numPr>
                <w:ilvl w:val="0"/>
                <w:numId w:val="256"/>
              </w:numPr>
              <w:tabs>
                <w:tab w:val="left" w:pos="826"/>
              </w:tabs>
              <w:ind w:left="826" w:hanging="425"/>
              <w:jc w:val="both"/>
              <w:rPr>
                <w:rFonts w:ascii="Bookman Old Style" w:hAnsi="Bookman Old Style" w:cs="Times New Roman"/>
              </w:rPr>
            </w:pPr>
            <w:r w:rsidRPr="008B5A4D">
              <w:rPr>
                <w:rFonts w:ascii="Bookman Old Style" w:hAnsi="Bookman Old Style" w:cs="Times New Roman"/>
              </w:rPr>
              <w:t xml:space="preserve">pendirian bangunan pada RTH pada ruang terbuka dibatasi hanya untuk bangunan penunjang kegiatan sosial, rekreasi, olah raga, pertanian, dan keagamaan; </w:t>
            </w:r>
          </w:p>
          <w:p w:rsidR="002369A2" w:rsidRPr="008B5A4D" w:rsidRDefault="002369A2" w:rsidP="00D73380">
            <w:pPr>
              <w:pStyle w:val="ListParagraph"/>
              <w:numPr>
                <w:ilvl w:val="0"/>
                <w:numId w:val="256"/>
              </w:numPr>
              <w:tabs>
                <w:tab w:val="left" w:pos="826"/>
              </w:tabs>
              <w:ind w:left="826" w:hanging="425"/>
              <w:jc w:val="both"/>
              <w:rPr>
                <w:rFonts w:ascii="Bookman Old Style" w:hAnsi="Bookman Old Style" w:cs="Times New Roman"/>
              </w:rPr>
            </w:pPr>
            <w:r w:rsidRPr="008B5A4D">
              <w:rPr>
                <w:rFonts w:ascii="Bookman Old Style" w:hAnsi="Bookman Old Style" w:cs="Times New Roman"/>
              </w:rPr>
              <w:t xml:space="preserve">RTH Kawasan Perdesaan sekurang-kurangya 70% </w:t>
            </w:r>
            <w:r w:rsidR="00C05574" w:rsidRPr="008B5A4D">
              <w:rPr>
                <w:rFonts w:ascii="Bookman Old Style" w:hAnsi="Bookman Old Style" w:cs="Times New Roman"/>
                <w:lang w:val="en-US"/>
              </w:rPr>
              <w:t xml:space="preserve">(tujuh puluh persen) </w:t>
            </w:r>
            <w:r w:rsidRPr="008B5A4D">
              <w:rPr>
                <w:rFonts w:ascii="Bookman Old Style" w:hAnsi="Bookman Old Style" w:cs="Times New Roman"/>
              </w:rPr>
              <w:t xml:space="preserve">dari luas kawasan perdesaan; dan </w:t>
            </w:r>
          </w:p>
          <w:p w:rsidR="002369A2" w:rsidRPr="008B5A4D" w:rsidRDefault="002369A2" w:rsidP="00D73380">
            <w:pPr>
              <w:pStyle w:val="ListParagraph"/>
              <w:numPr>
                <w:ilvl w:val="0"/>
                <w:numId w:val="256"/>
              </w:numPr>
              <w:tabs>
                <w:tab w:val="left" w:pos="826"/>
              </w:tabs>
              <w:ind w:left="826" w:hanging="425"/>
              <w:jc w:val="both"/>
              <w:rPr>
                <w:rFonts w:ascii="Bookman Old Style" w:hAnsi="Bookman Old Style" w:cs="Times New Roman"/>
              </w:rPr>
            </w:pPr>
            <w:r w:rsidRPr="008B5A4D">
              <w:rPr>
                <w:rFonts w:ascii="Bookman Old Style" w:hAnsi="Bookman Old Style" w:cs="Times New Roman"/>
              </w:rPr>
              <w:t>Penegasan dan pematokan batas-batas jalur hijau yang telah ditetapkan.</w:t>
            </w:r>
          </w:p>
          <w:p w:rsidR="002369A2" w:rsidRPr="008B5A4D" w:rsidRDefault="002369A2" w:rsidP="00D73380">
            <w:pPr>
              <w:numPr>
                <w:ilvl w:val="0"/>
                <w:numId w:val="221"/>
              </w:numPr>
              <w:tabs>
                <w:tab w:val="clear" w:pos="720"/>
                <w:tab w:val="num" w:pos="434"/>
              </w:tabs>
              <w:spacing w:before="120"/>
              <w:ind w:left="434" w:right="29" w:hanging="446"/>
              <w:jc w:val="both"/>
              <w:rPr>
                <w:rFonts w:ascii="Bookman Old Style" w:hAnsi="Bookman Old Style" w:cs="Times New Roman"/>
              </w:rPr>
            </w:pPr>
            <w:r w:rsidRPr="008B5A4D">
              <w:rPr>
                <w:rFonts w:ascii="Bookman Old Style" w:hAnsi="Bookman Old Style" w:cs="Times New Roman"/>
              </w:rPr>
              <w:t xml:space="preserve">Pengaturan </w:t>
            </w:r>
            <w:r w:rsidRPr="008B5A4D">
              <w:rPr>
                <w:rFonts w:ascii="Bookman Old Style" w:hAnsi="Bookman Old Style" w:cs="Times New Roman"/>
                <w:lang w:val="en-US"/>
              </w:rPr>
              <w:t>RTHK</w:t>
            </w:r>
            <w:r w:rsidRPr="008B5A4D">
              <w:rPr>
                <w:rFonts w:ascii="Bookman Old Style" w:hAnsi="Bookman Old Style" w:cs="Times New Roman"/>
              </w:rPr>
              <w:t>, mencakup:</w:t>
            </w:r>
          </w:p>
          <w:p w:rsidR="002369A2" w:rsidRPr="008B5A4D" w:rsidRDefault="004308E1" w:rsidP="00D73380">
            <w:pPr>
              <w:pStyle w:val="ListParagraph"/>
              <w:numPr>
                <w:ilvl w:val="0"/>
                <w:numId w:val="257"/>
              </w:numPr>
              <w:tabs>
                <w:tab w:val="clear" w:pos="720"/>
                <w:tab w:val="num" w:pos="826"/>
              </w:tabs>
              <w:ind w:left="826" w:hanging="425"/>
              <w:jc w:val="both"/>
              <w:rPr>
                <w:rFonts w:ascii="Bookman Old Style" w:hAnsi="Bookman Old Style" w:cs="Times New Roman"/>
              </w:rPr>
            </w:pPr>
            <w:r w:rsidRPr="008B5A4D">
              <w:rPr>
                <w:rFonts w:ascii="Bookman Old Style" w:hAnsi="Bookman Old Style" w:cs="Times New Roman"/>
              </w:rPr>
              <w:t>sekurang-kurangnya 40%</w:t>
            </w:r>
            <w:r w:rsidR="00C05574" w:rsidRPr="008B5A4D">
              <w:rPr>
                <w:rFonts w:ascii="Bookman Old Style" w:hAnsi="Bookman Old Style" w:cs="Times New Roman"/>
              </w:rPr>
              <w:t xml:space="preserve"> (empat puluh persen)</w:t>
            </w:r>
            <w:r w:rsidRPr="008B5A4D">
              <w:rPr>
                <w:rFonts w:ascii="Bookman Old Style" w:hAnsi="Bookman Old Style" w:cs="Times New Roman"/>
              </w:rPr>
              <w:t xml:space="preserve">  dari luas Kawasan Perkotaan Bangli</w:t>
            </w:r>
            <w:r w:rsidR="00547DF5" w:rsidRPr="008B5A4D">
              <w:rPr>
                <w:rFonts w:ascii="Bookman Old Style" w:hAnsi="Bookman Old Style" w:cs="Times New Roman"/>
              </w:rPr>
              <w:t>;</w:t>
            </w:r>
          </w:p>
          <w:p w:rsidR="002369A2" w:rsidRPr="008B5A4D" w:rsidRDefault="004308E1" w:rsidP="00D73380">
            <w:pPr>
              <w:pStyle w:val="ListParagraph"/>
              <w:numPr>
                <w:ilvl w:val="0"/>
                <w:numId w:val="257"/>
              </w:numPr>
              <w:tabs>
                <w:tab w:val="clear" w:pos="720"/>
                <w:tab w:val="num" w:pos="826"/>
              </w:tabs>
              <w:ind w:left="826" w:hanging="425"/>
              <w:jc w:val="both"/>
              <w:rPr>
                <w:rFonts w:ascii="Bookman Old Style" w:hAnsi="Bookman Old Style" w:cs="Times New Roman"/>
              </w:rPr>
            </w:pPr>
            <w:r w:rsidRPr="008B5A4D">
              <w:rPr>
                <w:rFonts w:ascii="Bookman Old Style" w:hAnsi="Bookman Old Style" w:cs="Times New Roman"/>
              </w:rPr>
              <w:t xml:space="preserve">sekurang-kurangnya 50% </w:t>
            </w:r>
            <w:r w:rsidR="00C05574" w:rsidRPr="008B5A4D">
              <w:rPr>
                <w:rFonts w:ascii="Bookman Old Style" w:hAnsi="Bookman Old Style" w:cs="Times New Roman"/>
                <w:lang w:val="fi-FI"/>
              </w:rPr>
              <w:t xml:space="preserve">(lima puluh persen) </w:t>
            </w:r>
            <w:r w:rsidRPr="008B5A4D">
              <w:rPr>
                <w:rFonts w:ascii="Bookman Old Style" w:hAnsi="Bookman Old Style" w:cs="Times New Roman"/>
              </w:rPr>
              <w:t xml:space="preserve">dari luas Kawasan Perkotaan </w:t>
            </w:r>
            <w:r w:rsidRPr="008B5A4D">
              <w:rPr>
                <w:rFonts w:ascii="Bookman Old Style" w:hAnsi="Bookman Old Style" w:cs="Times New Roman"/>
                <w:lang w:val="fi-FI"/>
              </w:rPr>
              <w:t>Kintamani</w:t>
            </w:r>
            <w:r w:rsidR="00547DF5" w:rsidRPr="008B5A4D">
              <w:rPr>
                <w:rFonts w:ascii="Bookman Old Style" w:hAnsi="Bookman Old Style" w:cs="Times New Roman"/>
                <w:lang w:val="fi-FI"/>
              </w:rPr>
              <w:t>;</w:t>
            </w:r>
            <w:r w:rsidRPr="008B5A4D">
              <w:rPr>
                <w:rFonts w:ascii="Bookman Old Style" w:hAnsi="Bookman Old Style" w:cs="Times New Roman"/>
              </w:rPr>
              <w:t xml:space="preserve"> </w:t>
            </w:r>
          </w:p>
          <w:p w:rsidR="002369A2" w:rsidRPr="008B5A4D" w:rsidRDefault="004308E1" w:rsidP="00D73380">
            <w:pPr>
              <w:pStyle w:val="ListParagraph"/>
              <w:numPr>
                <w:ilvl w:val="0"/>
                <w:numId w:val="257"/>
              </w:numPr>
              <w:tabs>
                <w:tab w:val="clear" w:pos="720"/>
                <w:tab w:val="num" w:pos="826"/>
              </w:tabs>
              <w:ind w:left="826" w:hanging="425"/>
              <w:jc w:val="both"/>
              <w:rPr>
                <w:rFonts w:ascii="Bookman Old Style" w:hAnsi="Bookman Old Style" w:cs="Times New Roman"/>
              </w:rPr>
            </w:pPr>
            <w:r w:rsidRPr="008B5A4D">
              <w:rPr>
                <w:rFonts w:ascii="Bookman Old Style" w:hAnsi="Bookman Old Style" w:cs="Times New Roman"/>
              </w:rPr>
              <w:t xml:space="preserve">sekurang-kurangnya 60% </w:t>
            </w:r>
            <w:r w:rsidR="00C05574" w:rsidRPr="008B5A4D">
              <w:rPr>
                <w:rFonts w:ascii="Bookman Old Style" w:hAnsi="Bookman Old Style" w:cs="Times New Roman"/>
              </w:rPr>
              <w:t xml:space="preserve">(enam puluh persen) </w:t>
            </w:r>
            <w:r w:rsidRPr="008B5A4D">
              <w:rPr>
                <w:rFonts w:ascii="Bookman Old Style" w:hAnsi="Bookman Old Style" w:cs="Times New Roman"/>
              </w:rPr>
              <w:t xml:space="preserve">dari luas Kawasan Perkotaan Susut, </w:t>
            </w:r>
            <w:r w:rsidR="00547DF5" w:rsidRPr="008B5A4D">
              <w:rPr>
                <w:rFonts w:ascii="Bookman Old Style" w:hAnsi="Bookman Old Style" w:cs="Times New Roman"/>
              </w:rPr>
              <w:t xml:space="preserve">Kawasan Perkotaan </w:t>
            </w:r>
            <w:r w:rsidRPr="008B5A4D">
              <w:rPr>
                <w:rFonts w:ascii="Bookman Old Style" w:hAnsi="Bookman Old Style" w:cs="Times New Roman"/>
              </w:rPr>
              <w:t xml:space="preserve">Tembuku,  </w:t>
            </w:r>
            <w:r w:rsidR="00547DF5" w:rsidRPr="008B5A4D">
              <w:rPr>
                <w:rFonts w:ascii="Bookman Old Style" w:hAnsi="Bookman Old Style" w:cs="Times New Roman"/>
              </w:rPr>
              <w:t xml:space="preserve">Kawasan Perkotaan </w:t>
            </w:r>
            <w:r w:rsidRPr="008B5A4D">
              <w:rPr>
                <w:rFonts w:ascii="Bookman Old Style" w:hAnsi="Bookman Old Style" w:cs="Times New Roman"/>
              </w:rPr>
              <w:t xml:space="preserve">Catur-Belantih, dan </w:t>
            </w:r>
            <w:r w:rsidR="00547DF5" w:rsidRPr="008B5A4D">
              <w:rPr>
                <w:rFonts w:ascii="Bookman Old Style" w:hAnsi="Bookman Old Style" w:cs="Times New Roman"/>
              </w:rPr>
              <w:t xml:space="preserve">Kawasan Perkotaan </w:t>
            </w:r>
            <w:r w:rsidRPr="008B5A4D">
              <w:rPr>
                <w:rFonts w:ascii="Bookman Old Style" w:hAnsi="Bookman Old Style" w:cs="Times New Roman"/>
              </w:rPr>
              <w:t>Kayuamba</w:t>
            </w:r>
            <w:r w:rsidR="002369A2" w:rsidRPr="008B5A4D">
              <w:rPr>
                <w:rFonts w:ascii="Bookman Old Style" w:hAnsi="Bookman Old Style" w:cs="Times New Roman"/>
              </w:rPr>
              <w:t>; dan</w:t>
            </w:r>
            <w:r w:rsidRPr="008B5A4D">
              <w:rPr>
                <w:rFonts w:ascii="Bookman Old Style" w:hAnsi="Bookman Old Style" w:cs="Times New Roman"/>
              </w:rPr>
              <w:t xml:space="preserve"> </w:t>
            </w:r>
          </w:p>
          <w:p w:rsidR="004308E1" w:rsidRPr="008B5A4D" w:rsidRDefault="002369A2" w:rsidP="00D73380">
            <w:pPr>
              <w:pStyle w:val="ListParagraph"/>
              <w:numPr>
                <w:ilvl w:val="0"/>
                <w:numId w:val="257"/>
              </w:numPr>
              <w:tabs>
                <w:tab w:val="clear" w:pos="720"/>
                <w:tab w:val="num" w:pos="826"/>
              </w:tabs>
              <w:ind w:left="826" w:hanging="425"/>
              <w:jc w:val="both"/>
              <w:rPr>
                <w:rFonts w:ascii="Bookman Old Style" w:hAnsi="Bookman Old Style" w:cs="Times New Roman"/>
              </w:rPr>
            </w:pPr>
            <w:r w:rsidRPr="008B5A4D">
              <w:rPr>
                <w:rFonts w:ascii="Bookman Old Style" w:hAnsi="Bookman Old Style" w:cs="Times New Roman"/>
                <w:lang w:val="en-US"/>
              </w:rPr>
              <w:t>sekurang-kurangnya masing</w:t>
            </w:r>
            <w:r w:rsidR="004308E1" w:rsidRPr="008B5A4D">
              <w:rPr>
                <w:rFonts w:ascii="Bookman Old Style" w:hAnsi="Bookman Old Style" w:cs="Times New Roman"/>
              </w:rPr>
              <w:t xml:space="preserve">-masing </w:t>
            </w:r>
            <w:r w:rsidRPr="008B5A4D">
              <w:rPr>
                <w:rFonts w:ascii="Bookman Old Style" w:hAnsi="Bookman Old Style" w:cs="Times New Roman"/>
                <w:lang w:val="en-US"/>
              </w:rPr>
              <w:t xml:space="preserve">RTHK </w:t>
            </w:r>
            <w:r w:rsidR="004308E1" w:rsidRPr="008B5A4D">
              <w:rPr>
                <w:rFonts w:ascii="Bookman Old Style" w:hAnsi="Bookman Old Style" w:cs="Times New Roman"/>
              </w:rPr>
              <w:t xml:space="preserve">memiliki proporsi 20% </w:t>
            </w:r>
            <w:r w:rsidR="00C05574" w:rsidRPr="008B5A4D">
              <w:rPr>
                <w:rFonts w:ascii="Bookman Old Style" w:hAnsi="Bookman Old Style" w:cs="Times New Roman"/>
                <w:lang w:val="en-US"/>
              </w:rPr>
              <w:t xml:space="preserve">(dua puluh persen) </w:t>
            </w:r>
            <w:r w:rsidR="004308E1" w:rsidRPr="008B5A4D">
              <w:rPr>
                <w:rFonts w:ascii="Bookman Old Style" w:hAnsi="Bookman Old Style" w:cs="Times New Roman"/>
              </w:rPr>
              <w:t>RTHK publik</w:t>
            </w:r>
            <w:r w:rsidRPr="008B5A4D">
              <w:rPr>
                <w:rFonts w:ascii="Bookman Old Style" w:hAnsi="Bookman Old Style" w:cs="Times New Roman"/>
                <w:lang w:val="en-US"/>
              </w:rPr>
              <w:t>.</w:t>
            </w:r>
          </w:p>
          <w:p w:rsidR="004308E1" w:rsidRPr="008B5A4D" w:rsidRDefault="004308E1" w:rsidP="00D73380">
            <w:pPr>
              <w:ind w:left="1260" w:right="28"/>
              <w:jc w:val="both"/>
              <w:rPr>
                <w:rFonts w:ascii="Bookman Old Style" w:hAnsi="Bookman Old Style" w:cs="Tahoma"/>
                <w:bCs/>
                <w:lang w:val="pt-BR"/>
              </w:rPr>
            </w:pPr>
          </w:p>
          <w:p w:rsidR="00686DAD" w:rsidRPr="008B5A4D" w:rsidRDefault="00686DAD" w:rsidP="00D73380">
            <w:pPr>
              <w:spacing w:before="120"/>
              <w:ind w:left="-101"/>
              <w:jc w:val="center"/>
              <w:rPr>
                <w:rFonts w:ascii="Bookman Old Style" w:hAnsi="Bookman Old Style" w:cs="Times New Roman"/>
              </w:rPr>
            </w:pPr>
            <w:r w:rsidRPr="008B5A4D">
              <w:rPr>
                <w:rFonts w:ascii="Bookman Old Style" w:hAnsi="Bookman Old Style" w:cs="Times New Roman"/>
              </w:rPr>
              <w:t xml:space="preserve">Ketentuan Umum Peraturan Zonasi </w:t>
            </w:r>
          </w:p>
          <w:p w:rsidR="00686DAD" w:rsidRPr="008B5A4D" w:rsidRDefault="00686DAD" w:rsidP="00D73380">
            <w:pPr>
              <w:ind w:left="-106"/>
              <w:jc w:val="center"/>
              <w:rPr>
                <w:rFonts w:ascii="Bookman Old Style" w:hAnsi="Bookman Old Style" w:cs="Times New Roman"/>
              </w:rPr>
            </w:pPr>
            <w:r w:rsidRPr="008B5A4D">
              <w:rPr>
                <w:rFonts w:ascii="Bookman Old Style" w:hAnsi="Bookman Old Style" w:cs="Times New Roman"/>
              </w:rPr>
              <w:t xml:space="preserve">Kawasan Pelestarian Alam dan Cagar Budaya </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6F026F" w:rsidRPr="008B5A4D">
              <w:rPr>
                <w:rFonts w:ascii="Bookman Old Style" w:hAnsi="Bookman Old Style" w:cs="Times New Roman"/>
                <w:lang w:val="en-US"/>
              </w:rPr>
              <w:t>8</w:t>
            </w:r>
            <w:r w:rsidR="00B06E61" w:rsidRPr="008B5A4D">
              <w:rPr>
                <w:rFonts w:ascii="Bookman Old Style" w:hAnsi="Bookman Old Style" w:cs="Times New Roman"/>
                <w:lang w:val="en-US"/>
              </w:rPr>
              <w:t>0</w:t>
            </w:r>
          </w:p>
          <w:p w:rsidR="00686DAD" w:rsidRPr="008B5A4D" w:rsidRDefault="00686DAD" w:rsidP="00D73380">
            <w:pPr>
              <w:numPr>
                <w:ilvl w:val="0"/>
                <w:numId w:val="223"/>
              </w:numPr>
              <w:spacing w:before="120"/>
              <w:ind w:left="432" w:hanging="446"/>
              <w:jc w:val="both"/>
              <w:rPr>
                <w:rFonts w:ascii="Bookman Old Style" w:hAnsi="Bookman Old Style" w:cs="Times New Roman"/>
                <w:bCs/>
              </w:rPr>
            </w:pPr>
            <w:r w:rsidRPr="008B5A4D">
              <w:rPr>
                <w:rFonts w:ascii="Bookman Old Style" w:hAnsi="Bookman Old Style" w:cs="Times New Roman"/>
              </w:rPr>
              <w:t xml:space="preserve">Ketentuan umum peraturan zonasi kawasan taman wisata alam sebagaimana dimaksud dalam Pasal </w:t>
            </w:r>
            <w:r w:rsidR="006F026F" w:rsidRPr="008B5A4D">
              <w:rPr>
                <w:rFonts w:ascii="Bookman Old Style" w:hAnsi="Bookman Old Style" w:cs="Times New Roman"/>
                <w:lang w:val="en-US"/>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4</w:t>
            </w:r>
            <w:r w:rsidRPr="008B5A4D">
              <w:rPr>
                <w:rFonts w:ascii="Bookman Old Style" w:hAnsi="Bookman Old Style" w:cs="Times New Roman"/>
              </w:rPr>
              <w:t xml:space="preserve">) huruf </w:t>
            </w:r>
            <w:r w:rsidR="004100BA" w:rsidRPr="008B5A4D">
              <w:rPr>
                <w:rFonts w:ascii="Bookman Old Style" w:hAnsi="Bookman Old Style" w:cs="Times New Roman"/>
              </w:rPr>
              <w:t>a</w:t>
            </w:r>
            <w:r w:rsidR="00C05574" w:rsidRPr="008B5A4D">
              <w:rPr>
                <w:rFonts w:ascii="Bookman Old Style" w:hAnsi="Bookman Old Style" w:cs="Times New Roman"/>
                <w:lang w:val="en-US"/>
              </w:rPr>
              <w:t>,</w:t>
            </w:r>
            <w:r w:rsidRPr="008B5A4D">
              <w:rPr>
                <w:rFonts w:ascii="Bookman Old Style" w:hAnsi="Bookman Old Style" w:cs="Times New Roman"/>
              </w:rPr>
              <w:t xml:space="preserve"> </w:t>
            </w:r>
            <w:r w:rsidR="00C05574" w:rsidRPr="008B5A4D">
              <w:rPr>
                <w:rFonts w:ascii="Bookman Old Style" w:hAnsi="Bookman Old Style" w:cs="Times New Roman"/>
                <w:lang w:val="en-US"/>
              </w:rPr>
              <w:t>meliputi</w:t>
            </w:r>
            <w:r w:rsidR="00C05574" w:rsidRPr="008B5A4D">
              <w:rPr>
                <w:rFonts w:ascii="Bookman Old Style" w:hAnsi="Bookman Old Style" w:cs="Times New Roman"/>
              </w:rPr>
              <w:t>:</w:t>
            </w:r>
          </w:p>
          <w:p w:rsidR="00686DAD" w:rsidRPr="008B5A4D" w:rsidRDefault="00686DAD" w:rsidP="00D73380">
            <w:pPr>
              <w:numPr>
                <w:ilvl w:val="0"/>
                <w:numId w:val="222"/>
              </w:numPr>
              <w:tabs>
                <w:tab w:val="clear" w:pos="2739"/>
                <w:tab w:val="num" w:pos="794"/>
              </w:tabs>
              <w:ind w:left="794"/>
              <w:jc w:val="both"/>
              <w:rPr>
                <w:rFonts w:ascii="Bookman Old Style" w:hAnsi="Bookman Old Style" w:cs="Times New Roman"/>
                <w:bCs/>
              </w:rPr>
            </w:pPr>
            <w:r w:rsidRPr="008B5A4D">
              <w:rPr>
                <w:rFonts w:ascii="Bookman Old Style" w:hAnsi="Bookman Old Style" w:cs="Times New Roman"/>
                <w:bCs/>
                <w:lang w:val="fi-FI"/>
              </w:rPr>
              <w:t xml:space="preserve">penetapan </w:t>
            </w:r>
            <w:r w:rsidR="00580FF4" w:rsidRPr="008B5A4D">
              <w:rPr>
                <w:rFonts w:ascii="Bookman Old Style" w:hAnsi="Bookman Old Style" w:cs="Times New Roman"/>
                <w:bCs/>
              </w:rPr>
              <w:t xml:space="preserve">kawasan </w:t>
            </w:r>
            <w:r w:rsidRPr="008B5A4D">
              <w:rPr>
                <w:rFonts w:ascii="Bookman Old Style" w:hAnsi="Bookman Old Style" w:cs="Times New Roman"/>
                <w:bCs/>
                <w:lang w:val="fi-FI"/>
              </w:rPr>
              <w:t xml:space="preserve">taman wisata alam, </w:t>
            </w:r>
            <w:r w:rsidR="00C05574" w:rsidRPr="008B5A4D">
              <w:rPr>
                <w:rFonts w:ascii="Bookman Old Style" w:hAnsi="Bookman Old Style" w:cs="Times New Roman"/>
                <w:lang w:val="fi-FI"/>
              </w:rPr>
              <w:t>meliputi</w:t>
            </w:r>
            <w:r w:rsidR="00C05574" w:rsidRPr="008B5A4D">
              <w:rPr>
                <w:rFonts w:ascii="Bookman Old Style" w:hAnsi="Bookman Old Style" w:cs="Times New Roman"/>
              </w:rPr>
              <w:t>:</w:t>
            </w:r>
          </w:p>
          <w:p w:rsidR="00686DAD" w:rsidRPr="008B5A4D" w:rsidRDefault="00686DAD" w:rsidP="00D73380">
            <w:pPr>
              <w:numPr>
                <w:ilvl w:val="0"/>
                <w:numId w:val="225"/>
              </w:numPr>
              <w:autoSpaceDE w:val="0"/>
              <w:autoSpaceDN w:val="0"/>
              <w:adjustRightInd w:val="0"/>
              <w:ind w:left="1154" w:right="-4"/>
              <w:jc w:val="both"/>
              <w:rPr>
                <w:rFonts w:ascii="Bookman Old Style" w:hAnsi="Bookman Old Style" w:cs="Times New Roman"/>
                <w:lang w:eastAsia="id-ID"/>
              </w:rPr>
            </w:pPr>
            <w:r w:rsidRPr="008B5A4D">
              <w:rPr>
                <w:rFonts w:ascii="Bookman Old Style" w:hAnsi="Bookman Old Style" w:cs="Times New Roman"/>
                <w:lang w:eastAsia="id-ID"/>
              </w:rPr>
              <w:t xml:space="preserve">TWA yang telah ditetapkan </w:t>
            </w:r>
            <w:r w:rsidR="00DB4F37" w:rsidRPr="008B5A4D">
              <w:rPr>
                <w:rFonts w:ascii="Bookman Old Style" w:hAnsi="Bookman Old Style" w:cs="Times New Roman"/>
                <w:lang w:eastAsia="id-ID"/>
              </w:rPr>
              <w:t>pemerintah</w:t>
            </w:r>
            <w:r w:rsidR="0009473E" w:rsidRPr="008B5A4D">
              <w:rPr>
                <w:rFonts w:ascii="Bookman Old Style" w:hAnsi="Bookman Old Style" w:cs="Times New Roman"/>
                <w:lang w:eastAsia="id-ID"/>
              </w:rPr>
              <w:t>;</w:t>
            </w:r>
          </w:p>
          <w:p w:rsidR="00686DAD" w:rsidRPr="008B5A4D" w:rsidRDefault="00686DAD" w:rsidP="00D73380">
            <w:pPr>
              <w:numPr>
                <w:ilvl w:val="0"/>
                <w:numId w:val="225"/>
              </w:numPr>
              <w:autoSpaceDE w:val="0"/>
              <w:autoSpaceDN w:val="0"/>
              <w:adjustRightInd w:val="0"/>
              <w:ind w:left="1154" w:right="-4"/>
              <w:jc w:val="both"/>
              <w:rPr>
                <w:rFonts w:ascii="Bookman Old Style" w:hAnsi="Bookman Old Style" w:cs="Times New Roman"/>
                <w:lang w:eastAsia="id-ID"/>
              </w:rPr>
            </w:pPr>
            <w:r w:rsidRPr="008B5A4D">
              <w:rPr>
                <w:rFonts w:ascii="Bookman Old Style" w:hAnsi="Bookman Old Style" w:cs="Times New Roman"/>
                <w:lang w:eastAsia="id-ID"/>
              </w:rPr>
              <w:t>memiliki daya tarik alam berupa tumbuhan, satwa dan ekosistemnya yang masih asli serta formasi geologi yang indah, unik, dan langka;</w:t>
            </w:r>
          </w:p>
          <w:p w:rsidR="00686DAD" w:rsidRPr="008B5A4D" w:rsidRDefault="00686DAD" w:rsidP="00D73380">
            <w:pPr>
              <w:numPr>
                <w:ilvl w:val="0"/>
                <w:numId w:val="225"/>
              </w:numPr>
              <w:autoSpaceDE w:val="0"/>
              <w:autoSpaceDN w:val="0"/>
              <w:adjustRightInd w:val="0"/>
              <w:ind w:left="1154" w:right="-4"/>
              <w:jc w:val="both"/>
              <w:rPr>
                <w:rFonts w:ascii="Bookman Old Style" w:hAnsi="Bookman Old Style" w:cs="Times New Roman"/>
                <w:lang w:eastAsia="id-ID"/>
              </w:rPr>
            </w:pPr>
            <w:r w:rsidRPr="008B5A4D">
              <w:rPr>
                <w:rFonts w:ascii="Bookman Old Style" w:hAnsi="Bookman Old Style" w:cs="Times New Roman"/>
                <w:lang w:eastAsia="id-ID"/>
              </w:rPr>
              <w:t>memiliki akses yang baik untuk keperluan pariwisata;</w:t>
            </w:r>
          </w:p>
          <w:p w:rsidR="00686DAD" w:rsidRPr="008B5A4D" w:rsidRDefault="00686DAD" w:rsidP="00D73380">
            <w:pPr>
              <w:numPr>
                <w:ilvl w:val="0"/>
                <w:numId w:val="225"/>
              </w:numPr>
              <w:autoSpaceDE w:val="0"/>
              <w:autoSpaceDN w:val="0"/>
              <w:adjustRightInd w:val="0"/>
              <w:ind w:left="1154" w:right="-4"/>
              <w:jc w:val="both"/>
              <w:rPr>
                <w:rFonts w:ascii="Bookman Old Style" w:hAnsi="Bookman Old Style" w:cs="Times New Roman"/>
                <w:spacing w:val="-6"/>
                <w:lang w:eastAsia="id-ID"/>
              </w:rPr>
            </w:pPr>
            <w:r w:rsidRPr="008B5A4D">
              <w:rPr>
                <w:rFonts w:ascii="Bookman Old Style" w:hAnsi="Bookman Old Style" w:cs="Times New Roman"/>
                <w:spacing w:val="-6"/>
                <w:lang w:eastAsia="id-ID"/>
              </w:rPr>
              <w:t>memiliki luas yang cukup untuk menjamin pelestarian sumber daya alam hayati dan ekosistemnya untuk dimanfaatkan bagi kegiatan wisata alam; dan</w:t>
            </w:r>
          </w:p>
          <w:p w:rsidR="00686DAD" w:rsidRPr="008B5A4D" w:rsidRDefault="00686DAD" w:rsidP="00D73380">
            <w:pPr>
              <w:numPr>
                <w:ilvl w:val="0"/>
                <w:numId w:val="225"/>
              </w:numPr>
              <w:autoSpaceDE w:val="0"/>
              <w:autoSpaceDN w:val="0"/>
              <w:adjustRightInd w:val="0"/>
              <w:ind w:left="1154" w:right="-4"/>
              <w:jc w:val="both"/>
              <w:rPr>
                <w:rFonts w:ascii="Bookman Old Style" w:hAnsi="Bookman Old Style" w:cs="Times New Roman"/>
                <w:lang w:eastAsia="id-ID"/>
              </w:rPr>
            </w:pPr>
            <w:r w:rsidRPr="008B5A4D">
              <w:rPr>
                <w:rFonts w:ascii="Bookman Old Style" w:hAnsi="Bookman Old Style" w:cs="Times New Roman"/>
                <w:lang w:eastAsia="id-ID"/>
              </w:rPr>
              <w:t>kondisi lingkungan di sekitarnya mendukung upaya pengembangan kegiatan wisata alam.</w:t>
            </w:r>
          </w:p>
          <w:p w:rsidR="00686DAD" w:rsidRPr="008B5A4D" w:rsidRDefault="00686DAD" w:rsidP="00D73380">
            <w:pPr>
              <w:numPr>
                <w:ilvl w:val="0"/>
                <w:numId w:val="222"/>
              </w:numPr>
              <w:tabs>
                <w:tab w:val="clear" w:pos="2739"/>
                <w:tab w:val="num" w:pos="794"/>
              </w:tabs>
              <w:ind w:left="794"/>
              <w:jc w:val="both"/>
              <w:rPr>
                <w:rFonts w:ascii="Bookman Old Style" w:hAnsi="Bookman Old Style" w:cs="Times New Roman"/>
                <w:bCs/>
              </w:rPr>
            </w:pPr>
            <w:r w:rsidRPr="008B5A4D">
              <w:rPr>
                <w:rFonts w:ascii="Bookman Old Style" w:hAnsi="Bookman Old Style" w:cs="Times New Roman"/>
                <w:bCs/>
              </w:rPr>
              <w:t xml:space="preserve">tujuan perlindungan </w:t>
            </w:r>
            <w:r w:rsidR="004100BA" w:rsidRPr="008B5A4D">
              <w:rPr>
                <w:rFonts w:ascii="Bookman Old Style" w:hAnsi="Bookman Old Style" w:cs="Times New Roman"/>
                <w:bCs/>
              </w:rPr>
              <w:t>TWA</w:t>
            </w:r>
            <w:r w:rsidRPr="008B5A4D">
              <w:rPr>
                <w:rFonts w:ascii="Bookman Old Style" w:hAnsi="Bookman Old Style" w:cs="Times New Roman"/>
                <w:bCs/>
              </w:rPr>
              <w:t xml:space="preserve"> untuk melindungi flora dan fauna yang khas, bagi kepentingan plasma nutfah, </w:t>
            </w:r>
            <w:r w:rsidRPr="008B5A4D">
              <w:rPr>
                <w:rFonts w:ascii="Bookman Old Style" w:hAnsi="Bookman Old Style" w:cs="Times New Roman"/>
                <w:bCs/>
              </w:rPr>
              <w:lastRenderedPageBreak/>
              <w:t>ilmu pengetahuan dan pengembangan obyek dan daya tarik wisata</w:t>
            </w:r>
            <w:r w:rsidR="0009473E" w:rsidRPr="008B5A4D">
              <w:rPr>
                <w:rFonts w:ascii="Bookman Old Style" w:hAnsi="Bookman Old Style" w:cs="Times New Roman"/>
                <w:bCs/>
              </w:rPr>
              <w:t>;</w:t>
            </w:r>
            <w:r w:rsidRPr="008B5A4D">
              <w:rPr>
                <w:rFonts w:ascii="Bookman Old Style" w:hAnsi="Bookman Old Style" w:cs="Times New Roman"/>
                <w:bCs/>
              </w:rPr>
              <w:t xml:space="preserve"> </w:t>
            </w:r>
          </w:p>
          <w:p w:rsidR="00686DAD" w:rsidRPr="008B5A4D" w:rsidRDefault="00686DAD" w:rsidP="00D73380">
            <w:pPr>
              <w:numPr>
                <w:ilvl w:val="0"/>
                <w:numId w:val="222"/>
              </w:numPr>
              <w:tabs>
                <w:tab w:val="clear" w:pos="2739"/>
                <w:tab w:val="num" w:pos="794"/>
              </w:tabs>
              <w:ind w:left="794"/>
              <w:jc w:val="both"/>
              <w:rPr>
                <w:rFonts w:ascii="Bookman Old Style" w:hAnsi="Bookman Old Style" w:cs="Times New Roman"/>
                <w:bCs/>
              </w:rPr>
            </w:pPr>
            <w:r w:rsidRPr="008B5A4D">
              <w:rPr>
                <w:rFonts w:ascii="Bookman Old Style" w:hAnsi="Bookman Old Style" w:cs="Times New Roman"/>
                <w:bCs/>
              </w:rPr>
              <w:t>pelestarian kawasan taman wisata alam dilaksanakan melalui : perlindungan dan pengamanan, inventarisasi potensi kawasan, penelitian dan pengembangan yang menunjang pelestarian potensi; dan pembinaan habitat dan populasi satwa</w:t>
            </w:r>
            <w:r w:rsidR="0009473E" w:rsidRPr="008B5A4D">
              <w:rPr>
                <w:rFonts w:ascii="Bookman Old Style" w:hAnsi="Bookman Old Style" w:cs="Times New Roman"/>
                <w:bCs/>
              </w:rPr>
              <w:t>;</w:t>
            </w:r>
          </w:p>
          <w:p w:rsidR="00686DAD" w:rsidRPr="008B5A4D" w:rsidRDefault="00686DAD" w:rsidP="00D73380">
            <w:pPr>
              <w:numPr>
                <w:ilvl w:val="0"/>
                <w:numId w:val="222"/>
              </w:numPr>
              <w:tabs>
                <w:tab w:val="clear" w:pos="2739"/>
                <w:tab w:val="num" w:pos="794"/>
              </w:tabs>
              <w:ind w:left="794"/>
              <w:jc w:val="both"/>
              <w:rPr>
                <w:rFonts w:ascii="Bookman Old Style" w:hAnsi="Bookman Old Style" w:cs="Times New Roman"/>
                <w:bCs/>
              </w:rPr>
            </w:pPr>
            <w:r w:rsidRPr="008B5A4D">
              <w:rPr>
                <w:rFonts w:ascii="Bookman Old Style" w:hAnsi="Bookman Old Style" w:cs="Times New Roman"/>
                <w:bCs/>
              </w:rPr>
              <w:t>taman wisata alam dapat dimanfaatkan untuk keperluan pariwisata alam dan rekreasi, penelitian dan pengembangan,  pendidikan dan kegiatan penunjang budidaya</w:t>
            </w:r>
            <w:r w:rsidR="0009473E" w:rsidRPr="008B5A4D">
              <w:rPr>
                <w:rFonts w:ascii="Bookman Old Style" w:hAnsi="Bookman Old Style" w:cs="Times New Roman"/>
                <w:bCs/>
              </w:rPr>
              <w:t xml:space="preserve">; </w:t>
            </w:r>
          </w:p>
          <w:p w:rsidR="00686DAD" w:rsidRPr="008B5A4D" w:rsidRDefault="00686DAD" w:rsidP="00D73380">
            <w:pPr>
              <w:numPr>
                <w:ilvl w:val="0"/>
                <w:numId w:val="222"/>
              </w:numPr>
              <w:tabs>
                <w:tab w:val="clear" w:pos="2739"/>
                <w:tab w:val="num" w:pos="794"/>
              </w:tabs>
              <w:ind w:left="794"/>
              <w:jc w:val="both"/>
              <w:rPr>
                <w:rFonts w:ascii="Bookman Old Style" w:hAnsi="Bookman Old Style" w:cs="Times New Roman"/>
                <w:bCs/>
              </w:rPr>
            </w:pPr>
            <w:r w:rsidRPr="008B5A4D">
              <w:rPr>
                <w:rFonts w:ascii="Bookman Old Style" w:hAnsi="Bookman Old Style" w:cs="Times New Roman"/>
                <w:bCs/>
              </w:rPr>
              <w:t>jenis-jenis usaha sarana pariwisata alam yang dapat dibangun dalam kawasan taman wisata alam meliputi kegiatan usaha:  bumi perkemahan, makanan dan minuman, cinderamata dan sarana wisata budaya/wantilan</w:t>
            </w:r>
            <w:r w:rsidR="0009473E" w:rsidRPr="008B5A4D">
              <w:rPr>
                <w:rFonts w:ascii="Bookman Old Style" w:hAnsi="Bookman Old Style" w:cs="Times New Roman"/>
                <w:bCs/>
              </w:rPr>
              <w:t>;</w:t>
            </w:r>
          </w:p>
          <w:p w:rsidR="00686DAD" w:rsidRPr="008B5A4D" w:rsidRDefault="00686DAD" w:rsidP="00D73380">
            <w:pPr>
              <w:numPr>
                <w:ilvl w:val="0"/>
                <w:numId w:val="222"/>
              </w:numPr>
              <w:tabs>
                <w:tab w:val="clear" w:pos="2739"/>
                <w:tab w:val="num" w:pos="794"/>
              </w:tabs>
              <w:ind w:left="794"/>
              <w:jc w:val="both"/>
              <w:rPr>
                <w:rFonts w:ascii="Bookman Old Style" w:hAnsi="Bookman Old Style" w:cs="Times New Roman"/>
                <w:bCs/>
              </w:rPr>
            </w:pPr>
            <w:r w:rsidRPr="008B5A4D">
              <w:rPr>
                <w:rFonts w:ascii="Bookman Old Style" w:hAnsi="Bookman Old Style" w:cs="Times New Roman"/>
                <w:bCs/>
              </w:rPr>
              <w:t>dilarang melaksanakan kegiatan yang dapat menyebabkan perubahan fungsi kawasan taman wisata alam berupa:</w:t>
            </w:r>
          </w:p>
          <w:p w:rsidR="00686DAD" w:rsidRPr="008B5A4D" w:rsidRDefault="00686DAD" w:rsidP="00D73380">
            <w:pPr>
              <w:numPr>
                <w:ilvl w:val="0"/>
                <w:numId w:val="224"/>
              </w:numPr>
              <w:tabs>
                <w:tab w:val="num" w:pos="1154"/>
                <w:tab w:val="left" w:pos="2160"/>
              </w:tabs>
              <w:ind w:left="1154"/>
              <w:jc w:val="both"/>
              <w:rPr>
                <w:rFonts w:ascii="Bookman Old Style" w:hAnsi="Bookman Old Style" w:cs="Times New Roman"/>
                <w:lang w:eastAsia="id-ID"/>
              </w:rPr>
            </w:pPr>
            <w:r w:rsidRPr="008B5A4D">
              <w:rPr>
                <w:rFonts w:ascii="Bookman Old Style" w:hAnsi="Bookman Old Style" w:cs="Times New Roman"/>
                <w:lang w:eastAsia="id-ID"/>
              </w:rPr>
              <w:t xml:space="preserve">berburu, menebang pohon, mengangkut kayu dan satwa atau bagian-bagiannya di dalam dan ke luar kawasan, serta memusnahkan sumber daya alam di dalam kawasan; </w:t>
            </w:r>
          </w:p>
          <w:p w:rsidR="00686DAD" w:rsidRPr="008B5A4D" w:rsidRDefault="00686DAD" w:rsidP="00D73380">
            <w:pPr>
              <w:numPr>
                <w:ilvl w:val="0"/>
                <w:numId w:val="224"/>
              </w:numPr>
              <w:tabs>
                <w:tab w:val="num" w:pos="1154"/>
                <w:tab w:val="left" w:pos="2160"/>
              </w:tabs>
              <w:ind w:left="1154"/>
              <w:jc w:val="both"/>
              <w:rPr>
                <w:rFonts w:ascii="Bookman Old Style" w:hAnsi="Bookman Old Style" w:cs="Times New Roman"/>
                <w:lang w:eastAsia="id-ID"/>
              </w:rPr>
            </w:pPr>
            <w:r w:rsidRPr="008B5A4D">
              <w:rPr>
                <w:rFonts w:ascii="Bookman Old Style" w:hAnsi="Bookman Old Style" w:cs="Times New Roman"/>
                <w:lang w:eastAsia="id-ID"/>
              </w:rPr>
              <w:t xml:space="preserve">melakukan kegiatan usaha yang menimbulkan pencemaran kawasan; dan </w:t>
            </w:r>
          </w:p>
          <w:p w:rsidR="00686DAD" w:rsidRPr="008B5A4D" w:rsidRDefault="00686DAD" w:rsidP="00D73380">
            <w:pPr>
              <w:numPr>
                <w:ilvl w:val="0"/>
                <w:numId w:val="224"/>
              </w:numPr>
              <w:tabs>
                <w:tab w:val="num" w:pos="1154"/>
                <w:tab w:val="left" w:pos="2160"/>
              </w:tabs>
              <w:ind w:left="1154"/>
              <w:jc w:val="both"/>
              <w:rPr>
                <w:rFonts w:ascii="Bookman Old Style" w:hAnsi="Bookman Old Style" w:cs="Times New Roman"/>
                <w:lang w:eastAsia="id-ID"/>
              </w:rPr>
            </w:pPr>
            <w:r w:rsidRPr="008B5A4D">
              <w:rPr>
                <w:rFonts w:ascii="Bookman Old Style" w:hAnsi="Bookman Old Style" w:cs="Times New Roman"/>
                <w:lang w:eastAsia="id-ID"/>
              </w:rPr>
              <w:t>melakukan kegiatan usaha yang tidak sesuai dengan rencana pengelolaan dan atau rencana pengusahaan yang telah mendapat persetujuan dari pejabat yang berwenang.</w:t>
            </w:r>
          </w:p>
          <w:p w:rsidR="00686DAD" w:rsidRPr="008B5A4D" w:rsidRDefault="00686DAD" w:rsidP="00D73380">
            <w:pPr>
              <w:numPr>
                <w:ilvl w:val="0"/>
                <w:numId w:val="223"/>
              </w:numPr>
              <w:spacing w:before="120"/>
              <w:ind w:left="432" w:hanging="446"/>
              <w:jc w:val="both"/>
              <w:rPr>
                <w:rFonts w:ascii="Bookman Old Style" w:hAnsi="Bookman Old Style" w:cs="Times New Roman"/>
              </w:rPr>
            </w:pPr>
            <w:r w:rsidRPr="008B5A4D">
              <w:rPr>
                <w:rFonts w:ascii="Bookman Old Style" w:hAnsi="Bookman Old Style" w:cs="Times New Roman"/>
              </w:rPr>
              <w:t>Ketentuan umum peraturan zonasi pada kawasan cagar budaya</w:t>
            </w:r>
            <w:r w:rsidR="00580FF4" w:rsidRPr="008B5A4D">
              <w:rPr>
                <w:rFonts w:ascii="Bookman Old Style" w:hAnsi="Bookman Old Style" w:cs="Times New Roman"/>
              </w:rPr>
              <w:t xml:space="preserve"> dan ilmu pengetahuan</w:t>
            </w:r>
            <w:r w:rsidR="00C52291" w:rsidRPr="008B5A4D">
              <w:rPr>
                <w:rFonts w:ascii="Bookman Old Style" w:hAnsi="Bookman Old Style" w:cs="Times New Roman"/>
              </w:rPr>
              <w:t>,</w:t>
            </w:r>
            <w:r w:rsidRPr="008B5A4D">
              <w:rPr>
                <w:rFonts w:ascii="Bookman Old Style" w:hAnsi="Bookman Old Style" w:cs="Times New Roman"/>
              </w:rPr>
              <w:t xml:space="preserve">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4</w:t>
            </w:r>
            <w:r w:rsidRPr="008B5A4D">
              <w:rPr>
                <w:rFonts w:ascii="Bookman Old Style" w:hAnsi="Bookman Old Style" w:cs="Times New Roman"/>
              </w:rPr>
              <w:t xml:space="preserve">) huruf </w:t>
            </w:r>
            <w:r w:rsidR="004100BA" w:rsidRPr="008B5A4D">
              <w:rPr>
                <w:rFonts w:ascii="Bookman Old Style" w:hAnsi="Bookman Old Style" w:cs="Times New Roman"/>
              </w:rPr>
              <w:t>b</w:t>
            </w:r>
            <w:r w:rsidR="00C05574" w:rsidRPr="008B5A4D">
              <w:rPr>
                <w:rFonts w:ascii="Bookman Old Style" w:hAnsi="Bookman Old Style" w:cs="Times New Roman"/>
              </w:rPr>
              <w:t>, meliputi:</w:t>
            </w:r>
          </w:p>
          <w:p w:rsidR="004100BA" w:rsidRPr="008B5A4D" w:rsidRDefault="004100BA" w:rsidP="00D73380">
            <w:pPr>
              <w:numPr>
                <w:ilvl w:val="0"/>
                <w:numId w:val="226"/>
              </w:numPr>
              <w:tabs>
                <w:tab w:val="clear" w:pos="1440"/>
                <w:tab w:val="left" w:pos="794"/>
              </w:tabs>
              <w:ind w:left="794"/>
              <w:jc w:val="both"/>
              <w:rPr>
                <w:rFonts w:ascii="Bookman Old Style" w:hAnsi="Bookman Old Style" w:cs="Times New Roman"/>
                <w:bCs/>
              </w:rPr>
            </w:pPr>
            <w:r w:rsidRPr="008B5A4D">
              <w:rPr>
                <w:rFonts w:ascii="Bookman Old Style" w:hAnsi="Bookman Old Style" w:cs="Times New Roman"/>
                <w:bCs/>
              </w:rPr>
              <w:t xml:space="preserve">penetapan </w:t>
            </w:r>
            <w:r w:rsidR="00C52291" w:rsidRPr="008B5A4D">
              <w:rPr>
                <w:rFonts w:ascii="Bookman Old Style" w:hAnsi="Bookman Old Style" w:cs="Times New Roman"/>
                <w:bCs/>
              </w:rPr>
              <w:t>kawasan cagar budaya dan ilmu pengetahuan,</w:t>
            </w:r>
            <w:r w:rsidR="00C05574" w:rsidRPr="008B5A4D">
              <w:rPr>
                <w:rFonts w:ascii="Bookman Old Style" w:hAnsi="Bookman Old Style" w:cs="Times New Roman"/>
                <w:bCs/>
                <w:lang w:val="en-US"/>
              </w:rPr>
              <w:t xml:space="preserve"> </w:t>
            </w:r>
            <w:r w:rsidR="00C05574" w:rsidRPr="008B5A4D">
              <w:rPr>
                <w:rFonts w:ascii="Bookman Old Style" w:hAnsi="Bookman Old Style" w:cs="Times New Roman"/>
                <w:lang w:val="en-US"/>
              </w:rPr>
              <w:t>meliputi</w:t>
            </w:r>
            <w:r w:rsidR="00C05574" w:rsidRPr="008B5A4D">
              <w:rPr>
                <w:rFonts w:ascii="Bookman Old Style" w:hAnsi="Bookman Old Style" w:cs="Times New Roman"/>
              </w:rPr>
              <w:t>:</w:t>
            </w:r>
          </w:p>
          <w:p w:rsidR="004100BA" w:rsidRPr="008B5A4D" w:rsidRDefault="004100BA" w:rsidP="00D73380">
            <w:pPr>
              <w:numPr>
                <w:ilvl w:val="0"/>
                <w:numId w:val="227"/>
              </w:numPr>
              <w:tabs>
                <w:tab w:val="left" w:pos="851"/>
              </w:tabs>
              <w:ind w:left="1154"/>
              <w:jc w:val="both"/>
              <w:rPr>
                <w:rFonts w:ascii="Bookman Old Style" w:hAnsi="Bookman Old Style" w:cs="Times New Roman"/>
                <w:lang w:val="it-CH"/>
              </w:rPr>
            </w:pPr>
            <w:r w:rsidRPr="008B5A4D">
              <w:rPr>
                <w:rFonts w:ascii="Bookman Old Style" w:hAnsi="Bookman Old Style" w:cs="Times New Roman"/>
                <w:lang w:val="it-CH"/>
              </w:rPr>
              <w:t xml:space="preserve">tempat di sekitar bangunan bernilai budaya tinggi; </w:t>
            </w:r>
          </w:p>
          <w:p w:rsidR="004100BA" w:rsidRPr="008B5A4D" w:rsidRDefault="004100BA" w:rsidP="00D73380">
            <w:pPr>
              <w:numPr>
                <w:ilvl w:val="0"/>
                <w:numId w:val="227"/>
              </w:numPr>
              <w:tabs>
                <w:tab w:val="left" w:pos="851"/>
              </w:tabs>
              <w:ind w:left="1154"/>
              <w:jc w:val="both"/>
              <w:rPr>
                <w:rFonts w:ascii="Bookman Old Style" w:hAnsi="Bookman Old Style" w:cs="Times New Roman"/>
              </w:rPr>
            </w:pPr>
            <w:r w:rsidRPr="008B5A4D">
              <w:rPr>
                <w:rFonts w:ascii="Bookman Old Style" w:hAnsi="Bookman Old Style" w:cs="Times New Roman"/>
              </w:rPr>
              <w:t xml:space="preserve">situs purbakala; dan </w:t>
            </w:r>
          </w:p>
          <w:p w:rsidR="004100BA" w:rsidRPr="008B5A4D" w:rsidRDefault="004100BA" w:rsidP="00D73380">
            <w:pPr>
              <w:numPr>
                <w:ilvl w:val="0"/>
                <w:numId w:val="227"/>
              </w:numPr>
              <w:tabs>
                <w:tab w:val="left" w:pos="851"/>
              </w:tabs>
              <w:ind w:left="1154"/>
              <w:jc w:val="both"/>
              <w:rPr>
                <w:rFonts w:ascii="Bookman Old Style" w:hAnsi="Bookman Old Style" w:cs="Times New Roman"/>
              </w:rPr>
            </w:pPr>
            <w:r w:rsidRPr="008B5A4D">
              <w:rPr>
                <w:rFonts w:ascii="Bookman Old Style" w:hAnsi="Bookman Old Style" w:cs="Times New Roman"/>
              </w:rPr>
              <w:t>kawasan dengan bentukan geologi tertentu yang mempunyai manfaat tinggi untuk kepentingan sejarah, kebudayaan, dan ilmu pengetahuan.</w:t>
            </w:r>
          </w:p>
          <w:p w:rsidR="00686DAD" w:rsidRPr="008B5A4D" w:rsidRDefault="004100BA" w:rsidP="00D73380">
            <w:pPr>
              <w:numPr>
                <w:ilvl w:val="0"/>
                <w:numId w:val="226"/>
              </w:numPr>
              <w:tabs>
                <w:tab w:val="clear" w:pos="1440"/>
                <w:tab w:val="left" w:pos="794"/>
              </w:tabs>
              <w:ind w:left="794"/>
              <w:jc w:val="both"/>
              <w:rPr>
                <w:rFonts w:ascii="Bookman Old Style" w:hAnsi="Bookman Old Style" w:cs="Times New Roman"/>
                <w:bCs/>
              </w:rPr>
            </w:pPr>
            <w:r w:rsidRPr="008B5A4D">
              <w:rPr>
                <w:rFonts w:ascii="Bookman Old Style" w:hAnsi="Bookman Old Style" w:cs="Times New Roman"/>
                <w:bCs/>
              </w:rPr>
              <w:t>tujuan perlindungan kawasan, untuk melindungi kekayaan budaya bangsa berupa peninggalan sejarah, bangunan, arkeologi, monumen nasional, dan keragaman bentukan geologi yang berguna untuk pengembangan ilmu pengetahuan dari ancaman kepunahan yang disebabkan oleh kegiatan alam dan manusia</w:t>
            </w:r>
            <w:r w:rsidR="00C52291" w:rsidRPr="008B5A4D">
              <w:rPr>
                <w:rFonts w:ascii="Bookman Old Style" w:hAnsi="Bookman Old Style" w:cs="Times New Roman"/>
                <w:bCs/>
              </w:rPr>
              <w:t>;</w:t>
            </w:r>
          </w:p>
          <w:p w:rsidR="00686DAD" w:rsidRPr="008B5A4D" w:rsidRDefault="00686DAD" w:rsidP="00D73380">
            <w:pPr>
              <w:numPr>
                <w:ilvl w:val="0"/>
                <w:numId w:val="226"/>
              </w:numPr>
              <w:tabs>
                <w:tab w:val="clear" w:pos="1440"/>
                <w:tab w:val="left" w:pos="794"/>
              </w:tabs>
              <w:ind w:left="794"/>
              <w:jc w:val="both"/>
              <w:rPr>
                <w:rFonts w:ascii="Bookman Old Style" w:hAnsi="Bookman Old Style" w:cs="Times New Roman"/>
                <w:bCs/>
                <w:lang w:val="en-US"/>
              </w:rPr>
            </w:pPr>
            <w:r w:rsidRPr="008B5A4D">
              <w:rPr>
                <w:rFonts w:ascii="Bookman Old Style" w:hAnsi="Bookman Old Style" w:cs="Times New Roman"/>
                <w:bCs/>
                <w:lang w:val="en-US"/>
              </w:rPr>
              <w:t>pengamanan dan menjaga pelestarian dari berbagai bentuk ancaman baik oleh kegiatan manusia maupun alam;</w:t>
            </w:r>
          </w:p>
          <w:p w:rsidR="00686DAD" w:rsidRPr="008B5A4D" w:rsidRDefault="00686DAD" w:rsidP="00D73380">
            <w:pPr>
              <w:numPr>
                <w:ilvl w:val="0"/>
                <w:numId w:val="226"/>
              </w:numPr>
              <w:tabs>
                <w:tab w:val="clear" w:pos="1440"/>
                <w:tab w:val="left" w:pos="794"/>
              </w:tabs>
              <w:ind w:left="794"/>
              <w:jc w:val="both"/>
              <w:rPr>
                <w:rFonts w:ascii="Bookman Old Style" w:hAnsi="Bookman Old Style" w:cs="Times New Roman"/>
                <w:bCs/>
                <w:lang w:val="en-US"/>
              </w:rPr>
            </w:pPr>
            <w:r w:rsidRPr="008B5A4D">
              <w:rPr>
                <w:rFonts w:ascii="Bookman Old Style" w:hAnsi="Bookman Old Style" w:cs="Times New Roman"/>
                <w:bCs/>
                <w:lang w:val="en-US"/>
              </w:rPr>
              <w:t xml:space="preserve">kawasan cagar budaya yang berupa tempat suci, tetap dipertahankan dan tidak boleh dirubah fungsinya; </w:t>
            </w:r>
          </w:p>
          <w:p w:rsidR="00686DAD" w:rsidRPr="008B5A4D" w:rsidRDefault="00686DAD" w:rsidP="00D73380">
            <w:pPr>
              <w:numPr>
                <w:ilvl w:val="0"/>
                <w:numId w:val="226"/>
              </w:numPr>
              <w:tabs>
                <w:tab w:val="clear" w:pos="1440"/>
                <w:tab w:val="left" w:pos="794"/>
              </w:tabs>
              <w:ind w:left="794"/>
              <w:jc w:val="both"/>
              <w:rPr>
                <w:rFonts w:ascii="Bookman Old Style" w:hAnsi="Bookman Old Style" w:cs="Times New Roman"/>
                <w:bCs/>
              </w:rPr>
            </w:pPr>
            <w:r w:rsidRPr="008B5A4D">
              <w:rPr>
                <w:rFonts w:ascii="Bookman Old Style" w:hAnsi="Bookman Old Style" w:cs="Times New Roman"/>
                <w:bCs/>
                <w:lang w:val="en-US"/>
              </w:rPr>
              <w:t>pada fungsi bangunan yang bukan merupakan kawasan tempat suci dapat berubah dengan</w:t>
            </w:r>
            <w:r w:rsidRPr="008B5A4D">
              <w:rPr>
                <w:rFonts w:ascii="Bookman Old Style" w:hAnsi="Bookman Old Style" w:cs="Times New Roman"/>
                <w:bCs/>
              </w:rPr>
              <w:t xml:space="preserve"> mempertahankan bentuk asli bangunan;</w:t>
            </w:r>
          </w:p>
          <w:p w:rsidR="00686DAD" w:rsidRPr="008B5A4D" w:rsidRDefault="00686DAD" w:rsidP="00D73380">
            <w:pPr>
              <w:numPr>
                <w:ilvl w:val="0"/>
                <w:numId w:val="226"/>
              </w:numPr>
              <w:tabs>
                <w:tab w:val="clear" w:pos="1440"/>
                <w:tab w:val="left" w:pos="794"/>
              </w:tabs>
              <w:ind w:left="794"/>
              <w:jc w:val="both"/>
              <w:rPr>
                <w:rFonts w:ascii="Bookman Old Style" w:hAnsi="Bookman Old Style" w:cs="Times New Roman"/>
                <w:bCs/>
              </w:rPr>
            </w:pPr>
            <w:r w:rsidRPr="008B5A4D">
              <w:rPr>
                <w:rFonts w:ascii="Bookman Old Style" w:hAnsi="Bookman Old Style" w:cs="Times New Roman"/>
                <w:bCs/>
              </w:rPr>
              <w:t xml:space="preserve">pemanfaatan kawasan untuk kegiatan penelitian, </w:t>
            </w:r>
            <w:r w:rsidRPr="008B5A4D">
              <w:rPr>
                <w:rFonts w:ascii="Bookman Old Style" w:hAnsi="Bookman Old Style" w:cs="Times New Roman"/>
                <w:bCs/>
              </w:rPr>
              <w:lastRenderedPageBreak/>
              <w:t xml:space="preserve">pendidikan, dan pariwisata; </w:t>
            </w:r>
          </w:p>
          <w:p w:rsidR="00686DAD" w:rsidRPr="008B5A4D" w:rsidRDefault="00686DAD" w:rsidP="00D73380">
            <w:pPr>
              <w:numPr>
                <w:ilvl w:val="0"/>
                <w:numId w:val="226"/>
              </w:numPr>
              <w:tabs>
                <w:tab w:val="clear" w:pos="1440"/>
                <w:tab w:val="left" w:pos="794"/>
              </w:tabs>
              <w:ind w:left="794"/>
              <w:jc w:val="both"/>
              <w:rPr>
                <w:rFonts w:ascii="Bookman Old Style" w:hAnsi="Bookman Old Style" w:cs="Times New Roman"/>
                <w:bCs/>
              </w:rPr>
            </w:pPr>
            <w:r w:rsidRPr="008B5A4D">
              <w:rPr>
                <w:rFonts w:ascii="Bookman Old Style" w:hAnsi="Bookman Old Style" w:cs="Times New Roman"/>
                <w:bCs/>
              </w:rPr>
              <w:t>pelarangan kegiatan dan pendirian bangunan yang tid</w:t>
            </w:r>
            <w:r w:rsidR="00C52291" w:rsidRPr="008B5A4D">
              <w:rPr>
                <w:rFonts w:ascii="Bookman Old Style" w:hAnsi="Bookman Old Style" w:cs="Times New Roman"/>
                <w:bCs/>
              </w:rPr>
              <w:t>ak sesuai dengan fungsi kawasan;</w:t>
            </w:r>
          </w:p>
          <w:p w:rsidR="00686DAD" w:rsidRPr="008B5A4D" w:rsidRDefault="00686DAD" w:rsidP="00D73380">
            <w:pPr>
              <w:numPr>
                <w:ilvl w:val="0"/>
                <w:numId w:val="226"/>
              </w:numPr>
              <w:tabs>
                <w:tab w:val="clear" w:pos="1440"/>
                <w:tab w:val="left" w:pos="794"/>
              </w:tabs>
              <w:ind w:left="794"/>
              <w:jc w:val="both"/>
              <w:rPr>
                <w:rFonts w:ascii="Bookman Old Style" w:hAnsi="Bookman Old Style" w:cs="Times New Roman"/>
                <w:bCs/>
              </w:rPr>
            </w:pPr>
            <w:r w:rsidRPr="008B5A4D">
              <w:rPr>
                <w:rFonts w:ascii="Bookman Old Style" w:hAnsi="Bookman Old Style" w:cs="Times New Roman"/>
                <w:bCs/>
              </w:rPr>
              <w:t xml:space="preserve">pelestarian kawasan mencakup kegiatan untuk mempertahankan dan memelihara, memperbaiki, mengganti, menambah dengan penyesuaian terhadap bentuk asli; dan </w:t>
            </w:r>
          </w:p>
          <w:p w:rsidR="00686DAD" w:rsidRPr="008B5A4D" w:rsidRDefault="00686DAD" w:rsidP="00D73380">
            <w:pPr>
              <w:numPr>
                <w:ilvl w:val="0"/>
                <w:numId w:val="226"/>
              </w:numPr>
              <w:tabs>
                <w:tab w:val="clear" w:pos="1440"/>
                <w:tab w:val="left" w:pos="794"/>
              </w:tabs>
              <w:ind w:left="794"/>
              <w:jc w:val="both"/>
              <w:rPr>
                <w:rFonts w:ascii="Bookman Old Style" w:hAnsi="Bookman Old Style" w:cs="Times New Roman"/>
                <w:bCs/>
              </w:rPr>
            </w:pPr>
            <w:r w:rsidRPr="008B5A4D">
              <w:rPr>
                <w:rFonts w:ascii="Bookman Old Style" w:hAnsi="Bookman Old Style" w:cs="Times New Roman"/>
                <w:bCs/>
              </w:rPr>
              <w:t>ketentuan teknis pembangunan kawasan cagar budaya dan ilmu pengetahuan diatur lebih lanjut dalam peraturan zonasi.</w:t>
            </w:r>
          </w:p>
          <w:p w:rsidR="00686DAD" w:rsidRPr="008B5A4D" w:rsidRDefault="00686DAD" w:rsidP="00D73380">
            <w:pPr>
              <w:tabs>
                <w:tab w:val="left" w:pos="794"/>
              </w:tabs>
              <w:jc w:val="both"/>
              <w:rPr>
                <w:rFonts w:ascii="Bookman Old Style" w:hAnsi="Bookman Old Style" w:cs="Times New Roman"/>
                <w:bCs/>
              </w:rPr>
            </w:pPr>
          </w:p>
          <w:p w:rsidR="003C153F" w:rsidRPr="008B5A4D" w:rsidRDefault="003C153F" w:rsidP="00D73380">
            <w:pPr>
              <w:ind w:left="-106"/>
              <w:jc w:val="center"/>
              <w:rPr>
                <w:rFonts w:ascii="Bookman Old Style" w:hAnsi="Bookman Old Style" w:cs="Times New Roman"/>
                <w:lang w:val="en-US"/>
              </w:rPr>
            </w:pPr>
          </w:p>
          <w:p w:rsidR="004100BA" w:rsidRPr="008B5A4D" w:rsidRDefault="004100BA" w:rsidP="00D73380">
            <w:pPr>
              <w:ind w:left="-106"/>
              <w:jc w:val="center"/>
              <w:rPr>
                <w:rFonts w:ascii="Bookman Old Style" w:hAnsi="Bookman Old Style" w:cs="Times New Roman"/>
              </w:rPr>
            </w:pPr>
            <w:r w:rsidRPr="008B5A4D">
              <w:rPr>
                <w:rFonts w:ascii="Bookman Old Style" w:hAnsi="Bookman Old Style" w:cs="Times New Roman"/>
              </w:rPr>
              <w:t xml:space="preserve">Ketentuan Umum Peraturan Zonasi </w:t>
            </w:r>
          </w:p>
          <w:p w:rsidR="004100BA" w:rsidRPr="008B5A4D" w:rsidRDefault="004100BA" w:rsidP="00D73380">
            <w:pPr>
              <w:ind w:left="-106"/>
              <w:jc w:val="center"/>
              <w:rPr>
                <w:rFonts w:ascii="Bookman Old Style" w:hAnsi="Bookman Old Style" w:cs="Times New Roman"/>
              </w:rPr>
            </w:pPr>
            <w:r w:rsidRPr="008B5A4D">
              <w:rPr>
                <w:rFonts w:ascii="Bookman Old Style" w:hAnsi="Bookman Old Style" w:cs="Times New Roman"/>
              </w:rPr>
              <w:t>Kawasan Rawan Bencana Alam</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 xml:space="preserve">Pasal </w:t>
            </w:r>
            <w:r w:rsidR="006F026F" w:rsidRPr="008B5A4D">
              <w:rPr>
                <w:rFonts w:ascii="Bookman Old Style" w:hAnsi="Bookman Old Style" w:cs="Times New Roman"/>
              </w:rPr>
              <w:t>8</w:t>
            </w:r>
            <w:r w:rsidR="00B06E61" w:rsidRPr="008B5A4D">
              <w:rPr>
                <w:rFonts w:ascii="Bookman Old Style" w:hAnsi="Bookman Old Style" w:cs="Times New Roman"/>
                <w:lang w:val="en-US"/>
              </w:rPr>
              <w:t>1</w:t>
            </w:r>
          </w:p>
          <w:p w:rsidR="004100BA" w:rsidRPr="008B5A4D" w:rsidRDefault="004100BA" w:rsidP="00D73380">
            <w:pPr>
              <w:numPr>
                <w:ilvl w:val="0"/>
                <w:numId w:val="228"/>
              </w:numPr>
              <w:autoSpaceDE w:val="0"/>
              <w:autoSpaceDN w:val="0"/>
              <w:adjustRightInd w:val="0"/>
              <w:spacing w:before="120"/>
              <w:ind w:left="434" w:hanging="540"/>
              <w:jc w:val="both"/>
              <w:rPr>
                <w:rFonts w:ascii="Bookman Old Style" w:hAnsi="Bookman Old Style" w:cs="Times New Roman"/>
              </w:rPr>
            </w:pPr>
            <w:r w:rsidRPr="008B5A4D">
              <w:rPr>
                <w:rFonts w:ascii="Bookman Old Style" w:hAnsi="Bookman Old Style" w:cs="Times New Roman"/>
              </w:rPr>
              <w:t xml:space="preserve">Ketentuan umum peraturan zonasi kawasan rawan tanah longsor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5)</w:t>
            </w:r>
            <w:r w:rsidRPr="008B5A4D">
              <w:rPr>
                <w:rFonts w:ascii="Bookman Old Style" w:hAnsi="Bookman Old Style" w:cs="Times New Roman"/>
              </w:rPr>
              <w:t xml:space="preserve"> huruf a, dilaksanakan dalam rangka mitigasi dan adaptasi,  </w:t>
            </w:r>
            <w:r w:rsidR="00C05574" w:rsidRPr="008B5A4D">
              <w:rPr>
                <w:rFonts w:ascii="Bookman Old Style" w:hAnsi="Bookman Old Style" w:cs="Times New Roman"/>
              </w:rPr>
              <w:t>meliputi:</w:t>
            </w:r>
          </w:p>
          <w:p w:rsidR="00EC06EC" w:rsidRPr="008B5A4D" w:rsidRDefault="00EC06EC" w:rsidP="00D73380">
            <w:pPr>
              <w:pStyle w:val="ListParagraph"/>
              <w:numPr>
                <w:ilvl w:val="0"/>
                <w:numId w:val="229"/>
              </w:numPr>
              <w:tabs>
                <w:tab w:val="left" w:pos="794"/>
              </w:tabs>
              <w:ind w:left="794" w:right="29"/>
              <w:jc w:val="both"/>
              <w:rPr>
                <w:rFonts w:ascii="Bookman Old Style" w:hAnsi="Bookman Old Style" w:cs="Times New Roman"/>
              </w:rPr>
            </w:pPr>
            <w:r w:rsidRPr="008B5A4D">
              <w:rPr>
                <w:rFonts w:ascii="Bookman Old Style" w:hAnsi="Bookman Old Style" w:cs="Times New Roman"/>
              </w:rPr>
              <w:t>ditetapkan dengan kriteria kawasan berbentuk lereng yang rawan terhadap perpindahan material pembentuk lereng berupa batuan, bahan rombakan, tanah, atau material campuran dan umumnya berada pada kawasan dengan kondisi kemiringan le</w:t>
            </w:r>
            <w:r w:rsidR="00C52291" w:rsidRPr="008B5A4D">
              <w:rPr>
                <w:rFonts w:ascii="Bookman Old Style" w:hAnsi="Bookman Old Style" w:cs="Times New Roman"/>
              </w:rPr>
              <w:t>reng lebih tinggi dari dari 45º</w:t>
            </w:r>
            <w:r w:rsidR="00063A01" w:rsidRPr="008B5A4D">
              <w:rPr>
                <w:rFonts w:ascii="Bookman Old Style" w:hAnsi="Bookman Old Style" w:cs="Times New Roman"/>
              </w:rPr>
              <w:t xml:space="preserve"> (empat puluh lima </w:t>
            </w:r>
            <w:r w:rsidR="009A23AE" w:rsidRPr="008B5A4D">
              <w:rPr>
                <w:rFonts w:ascii="Bookman Old Style" w:hAnsi="Bookman Old Style" w:cs="Times New Roman"/>
              </w:rPr>
              <w:t>derajat</w:t>
            </w:r>
            <w:r w:rsidR="00063A01" w:rsidRPr="008B5A4D">
              <w:rPr>
                <w:rFonts w:ascii="Bookman Old Style" w:hAnsi="Bookman Old Style" w:cs="Times New Roman"/>
              </w:rPr>
              <w:t>)</w:t>
            </w:r>
            <w:r w:rsidR="00C52291" w:rsidRPr="008B5A4D">
              <w:rPr>
                <w:rFonts w:ascii="Bookman Old Style" w:hAnsi="Bookman Old Style" w:cs="Times New Roman"/>
              </w:rPr>
              <w:t>;</w:t>
            </w:r>
          </w:p>
          <w:p w:rsidR="004100BA" w:rsidRPr="008B5A4D" w:rsidRDefault="004100BA" w:rsidP="00D73380">
            <w:pPr>
              <w:pStyle w:val="ListParagraph"/>
              <w:numPr>
                <w:ilvl w:val="0"/>
                <w:numId w:val="229"/>
              </w:numPr>
              <w:tabs>
                <w:tab w:val="left" w:pos="794"/>
              </w:tabs>
              <w:ind w:left="794" w:right="29"/>
              <w:jc w:val="both"/>
              <w:rPr>
                <w:rFonts w:ascii="Bookman Old Style" w:hAnsi="Bookman Old Style" w:cs="Times New Roman"/>
              </w:rPr>
            </w:pPr>
            <w:r w:rsidRPr="008B5A4D">
              <w:rPr>
                <w:rFonts w:ascii="Bookman Old Style" w:hAnsi="Bookman Old Style" w:cs="Times New Roman"/>
              </w:rPr>
              <w:t xml:space="preserve">mengurangi tingkat keterjalan lereng, dengan membuat teras bangku; </w:t>
            </w:r>
          </w:p>
          <w:p w:rsidR="004100BA" w:rsidRPr="008B5A4D" w:rsidRDefault="004100BA" w:rsidP="00D73380">
            <w:pPr>
              <w:pStyle w:val="ListParagraph"/>
              <w:numPr>
                <w:ilvl w:val="0"/>
                <w:numId w:val="229"/>
              </w:numPr>
              <w:tabs>
                <w:tab w:val="left" w:pos="794"/>
              </w:tabs>
              <w:ind w:left="794" w:right="29"/>
              <w:jc w:val="both"/>
              <w:rPr>
                <w:rFonts w:ascii="Bookman Old Style" w:hAnsi="Bookman Old Style" w:cs="Times New Roman"/>
              </w:rPr>
            </w:pPr>
            <w:r w:rsidRPr="008B5A4D">
              <w:rPr>
                <w:rFonts w:ascii="Bookman Old Style" w:hAnsi="Bookman Old Style" w:cs="Times New Roman"/>
              </w:rPr>
              <w:t>meningkatkan dan memperbaiki sistem drainase baik air permukaan maupun air tanah;</w:t>
            </w:r>
          </w:p>
          <w:p w:rsidR="004100BA" w:rsidRPr="008B5A4D" w:rsidRDefault="004100BA" w:rsidP="00D73380">
            <w:pPr>
              <w:pStyle w:val="ListParagraph"/>
              <w:numPr>
                <w:ilvl w:val="0"/>
                <w:numId w:val="229"/>
              </w:numPr>
              <w:tabs>
                <w:tab w:val="left" w:pos="794"/>
              </w:tabs>
              <w:ind w:left="794" w:right="29"/>
              <w:jc w:val="both"/>
              <w:rPr>
                <w:rFonts w:ascii="Bookman Old Style" w:hAnsi="Bookman Old Style" w:cs="Times New Roman"/>
              </w:rPr>
            </w:pPr>
            <w:r w:rsidRPr="008B5A4D">
              <w:rPr>
                <w:rFonts w:ascii="Bookman Old Style" w:hAnsi="Bookman Old Style" w:cs="Times New Roman"/>
              </w:rPr>
              <w:t>penghijauan dengan tanaman yang sistem perakarannya dalam untuk menahan laju gerakan tanah tersebut;</w:t>
            </w:r>
          </w:p>
          <w:p w:rsidR="004100BA" w:rsidRPr="008B5A4D" w:rsidRDefault="004100BA" w:rsidP="00D73380">
            <w:pPr>
              <w:pStyle w:val="ListParagraph"/>
              <w:numPr>
                <w:ilvl w:val="0"/>
                <w:numId w:val="229"/>
              </w:numPr>
              <w:tabs>
                <w:tab w:val="left" w:pos="794"/>
              </w:tabs>
              <w:ind w:left="794" w:right="29"/>
              <w:jc w:val="both"/>
              <w:rPr>
                <w:rFonts w:ascii="Bookman Old Style" w:hAnsi="Bookman Old Style" w:cs="Times New Roman"/>
              </w:rPr>
            </w:pPr>
            <w:r w:rsidRPr="008B5A4D">
              <w:rPr>
                <w:rFonts w:ascii="Bookman Old Style" w:hAnsi="Bookman Old Style" w:cs="Times New Roman"/>
              </w:rPr>
              <w:t>menyarankan relokasi bangunan pada kawasan rawan longsor potensi tinggi</w:t>
            </w:r>
            <w:r w:rsidR="00C52291" w:rsidRPr="008B5A4D">
              <w:rPr>
                <w:rFonts w:ascii="Bookman Old Style" w:hAnsi="Bookman Old Style" w:cs="Times New Roman"/>
              </w:rPr>
              <w:t>;</w:t>
            </w:r>
          </w:p>
          <w:p w:rsidR="004100BA" w:rsidRPr="008B5A4D" w:rsidRDefault="004100BA" w:rsidP="00D73380">
            <w:pPr>
              <w:pStyle w:val="ListParagraph"/>
              <w:numPr>
                <w:ilvl w:val="0"/>
                <w:numId w:val="229"/>
              </w:numPr>
              <w:tabs>
                <w:tab w:val="left" w:pos="794"/>
              </w:tabs>
              <w:ind w:left="794" w:right="29"/>
              <w:jc w:val="both"/>
              <w:rPr>
                <w:rFonts w:ascii="Bookman Old Style" w:hAnsi="Bookman Old Style" w:cs="Times New Roman"/>
              </w:rPr>
            </w:pPr>
            <w:r w:rsidRPr="008B5A4D">
              <w:rPr>
                <w:rFonts w:ascii="Bookman Old Style" w:hAnsi="Bookman Old Style" w:cs="Times New Roman"/>
              </w:rPr>
              <w:t>pengembangan bangunan penahan gerakan tanah; dan</w:t>
            </w:r>
          </w:p>
          <w:p w:rsidR="004100BA" w:rsidRPr="008B5A4D" w:rsidRDefault="004100BA" w:rsidP="00D73380">
            <w:pPr>
              <w:pStyle w:val="ListParagraph"/>
              <w:numPr>
                <w:ilvl w:val="0"/>
                <w:numId w:val="229"/>
              </w:numPr>
              <w:tabs>
                <w:tab w:val="left" w:pos="794"/>
              </w:tabs>
              <w:ind w:left="794" w:right="29"/>
              <w:jc w:val="both"/>
              <w:rPr>
                <w:rFonts w:ascii="Bookman Old Style" w:hAnsi="Bookman Old Style" w:cs="Times New Roman"/>
              </w:rPr>
            </w:pPr>
            <w:r w:rsidRPr="008B5A4D">
              <w:rPr>
                <w:rFonts w:ascii="Bookman Old Style" w:hAnsi="Bookman Old Style" w:cs="Times New Roman"/>
              </w:rPr>
              <w:t>pengaturan kegiatan budidaya yang sesuai dengan kondisi fisik kawasan.</w:t>
            </w:r>
          </w:p>
          <w:p w:rsidR="004100BA" w:rsidRPr="008B5A4D" w:rsidRDefault="004100BA" w:rsidP="00D73380">
            <w:pPr>
              <w:numPr>
                <w:ilvl w:val="0"/>
                <w:numId w:val="228"/>
              </w:numPr>
              <w:autoSpaceDE w:val="0"/>
              <w:autoSpaceDN w:val="0"/>
              <w:adjustRightInd w:val="0"/>
              <w:spacing w:before="120"/>
              <w:ind w:left="434" w:hanging="540"/>
              <w:jc w:val="both"/>
              <w:rPr>
                <w:rFonts w:ascii="Bookman Old Style" w:hAnsi="Bookman Old Style" w:cs="Times New Roman"/>
              </w:rPr>
            </w:pPr>
            <w:r w:rsidRPr="008B5A4D">
              <w:rPr>
                <w:rFonts w:ascii="Bookman Old Style" w:hAnsi="Bookman Old Style" w:cs="Times New Roman"/>
              </w:rPr>
              <w:t xml:space="preserve">Ketentuan umum peraturan zonasi kawasan rawan kebakaran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5</w:t>
            </w:r>
            <w:r w:rsidRPr="008B5A4D">
              <w:rPr>
                <w:rFonts w:ascii="Bookman Old Style" w:hAnsi="Bookman Old Style" w:cs="Times New Roman"/>
              </w:rPr>
              <w:t xml:space="preserve">) huruf b, dilaksanakan dalam rangka mitigasi dan adaptasi,  </w:t>
            </w:r>
            <w:r w:rsidR="00C05574" w:rsidRPr="008B5A4D">
              <w:rPr>
                <w:rFonts w:ascii="Bookman Old Style" w:hAnsi="Bookman Old Style" w:cs="Times New Roman"/>
              </w:rPr>
              <w:t>meliputi:</w:t>
            </w:r>
          </w:p>
          <w:p w:rsidR="00EC06EC" w:rsidRPr="008B5A4D" w:rsidRDefault="00C52291" w:rsidP="00D73380">
            <w:pPr>
              <w:numPr>
                <w:ilvl w:val="0"/>
                <w:numId w:val="230"/>
              </w:numPr>
              <w:tabs>
                <w:tab w:val="left" w:pos="794"/>
              </w:tabs>
              <w:autoSpaceDE w:val="0"/>
              <w:autoSpaceDN w:val="0"/>
              <w:adjustRightInd w:val="0"/>
              <w:ind w:left="794"/>
              <w:jc w:val="both"/>
              <w:rPr>
                <w:rFonts w:ascii="Bookman Old Style" w:hAnsi="Bookman Old Style" w:cs="Times New Roman"/>
              </w:rPr>
            </w:pPr>
            <w:r w:rsidRPr="008B5A4D">
              <w:rPr>
                <w:rFonts w:ascii="Bookman Old Style" w:hAnsi="Bookman Old Style" w:cs="Times New Roman"/>
              </w:rPr>
              <w:t xml:space="preserve">penetapan </w:t>
            </w:r>
            <w:r w:rsidR="00EC06EC" w:rsidRPr="008B5A4D">
              <w:rPr>
                <w:rFonts w:ascii="Bookman Old Style" w:hAnsi="Bookman Old Style" w:cs="Times New Roman"/>
              </w:rPr>
              <w:t xml:space="preserve">kawasan-kawasan lahan kering dan kawasan hutan, yang sering terjadi kebakaran baik yang disebabkan oleh pembukaan lahan serta karena kondisi iklim dan cuaca yang </w:t>
            </w:r>
            <w:r w:rsidRPr="008B5A4D">
              <w:rPr>
                <w:rFonts w:ascii="Bookman Old Style" w:hAnsi="Bookman Old Style" w:cs="Times New Roman"/>
              </w:rPr>
              <w:t>merangsang terjadinya kebakaran;</w:t>
            </w:r>
          </w:p>
          <w:p w:rsidR="004100BA" w:rsidRPr="008B5A4D" w:rsidRDefault="0036292F" w:rsidP="00D73380">
            <w:pPr>
              <w:numPr>
                <w:ilvl w:val="0"/>
                <w:numId w:val="230"/>
              </w:numPr>
              <w:tabs>
                <w:tab w:val="left" w:pos="794"/>
              </w:tabs>
              <w:autoSpaceDE w:val="0"/>
              <w:autoSpaceDN w:val="0"/>
              <w:adjustRightInd w:val="0"/>
              <w:ind w:left="794"/>
              <w:jc w:val="both"/>
              <w:rPr>
                <w:rFonts w:ascii="Bookman Old Style" w:hAnsi="Bookman Old Style" w:cs="Times New Roman"/>
                <w:lang w:val="sv-SE"/>
              </w:rPr>
            </w:pPr>
            <w:r w:rsidRPr="008B5A4D">
              <w:rPr>
                <w:rFonts w:ascii="Bookman Old Style" w:hAnsi="Bookman Old Style" w:cs="Times New Roman"/>
                <w:lang w:val="sv-SE"/>
              </w:rPr>
              <w:t>pengamanan kawasan hutan dari pembalakan liar dan pembukaan lahan baru dengan pembakaran</w:t>
            </w:r>
            <w:r w:rsidR="004100BA" w:rsidRPr="008B5A4D">
              <w:rPr>
                <w:rFonts w:ascii="Bookman Old Style" w:hAnsi="Bookman Old Style" w:cs="Times New Roman"/>
                <w:lang w:val="sv-SE"/>
              </w:rPr>
              <w:t>;</w:t>
            </w:r>
          </w:p>
          <w:p w:rsidR="0036292F" w:rsidRPr="008B5A4D" w:rsidRDefault="004100BA" w:rsidP="00D73380">
            <w:pPr>
              <w:numPr>
                <w:ilvl w:val="0"/>
                <w:numId w:val="230"/>
              </w:numPr>
              <w:tabs>
                <w:tab w:val="left" w:pos="794"/>
              </w:tabs>
              <w:autoSpaceDE w:val="0"/>
              <w:autoSpaceDN w:val="0"/>
              <w:adjustRightInd w:val="0"/>
              <w:ind w:left="794"/>
              <w:jc w:val="both"/>
              <w:rPr>
                <w:rFonts w:ascii="Bookman Old Style" w:hAnsi="Bookman Old Style" w:cs="Times New Roman"/>
                <w:lang w:val="sv-SE"/>
              </w:rPr>
            </w:pPr>
            <w:r w:rsidRPr="008B5A4D">
              <w:rPr>
                <w:rFonts w:ascii="Bookman Old Style" w:hAnsi="Bookman Old Style" w:cs="Times New Roman"/>
                <w:lang w:val="sv-SE"/>
              </w:rPr>
              <w:t>pen</w:t>
            </w:r>
            <w:r w:rsidR="0036292F" w:rsidRPr="008B5A4D">
              <w:rPr>
                <w:rFonts w:ascii="Bookman Old Style" w:hAnsi="Bookman Old Style" w:cs="Times New Roman"/>
                <w:lang w:val="sv-SE"/>
              </w:rPr>
              <w:t>ngembangan kawasan penyangga untuk menghadang perluasan kebakaran hutan</w:t>
            </w:r>
            <w:r w:rsidR="00C52291" w:rsidRPr="008B5A4D">
              <w:rPr>
                <w:rFonts w:ascii="Bookman Old Style" w:hAnsi="Bookman Old Style" w:cs="Times New Roman"/>
              </w:rPr>
              <w:t>; dan</w:t>
            </w:r>
          </w:p>
          <w:p w:rsidR="0036292F" w:rsidRPr="008B5A4D" w:rsidRDefault="0036292F" w:rsidP="00D73380">
            <w:pPr>
              <w:numPr>
                <w:ilvl w:val="0"/>
                <w:numId w:val="230"/>
              </w:numPr>
              <w:tabs>
                <w:tab w:val="left" w:pos="794"/>
              </w:tabs>
              <w:autoSpaceDE w:val="0"/>
              <w:autoSpaceDN w:val="0"/>
              <w:adjustRightInd w:val="0"/>
              <w:ind w:left="794"/>
              <w:jc w:val="both"/>
              <w:rPr>
                <w:rFonts w:ascii="Bookman Old Style" w:hAnsi="Bookman Old Style" w:cs="Times New Roman"/>
                <w:lang w:val="sv-SE"/>
              </w:rPr>
            </w:pPr>
            <w:r w:rsidRPr="008B5A4D">
              <w:rPr>
                <w:rFonts w:ascii="Bookman Old Style" w:hAnsi="Bookman Old Style" w:cs="Times New Roman"/>
                <w:lang w:val="sv-SE"/>
              </w:rPr>
              <w:t>pengembangan sarana pemadam kebakaran minimal</w:t>
            </w:r>
            <w:r w:rsidR="00C52291" w:rsidRPr="008B5A4D">
              <w:rPr>
                <w:rFonts w:ascii="Bookman Old Style" w:hAnsi="Bookman Old Style" w:cs="Times New Roman"/>
              </w:rPr>
              <w:t>.</w:t>
            </w:r>
          </w:p>
          <w:p w:rsidR="0036292F" w:rsidRPr="008B5A4D" w:rsidRDefault="0036292F" w:rsidP="00D73380">
            <w:pPr>
              <w:ind w:left="-106"/>
              <w:jc w:val="center"/>
              <w:rPr>
                <w:rFonts w:ascii="Bookman Old Style" w:hAnsi="Bookman Old Style" w:cs="Times New Roman"/>
              </w:rPr>
            </w:pPr>
            <w:r w:rsidRPr="008B5A4D">
              <w:rPr>
                <w:rFonts w:ascii="Bookman Old Style" w:hAnsi="Bookman Old Style" w:cs="Times New Roman"/>
              </w:rPr>
              <w:t xml:space="preserve">Ketentuan Umum Peraturan Zonasi </w:t>
            </w:r>
          </w:p>
          <w:p w:rsidR="0036292F" w:rsidRPr="008B5A4D" w:rsidRDefault="0036292F" w:rsidP="00D73380">
            <w:pPr>
              <w:ind w:left="-106"/>
              <w:jc w:val="center"/>
              <w:rPr>
                <w:rFonts w:ascii="Bookman Old Style" w:hAnsi="Bookman Old Style" w:cs="Times New Roman"/>
              </w:rPr>
            </w:pPr>
            <w:r w:rsidRPr="008B5A4D">
              <w:rPr>
                <w:rFonts w:ascii="Bookman Old Style" w:hAnsi="Bookman Old Style" w:cs="Times New Roman"/>
              </w:rPr>
              <w:t xml:space="preserve">Kawasan </w:t>
            </w:r>
            <w:r w:rsidRPr="008B5A4D">
              <w:rPr>
                <w:rFonts w:ascii="Bookman Old Style" w:hAnsi="Bookman Old Style" w:cs="Times New Roman"/>
                <w:lang w:val="sv-SE"/>
              </w:rPr>
              <w:t>Rawan Bencana Alam Geologi</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lastRenderedPageBreak/>
              <w:t>Pa</w:t>
            </w:r>
            <w:r w:rsidRPr="008B5A4D">
              <w:rPr>
                <w:rFonts w:ascii="Bookman Old Style" w:hAnsi="Bookman Old Style" w:cs="Times New Roman"/>
                <w:lang w:val="en-US"/>
              </w:rPr>
              <w:t>sal 8</w:t>
            </w:r>
            <w:r w:rsidR="00B06E61" w:rsidRPr="008B5A4D">
              <w:rPr>
                <w:rFonts w:ascii="Bookman Old Style" w:hAnsi="Bookman Old Style" w:cs="Times New Roman"/>
                <w:lang w:val="en-US"/>
              </w:rPr>
              <w:t>2</w:t>
            </w:r>
          </w:p>
          <w:p w:rsidR="00E808B4" w:rsidRPr="008B5A4D" w:rsidRDefault="00E808B4" w:rsidP="00D73380">
            <w:pPr>
              <w:numPr>
                <w:ilvl w:val="0"/>
                <w:numId w:val="44"/>
              </w:numPr>
              <w:ind w:left="434" w:right="28" w:hanging="434"/>
              <w:jc w:val="both"/>
              <w:rPr>
                <w:rFonts w:ascii="Bookman Old Style" w:hAnsi="Bookman Old Style" w:cs="Times New Roman"/>
              </w:rPr>
            </w:pPr>
            <w:r w:rsidRPr="008B5A4D">
              <w:rPr>
                <w:rFonts w:ascii="Bookman Old Style" w:hAnsi="Bookman Old Style" w:cs="Times New Roman"/>
              </w:rPr>
              <w:t xml:space="preserve">Ketentuan umum peraturan zonasi kawasan yang memiliki keunikan bentang alam dan kawasan yang mempunyai keunikan proses geologi sebagaimana dimaksud dalam Pasal </w:t>
            </w:r>
            <w:r w:rsidR="006F026F" w:rsidRPr="008B5A4D">
              <w:rPr>
                <w:rFonts w:ascii="Bookman Old Style" w:hAnsi="Bookman Old Style" w:cs="Times New Roman"/>
                <w:lang w:val="en-US"/>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7</w:t>
            </w:r>
            <w:r w:rsidRPr="008B5A4D">
              <w:rPr>
                <w:rFonts w:ascii="Bookman Old Style" w:hAnsi="Bookman Old Style" w:cs="Times New Roman"/>
              </w:rPr>
              <w:t>)</w:t>
            </w:r>
            <w:r w:rsidR="00C52291" w:rsidRPr="008B5A4D">
              <w:rPr>
                <w:rFonts w:ascii="Bookman Old Style" w:hAnsi="Bookman Old Style" w:cs="Times New Roman"/>
              </w:rPr>
              <w:t xml:space="preserve"> huruf a dan huruf b</w:t>
            </w:r>
            <w:r w:rsidRPr="008B5A4D">
              <w:rPr>
                <w:rFonts w:ascii="Bookman Old Style" w:hAnsi="Bookman Old Style" w:cs="Times New Roman"/>
              </w:rPr>
              <w:t xml:space="preserve">, </w:t>
            </w:r>
            <w:r w:rsidR="004A3B10" w:rsidRPr="008B5A4D">
              <w:rPr>
                <w:rFonts w:ascii="Bookman Old Style" w:hAnsi="Bookman Old Style" w:cs="Times New Roman"/>
              </w:rPr>
              <w:t>yang berada pada kawasan sekitar kaldera Gunung</w:t>
            </w:r>
            <w:r w:rsidRPr="008B5A4D">
              <w:rPr>
                <w:rFonts w:ascii="Bookman Old Style" w:hAnsi="Bookman Old Style" w:cs="Times New Roman"/>
              </w:rPr>
              <w:t xml:space="preserve">api Batur, </w:t>
            </w:r>
            <w:r w:rsidR="00C05574" w:rsidRPr="008B5A4D">
              <w:rPr>
                <w:rFonts w:ascii="Bookman Old Style" w:hAnsi="Bookman Old Style" w:cs="Times New Roman"/>
                <w:lang w:val="en-US"/>
              </w:rPr>
              <w:t>meliputi</w:t>
            </w:r>
            <w:r w:rsidR="00C05574" w:rsidRPr="008B5A4D">
              <w:rPr>
                <w:rFonts w:ascii="Bookman Old Style" w:hAnsi="Bookman Old Style" w:cs="Times New Roman"/>
              </w:rPr>
              <w:t>:</w:t>
            </w:r>
          </w:p>
          <w:p w:rsidR="00E808B4" w:rsidRPr="008B5A4D" w:rsidRDefault="00E808B4" w:rsidP="00D73380">
            <w:pPr>
              <w:numPr>
                <w:ilvl w:val="0"/>
                <w:numId w:val="45"/>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lang w:val="fi-FI"/>
              </w:rPr>
              <w:t xml:space="preserve">usulan </w:t>
            </w:r>
            <w:r w:rsidRPr="008B5A4D">
              <w:rPr>
                <w:rFonts w:ascii="Bookman Old Style" w:hAnsi="Bookman Old Style" w:cs="Times New Roman"/>
              </w:rPr>
              <w:t xml:space="preserve">penetapan kawasan </w:t>
            </w:r>
            <w:r w:rsidRPr="008B5A4D">
              <w:rPr>
                <w:rFonts w:ascii="Bookman Old Style" w:hAnsi="Bookman Old Style" w:cs="Times New Roman"/>
                <w:lang w:val="fi-FI"/>
              </w:rPr>
              <w:t>sebagai kawasan taman geologi (</w:t>
            </w:r>
            <w:r w:rsidRPr="008B5A4D">
              <w:rPr>
                <w:rFonts w:ascii="Bookman Old Style" w:hAnsi="Bookman Old Style" w:cs="Times New Roman"/>
                <w:i/>
                <w:lang w:val="fi-FI"/>
              </w:rPr>
              <w:t xml:space="preserve">geopark) </w:t>
            </w:r>
            <w:r w:rsidRPr="008B5A4D">
              <w:rPr>
                <w:rFonts w:ascii="Bookman Old Style" w:hAnsi="Bookman Old Style" w:cs="Times New Roman"/>
                <w:lang w:val="fi-FI"/>
              </w:rPr>
              <w:t xml:space="preserve"> dunia</w:t>
            </w:r>
            <w:r w:rsidR="004A3B10" w:rsidRPr="008B5A4D">
              <w:rPr>
                <w:rFonts w:ascii="Bookman Old Style" w:hAnsi="Bookman Old Style" w:cs="Times New Roman"/>
              </w:rPr>
              <w:t>;</w:t>
            </w:r>
          </w:p>
          <w:p w:rsidR="00E808B4" w:rsidRPr="008B5A4D" w:rsidRDefault="00E808B4" w:rsidP="00D73380">
            <w:pPr>
              <w:numPr>
                <w:ilvl w:val="0"/>
                <w:numId w:val="45"/>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 xml:space="preserve">pendayagunaan kawasan untuk aktivitas pendidikan dan penelitian ke gunungapian, petualangan, rekreasi, olahraga alam, dan kepariwisataan lainnya dengan menerapkan rekayasa teknologi </w:t>
            </w:r>
            <w:r w:rsidR="00903C27" w:rsidRPr="008B5A4D">
              <w:rPr>
                <w:rFonts w:ascii="Bookman Old Style" w:hAnsi="Bookman Old Style" w:cs="Times New Roman"/>
              </w:rPr>
              <w:t xml:space="preserve">pengembangan sarana dan prasarana pendukung </w:t>
            </w:r>
            <w:r w:rsidRPr="008B5A4D">
              <w:rPr>
                <w:rFonts w:ascii="Bookman Old Style" w:hAnsi="Bookman Old Style" w:cs="Times New Roman"/>
              </w:rPr>
              <w:t>untuk dapat menikmati keunikan proses geologi kawasan dengan mudah dan aman</w:t>
            </w:r>
            <w:r w:rsidR="004A3B10" w:rsidRPr="008B5A4D">
              <w:rPr>
                <w:rFonts w:ascii="Bookman Old Style" w:hAnsi="Bookman Old Style" w:cs="Times New Roman"/>
              </w:rPr>
              <w:t>;</w:t>
            </w:r>
            <w:r w:rsidRPr="008B5A4D">
              <w:rPr>
                <w:rFonts w:ascii="Bookman Old Style" w:hAnsi="Bookman Old Style" w:cs="Times New Roman"/>
              </w:rPr>
              <w:t xml:space="preserve"> </w:t>
            </w:r>
          </w:p>
          <w:p w:rsidR="00E808B4" w:rsidRPr="008B5A4D" w:rsidRDefault="00E808B4" w:rsidP="00D73380">
            <w:pPr>
              <w:numPr>
                <w:ilvl w:val="0"/>
                <w:numId w:val="45"/>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integrasi pemanfaatan kawasan sebagai kawasan suci, kawasan tempat suci dan pola-pola kearifan lokal masyarakat</w:t>
            </w:r>
            <w:r w:rsidR="004A3B10" w:rsidRPr="008B5A4D">
              <w:rPr>
                <w:rFonts w:ascii="Bookman Old Style" w:hAnsi="Bookman Old Style" w:cs="Times New Roman"/>
              </w:rPr>
              <w:t>;</w:t>
            </w:r>
          </w:p>
          <w:p w:rsidR="00903C27" w:rsidRPr="008B5A4D" w:rsidRDefault="00903C27" w:rsidP="00D73380">
            <w:pPr>
              <w:numPr>
                <w:ilvl w:val="0"/>
                <w:numId w:val="45"/>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mitigasi terhadap potensi rawan letusan gunung berapi</w:t>
            </w:r>
            <w:r w:rsidR="004A3B10" w:rsidRPr="008B5A4D">
              <w:rPr>
                <w:rFonts w:ascii="Bookman Old Style" w:hAnsi="Bookman Old Style" w:cs="Times New Roman"/>
              </w:rPr>
              <w:t>; dan</w:t>
            </w:r>
            <w:r w:rsidRPr="008B5A4D">
              <w:rPr>
                <w:rFonts w:ascii="Bookman Old Style" w:hAnsi="Bookman Old Style" w:cs="Times New Roman"/>
              </w:rPr>
              <w:t xml:space="preserve"> </w:t>
            </w:r>
          </w:p>
          <w:p w:rsidR="00903C27" w:rsidRPr="008B5A4D" w:rsidRDefault="00903C27" w:rsidP="00D73380">
            <w:pPr>
              <w:numPr>
                <w:ilvl w:val="0"/>
                <w:numId w:val="45"/>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mengendalikan kegiatan pembangunan fisik, agar tida</w:t>
            </w:r>
            <w:r w:rsidR="004A3B10" w:rsidRPr="008B5A4D">
              <w:rPr>
                <w:rFonts w:ascii="Bookman Old Style" w:hAnsi="Bookman Old Style" w:cs="Times New Roman"/>
              </w:rPr>
              <w:t>k mengubah bentang alam kaldera.</w:t>
            </w:r>
            <w:r w:rsidRPr="008B5A4D">
              <w:rPr>
                <w:rFonts w:ascii="Bookman Old Style" w:hAnsi="Bookman Old Style" w:cs="Times New Roman"/>
              </w:rPr>
              <w:t xml:space="preserve"> </w:t>
            </w:r>
          </w:p>
          <w:p w:rsidR="00FC602A" w:rsidRPr="008B5A4D" w:rsidRDefault="00FC602A" w:rsidP="00D73380">
            <w:pPr>
              <w:numPr>
                <w:ilvl w:val="0"/>
                <w:numId w:val="44"/>
              </w:numPr>
              <w:spacing w:before="120"/>
              <w:ind w:left="432" w:right="29" w:hanging="432"/>
              <w:jc w:val="both"/>
              <w:rPr>
                <w:rFonts w:ascii="Bookman Old Style" w:hAnsi="Bookman Old Style" w:cs="Times New Roman"/>
              </w:rPr>
            </w:pPr>
            <w:r w:rsidRPr="008B5A4D">
              <w:rPr>
                <w:rFonts w:ascii="Bookman Old Style" w:hAnsi="Bookman Old Style" w:cs="Times New Roman"/>
              </w:rPr>
              <w:t>Ketentuan umum peraturan zonasi kawasan raw</w:t>
            </w:r>
            <w:r w:rsidR="00FE565C" w:rsidRPr="008B5A4D">
              <w:rPr>
                <w:rFonts w:ascii="Bookman Old Style" w:hAnsi="Bookman Old Style" w:cs="Times New Roman"/>
              </w:rPr>
              <w:t>an letusan gunung</w:t>
            </w:r>
            <w:r w:rsidRPr="008B5A4D">
              <w:rPr>
                <w:rFonts w:ascii="Bookman Old Style" w:hAnsi="Bookman Old Style" w:cs="Times New Roman"/>
              </w:rPr>
              <w:t xml:space="preserve">api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8</w:t>
            </w:r>
            <w:r w:rsidRPr="008B5A4D">
              <w:rPr>
                <w:rFonts w:ascii="Bookman Old Style" w:hAnsi="Bookman Old Style" w:cs="Times New Roman"/>
              </w:rPr>
              <w:t xml:space="preserve">) huruf a, </w:t>
            </w:r>
            <w:r w:rsidR="00C5657D" w:rsidRPr="008B5A4D">
              <w:rPr>
                <w:rFonts w:ascii="Bookman Old Style" w:hAnsi="Bookman Old Style" w:cs="Times New Roman"/>
              </w:rPr>
              <w:t>meliputi:</w:t>
            </w:r>
          </w:p>
          <w:p w:rsidR="00FC602A" w:rsidRPr="008B5A4D" w:rsidRDefault="00276464" w:rsidP="00D73380">
            <w:pPr>
              <w:numPr>
                <w:ilvl w:val="0"/>
                <w:numId w:val="237"/>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p</w:t>
            </w:r>
            <w:r w:rsidR="00FC602A" w:rsidRPr="008B5A4D">
              <w:rPr>
                <w:rFonts w:ascii="Bookman Old Style" w:hAnsi="Bookman Old Style" w:cs="Times New Roman"/>
              </w:rPr>
              <w:t>enetapan kawasan rawan bencana gunungapi  pada kawasan</w:t>
            </w:r>
            <w:r w:rsidR="00031692" w:rsidRPr="008B5A4D">
              <w:rPr>
                <w:rFonts w:ascii="Bookman Old Style" w:hAnsi="Bookman Old Style" w:cs="Times New Roman"/>
              </w:rPr>
              <w:t xml:space="preserve"> rawan </w:t>
            </w:r>
            <w:r w:rsidR="00FC602A" w:rsidRPr="008B5A4D">
              <w:rPr>
                <w:rFonts w:ascii="Bookman Old Style" w:hAnsi="Bookman Old Style" w:cs="Times New Roman"/>
              </w:rPr>
              <w:t>III (terlarang) dan kawasan rawan II (Bahaya) sebagai kawasan lindung;</w:t>
            </w:r>
          </w:p>
          <w:p w:rsidR="00FC602A" w:rsidRPr="008B5A4D" w:rsidRDefault="00FC602A" w:rsidP="00D73380">
            <w:pPr>
              <w:numPr>
                <w:ilvl w:val="0"/>
                <w:numId w:val="237"/>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pemanfaatan ruang pada jalur lintasan lava dengan mempertimbangkan karakteristik, jenis, dan ancaman bencana;</w:t>
            </w:r>
          </w:p>
          <w:p w:rsidR="00FC602A" w:rsidRPr="008B5A4D" w:rsidRDefault="00FC602A" w:rsidP="00D73380">
            <w:pPr>
              <w:numPr>
                <w:ilvl w:val="0"/>
                <w:numId w:val="237"/>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penentuan lokasi dan jalur evakua</w:t>
            </w:r>
            <w:r w:rsidR="0063307D" w:rsidRPr="008B5A4D">
              <w:rPr>
                <w:rFonts w:ascii="Bookman Old Style" w:hAnsi="Bookman Old Style" w:cs="Times New Roman"/>
              </w:rPr>
              <w:t xml:space="preserve">si dari permukiman penduduk; </w:t>
            </w:r>
          </w:p>
          <w:p w:rsidR="00031692" w:rsidRPr="008B5A4D" w:rsidRDefault="00FC602A" w:rsidP="00D73380">
            <w:pPr>
              <w:numPr>
                <w:ilvl w:val="0"/>
                <w:numId w:val="237"/>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pembatasan pendirian bangunan kecuali untuk kepentingan pemantauan ancaman bencana dan kepentingan umum</w:t>
            </w:r>
            <w:r w:rsidR="0063307D" w:rsidRPr="008B5A4D">
              <w:rPr>
                <w:rFonts w:ascii="Bookman Old Style" w:hAnsi="Bookman Old Style" w:cs="Times New Roman"/>
              </w:rPr>
              <w:t>; dan</w:t>
            </w:r>
          </w:p>
          <w:p w:rsidR="00031692" w:rsidRPr="008B5A4D" w:rsidRDefault="00031692" w:rsidP="00D73380">
            <w:pPr>
              <w:numPr>
                <w:ilvl w:val="0"/>
                <w:numId w:val="237"/>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tidak diperkenankan mendirikan bangunan perumahan atau bangunan akomodasi wisata pada kawasan rawan III (terlarang).</w:t>
            </w:r>
          </w:p>
          <w:p w:rsidR="00FC602A" w:rsidRPr="008B5A4D" w:rsidRDefault="00FC602A" w:rsidP="00D73380">
            <w:pPr>
              <w:numPr>
                <w:ilvl w:val="0"/>
                <w:numId w:val="44"/>
              </w:numPr>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kawasan rawan gempa bumi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8</w:t>
            </w:r>
            <w:r w:rsidRPr="008B5A4D">
              <w:rPr>
                <w:rFonts w:ascii="Bookman Old Style" w:hAnsi="Bookman Old Style" w:cs="Times New Roman"/>
              </w:rPr>
              <w:t xml:space="preserve">) huruf b, </w:t>
            </w:r>
            <w:r w:rsidR="00C5657D" w:rsidRPr="008B5A4D">
              <w:rPr>
                <w:rFonts w:ascii="Bookman Old Style" w:hAnsi="Bookman Old Style" w:cs="Times New Roman"/>
              </w:rPr>
              <w:t>meliputi:</w:t>
            </w:r>
          </w:p>
          <w:p w:rsidR="00FC602A" w:rsidRPr="008B5A4D" w:rsidRDefault="00D5296E" w:rsidP="00D73380">
            <w:pPr>
              <w:numPr>
                <w:ilvl w:val="0"/>
                <w:numId w:val="46"/>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lang w:val="en-US"/>
              </w:rPr>
              <w:t>p</w:t>
            </w:r>
            <w:r w:rsidR="00FC602A" w:rsidRPr="008B5A4D">
              <w:rPr>
                <w:rFonts w:ascii="Bookman Old Style" w:hAnsi="Bookman Old Style" w:cs="Times New Roman"/>
              </w:rPr>
              <w:t>enerapan sistem peringatan dini bencana gempa bumi;</w:t>
            </w:r>
          </w:p>
          <w:p w:rsidR="00FC602A" w:rsidRPr="008B5A4D" w:rsidRDefault="00D5296E" w:rsidP="00D73380">
            <w:pPr>
              <w:numPr>
                <w:ilvl w:val="0"/>
                <w:numId w:val="46"/>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lang w:val="sv-SE"/>
              </w:rPr>
              <w:t>p</w:t>
            </w:r>
            <w:r w:rsidR="00FC602A" w:rsidRPr="008B5A4D">
              <w:rPr>
                <w:rFonts w:ascii="Bookman Old Style" w:hAnsi="Bookman Old Style" w:cs="Times New Roman"/>
              </w:rPr>
              <w:t xml:space="preserve">enerapan standar </w:t>
            </w:r>
            <w:r w:rsidRPr="008B5A4D">
              <w:rPr>
                <w:rFonts w:ascii="Bookman Old Style" w:hAnsi="Bookman Old Style" w:cs="Times New Roman"/>
              </w:rPr>
              <w:t>konstruksi bangunan tahan gempa</w:t>
            </w:r>
            <w:r w:rsidRPr="008B5A4D">
              <w:rPr>
                <w:rFonts w:ascii="Bookman Old Style" w:hAnsi="Bookman Old Style" w:cs="Times New Roman"/>
                <w:lang w:val="sv-SE"/>
              </w:rPr>
              <w:t>; dan</w:t>
            </w:r>
          </w:p>
          <w:p w:rsidR="00FC602A" w:rsidRPr="008B5A4D" w:rsidRDefault="00D5296E" w:rsidP="00D73380">
            <w:pPr>
              <w:numPr>
                <w:ilvl w:val="0"/>
                <w:numId w:val="46"/>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lang w:val="en-US"/>
              </w:rPr>
              <w:t>r</w:t>
            </w:r>
            <w:r w:rsidR="00FC602A" w:rsidRPr="008B5A4D">
              <w:rPr>
                <w:rFonts w:ascii="Bookman Old Style" w:hAnsi="Bookman Old Style" w:cs="Times New Roman"/>
              </w:rPr>
              <w:t>ehabilitasi dan konservasi lahan dengan melakukan mitigasi atas bencana</w:t>
            </w:r>
            <w:r w:rsidRPr="008B5A4D">
              <w:rPr>
                <w:rFonts w:ascii="Bookman Old Style" w:hAnsi="Bookman Old Style" w:cs="Times New Roman"/>
              </w:rPr>
              <w:t xml:space="preserve"> gempa bumi</w:t>
            </w:r>
            <w:r w:rsidRPr="008B5A4D">
              <w:rPr>
                <w:rFonts w:ascii="Bookman Old Style" w:hAnsi="Bookman Old Style" w:cs="Times New Roman"/>
                <w:lang w:val="en-US"/>
              </w:rPr>
              <w:t>.</w:t>
            </w:r>
          </w:p>
          <w:p w:rsidR="00FC602A" w:rsidRPr="008B5A4D" w:rsidRDefault="00FC602A" w:rsidP="00D73380">
            <w:pPr>
              <w:numPr>
                <w:ilvl w:val="0"/>
                <w:numId w:val="44"/>
              </w:numPr>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kawasan rawan gerakan tanah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8</w:t>
            </w:r>
            <w:r w:rsidRPr="008B5A4D">
              <w:rPr>
                <w:rFonts w:ascii="Bookman Old Style" w:hAnsi="Bookman Old Style" w:cs="Times New Roman"/>
              </w:rPr>
              <w:t xml:space="preserve">) huruf c, </w:t>
            </w:r>
            <w:r w:rsidR="00C5657D" w:rsidRPr="008B5A4D">
              <w:rPr>
                <w:rFonts w:ascii="Bookman Old Style" w:hAnsi="Bookman Old Style" w:cs="Times New Roman"/>
              </w:rPr>
              <w:t>meliputi:</w:t>
            </w:r>
          </w:p>
          <w:p w:rsidR="008809D3" w:rsidRPr="008B5A4D" w:rsidRDefault="00D5296E" w:rsidP="00D73380">
            <w:pPr>
              <w:numPr>
                <w:ilvl w:val="0"/>
                <w:numId w:val="47"/>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m</w:t>
            </w:r>
            <w:r w:rsidR="00FC602A" w:rsidRPr="008B5A4D">
              <w:rPr>
                <w:rFonts w:ascii="Bookman Old Style" w:hAnsi="Bookman Old Style" w:cs="Times New Roman"/>
              </w:rPr>
              <w:t xml:space="preserve">elakukan rehabilitasi dan konservasi lahan melalui </w:t>
            </w:r>
            <w:r w:rsidR="00FC602A" w:rsidRPr="008B5A4D">
              <w:rPr>
                <w:rFonts w:ascii="Bookman Old Style" w:hAnsi="Bookman Old Style" w:cs="Times New Roman"/>
              </w:rPr>
              <w:lastRenderedPageBreak/>
              <w:t xml:space="preserve">perbaikan pola tanam, pengembangan vegetasi  dan upaya konservasi lahan </w:t>
            </w:r>
            <w:r w:rsidR="008809D3" w:rsidRPr="008B5A4D">
              <w:rPr>
                <w:rFonts w:ascii="Bookman Old Style" w:hAnsi="Bookman Old Style" w:cs="Times New Roman"/>
              </w:rPr>
              <w:t>;</w:t>
            </w:r>
          </w:p>
          <w:p w:rsidR="008809D3" w:rsidRPr="008B5A4D" w:rsidRDefault="00D5296E" w:rsidP="00D73380">
            <w:pPr>
              <w:numPr>
                <w:ilvl w:val="0"/>
                <w:numId w:val="47"/>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lang w:val="sv-SE"/>
              </w:rPr>
              <w:t>p</w:t>
            </w:r>
            <w:r w:rsidR="00FC602A" w:rsidRPr="008B5A4D">
              <w:rPr>
                <w:rFonts w:ascii="Bookman Old Style" w:hAnsi="Bookman Old Style" w:cs="Times New Roman"/>
              </w:rPr>
              <w:t>engembangan bangunan penahan gerakan tanah;</w:t>
            </w:r>
          </w:p>
          <w:p w:rsidR="008809D3" w:rsidRPr="008B5A4D" w:rsidRDefault="00D5296E" w:rsidP="00D73380">
            <w:pPr>
              <w:numPr>
                <w:ilvl w:val="0"/>
                <w:numId w:val="47"/>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p</w:t>
            </w:r>
            <w:r w:rsidR="00FC602A" w:rsidRPr="008B5A4D">
              <w:rPr>
                <w:rFonts w:ascii="Bookman Old Style" w:hAnsi="Bookman Old Style" w:cs="Times New Roman"/>
              </w:rPr>
              <w:t>engaturan kegiatan budidaya yang sesuai dengan kondisi fisik kawasan dan membatasi kegiatan budidaya intensif</w:t>
            </w:r>
            <w:r w:rsidRPr="008B5A4D">
              <w:rPr>
                <w:rFonts w:ascii="Bookman Old Style" w:hAnsi="Bookman Old Style" w:cs="Times New Roman"/>
              </w:rPr>
              <w:t>;</w:t>
            </w:r>
            <w:r w:rsidR="004A3B10" w:rsidRPr="008B5A4D">
              <w:rPr>
                <w:rFonts w:ascii="Bookman Old Style" w:hAnsi="Bookman Old Style" w:cs="Times New Roman"/>
              </w:rPr>
              <w:t xml:space="preserve"> </w:t>
            </w:r>
            <w:r w:rsidR="008809D3" w:rsidRPr="008B5A4D">
              <w:rPr>
                <w:rFonts w:ascii="Bookman Old Style" w:hAnsi="Bookman Old Style" w:cs="Times New Roman"/>
              </w:rPr>
              <w:t>dan</w:t>
            </w:r>
          </w:p>
          <w:p w:rsidR="00FC602A" w:rsidRPr="008B5A4D" w:rsidRDefault="00D5296E" w:rsidP="00D73380">
            <w:pPr>
              <w:numPr>
                <w:ilvl w:val="0"/>
                <w:numId w:val="47"/>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s</w:t>
            </w:r>
            <w:r w:rsidR="00FC602A" w:rsidRPr="008B5A4D">
              <w:rPr>
                <w:rFonts w:ascii="Bookman Old Style" w:hAnsi="Bookman Old Style" w:cs="Times New Roman"/>
              </w:rPr>
              <w:t>osialisasi kepada masyarakat dan seluruh pelaku pembangunan terkait mengenai lokasi kawasan rawan bencana gerakan tanah.</w:t>
            </w:r>
          </w:p>
          <w:p w:rsidR="00903C27" w:rsidRPr="008B5A4D" w:rsidRDefault="00903C27" w:rsidP="00D73380">
            <w:pPr>
              <w:numPr>
                <w:ilvl w:val="0"/>
                <w:numId w:val="44"/>
              </w:numPr>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kawasan rawan </w:t>
            </w:r>
            <w:r w:rsidR="004A3B10" w:rsidRPr="008B5A4D">
              <w:rPr>
                <w:rFonts w:ascii="Bookman Old Style" w:hAnsi="Bookman Old Style" w:cs="Times New Roman"/>
              </w:rPr>
              <w:t xml:space="preserve">bahaya </w:t>
            </w:r>
            <w:r w:rsidRPr="008B5A4D">
              <w:rPr>
                <w:rFonts w:ascii="Bookman Old Style" w:hAnsi="Bookman Old Style" w:cs="Times New Roman"/>
              </w:rPr>
              <w:t xml:space="preserve">gas beracun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8</w:t>
            </w:r>
            <w:r w:rsidRPr="008B5A4D">
              <w:rPr>
                <w:rFonts w:ascii="Bookman Old Style" w:hAnsi="Bookman Old Style" w:cs="Times New Roman"/>
              </w:rPr>
              <w:t xml:space="preserve">) huruf d, </w:t>
            </w:r>
            <w:r w:rsidR="00C5657D" w:rsidRPr="008B5A4D">
              <w:rPr>
                <w:rFonts w:ascii="Bookman Old Style" w:hAnsi="Bookman Old Style" w:cs="Times New Roman"/>
              </w:rPr>
              <w:t>meliputi:</w:t>
            </w:r>
          </w:p>
          <w:p w:rsidR="00903C27" w:rsidRPr="008B5A4D" w:rsidRDefault="00903C27" w:rsidP="00D73380">
            <w:pPr>
              <w:numPr>
                <w:ilvl w:val="0"/>
                <w:numId w:val="238"/>
              </w:numPr>
              <w:tabs>
                <w:tab w:val="clear" w:pos="2160"/>
                <w:tab w:val="left" w:pos="884"/>
              </w:tabs>
              <w:ind w:left="927" w:right="28" w:hanging="497"/>
              <w:jc w:val="both"/>
              <w:rPr>
                <w:rFonts w:ascii="Bookman Old Style" w:hAnsi="Bookman Old Style" w:cs="Times New Roman"/>
              </w:rPr>
            </w:pPr>
            <w:r w:rsidRPr="008B5A4D">
              <w:rPr>
                <w:rFonts w:ascii="Bookman Old Style" w:hAnsi="Bookman Old Style" w:cs="Times New Roman"/>
                <w:lang w:val="sv-SE"/>
              </w:rPr>
              <w:t xml:space="preserve">pengembangan </w:t>
            </w:r>
            <w:r w:rsidRPr="008B5A4D">
              <w:rPr>
                <w:rFonts w:ascii="Bookman Old Style" w:hAnsi="Bookman Old Style" w:cs="Times New Roman"/>
              </w:rPr>
              <w:t xml:space="preserve">sistem peringatan dini </w:t>
            </w:r>
            <w:r w:rsidRPr="008B5A4D">
              <w:rPr>
                <w:rFonts w:ascii="Bookman Old Style" w:hAnsi="Bookman Old Style" w:cs="Times New Roman"/>
                <w:lang w:val="sv-SE"/>
              </w:rPr>
              <w:t>rawan gas beracun</w:t>
            </w:r>
            <w:r w:rsidRPr="008B5A4D">
              <w:rPr>
                <w:rFonts w:ascii="Bookman Old Style" w:hAnsi="Bookman Old Style" w:cs="Times New Roman"/>
              </w:rPr>
              <w:t>;</w:t>
            </w:r>
          </w:p>
          <w:p w:rsidR="00903C27" w:rsidRPr="008B5A4D" w:rsidRDefault="00903C27" w:rsidP="00D73380">
            <w:pPr>
              <w:numPr>
                <w:ilvl w:val="0"/>
                <w:numId w:val="238"/>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 xml:space="preserve">penentuan lokasi dan jalur evakuasi </w:t>
            </w:r>
            <w:r w:rsidRPr="008B5A4D">
              <w:rPr>
                <w:rFonts w:ascii="Bookman Old Style" w:hAnsi="Bookman Old Style" w:cs="Times New Roman"/>
                <w:lang w:val="en-US"/>
              </w:rPr>
              <w:t>bila terjadi bencana gas beracun</w:t>
            </w:r>
            <w:r w:rsidR="004A3B10" w:rsidRPr="008B5A4D">
              <w:rPr>
                <w:rFonts w:ascii="Bookman Old Style" w:hAnsi="Bookman Old Style" w:cs="Times New Roman"/>
              </w:rPr>
              <w:t>; dan</w:t>
            </w:r>
            <w:r w:rsidRPr="008B5A4D">
              <w:rPr>
                <w:rFonts w:ascii="Bookman Old Style" w:hAnsi="Bookman Old Style" w:cs="Times New Roman"/>
                <w:lang w:val="en-US"/>
              </w:rPr>
              <w:t xml:space="preserve"> </w:t>
            </w:r>
          </w:p>
          <w:p w:rsidR="00903C27" w:rsidRPr="008B5A4D" w:rsidRDefault="00903C27" w:rsidP="00D73380">
            <w:pPr>
              <w:numPr>
                <w:ilvl w:val="0"/>
                <w:numId w:val="238"/>
              </w:numPr>
              <w:tabs>
                <w:tab w:val="left" w:pos="884"/>
              </w:tabs>
              <w:ind w:left="884" w:right="28" w:hanging="450"/>
              <w:jc w:val="both"/>
              <w:rPr>
                <w:rFonts w:ascii="Bookman Old Style" w:hAnsi="Bookman Old Style" w:cs="Times New Roman"/>
              </w:rPr>
            </w:pPr>
            <w:r w:rsidRPr="008B5A4D">
              <w:rPr>
                <w:rFonts w:ascii="Bookman Old Style" w:hAnsi="Bookman Old Style" w:cs="Times New Roman"/>
              </w:rPr>
              <w:t>sosialisasi kepada masyarakat dan seluruh pelaku pembangunan terkait potensi adanya rawan gas beracun.</w:t>
            </w:r>
          </w:p>
          <w:p w:rsidR="00FC602A" w:rsidRPr="008B5A4D" w:rsidRDefault="00FC602A" w:rsidP="00D73380">
            <w:pPr>
              <w:numPr>
                <w:ilvl w:val="0"/>
                <w:numId w:val="44"/>
              </w:numPr>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kawasan imbuhan air tanah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9</w:t>
            </w:r>
            <w:r w:rsidRPr="008B5A4D">
              <w:rPr>
                <w:rFonts w:ascii="Bookman Old Style" w:hAnsi="Bookman Old Style" w:cs="Times New Roman"/>
              </w:rPr>
              <w:t xml:space="preserve">) huruf </w:t>
            </w:r>
            <w:r w:rsidR="00903C27" w:rsidRPr="008B5A4D">
              <w:rPr>
                <w:rFonts w:ascii="Bookman Old Style" w:hAnsi="Bookman Old Style" w:cs="Times New Roman"/>
              </w:rPr>
              <w:t>a</w:t>
            </w:r>
            <w:r w:rsidRPr="008B5A4D">
              <w:rPr>
                <w:rFonts w:ascii="Bookman Old Style" w:hAnsi="Bookman Old Style" w:cs="Times New Roman"/>
              </w:rPr>
              <w:t xml:space="preserve">, </w:t>
            </w:r>
            <w:r w:rsidR="00C5657D" w:rsidRPr="008B5A4D">
              <w:rPr>
                <w:rFonts w:ascii="Bookman Old Style" w:hAnsi="Bookman Old Style" w:cs="Times New Roman"/>
              </w:rPr>
              <w:t>meliputi:</w:t>
            </w:r>
          </w:p>
          <w:p w:rsidR="00903C27" w:rsidRPr="008B5A4D" w:rsidRDefault="00903C27" w:rsidP="00D73380">
            <w:pPr>
              <w:numPr>
                <w:ilvl w:val="0"/>
                <w:numId w:val="48"/>
              </w:numPr>
              <w:tabs>
                <w:tab w:val="clear" w:pos="2160"/>
                <w:tab w:val="left" w:pos="884"/>
                <w:tab w:val="num" w:pos="1800"/>
              </w:tabs>
              <w:ind w:left="884" w:right="28" w:hanging="450"/>
              <w:jc w:val="both"/>
              <w:rPr>
                <w:rFonts w:ascii="Bookman Old Style" w:hAnsi="Bookman Old Style" w:cs="Times New Roman"/>
              </w:rPr>
            </w:pPr>
            <w:r w:rsidRPr="008B5A4D">
              <w:rPr>
                <w:rFonts w:ascii="Bookman Old Style" w:hAnsi="Bookman Old Style" w:cs="Times New Roman"/>
              </w:rPr>
              <w:t xml:space="preserve">pemanfaatan ruang untuk kawasan resapan air dan mengurangi bangunan fisik yang akan mengganggu kawasan resapan tersebut; </w:t>
            </w:r>
          </w:p>
          <w:p w:rsidR="00903C27" w:rsidRPr="008B5A4D" w:rsidRDefault="00903C27" w:rsidP="00D73380">
            <w:pPr>
              <w:numPr>
                <w:ilvl w:val="0"/>
                <w:numId w:val="48"/>
              </w:numPr>
              <w:tabs>
                <w:tab w:val="clear" w:pos="2160"/>
                <w:tab w:val="left" w:pos="884"/>
                <w:tab w:val="num" w:pos="1800"/>
              </w:tabs>
              <w:ind w:left="884" w:right="28" w:hanging="450"/>
              <w:jc w:val="both"/>
              <w:rPr>
                <w:rFonts w:ascii="Bookman Old Style" w:hAnsi="Bookman Old Style" w:cs="Times New Roman"/>
              </w:rPr>
            </w:pPr>
            <w:r w:rsidRPr="008B5A4D">
              <w:rPr>
                <w:rFonts w:ascii="Bookman Old Style" w:hAnsi="Bookman Old Style" w:cs="Times New Roman"/>
              </w:rPr>
              <w:t>meningkatkan upaya pelestarian kawasan melalui reboisasi, rehabilitasi, penanaman pohon, vegetasi dll untuk mempermudah / mempercepat proses p</w:t>
            </w:r>
            <w:r w:rsidR="004A3B10" w:rsidRPr="008B5A4D">
              <w:rPr>
                <w:rFonts w:ascii="Bookman Old Style" w:hAnsi="Bookman Old Style" w:cs="Times New Roman"/>
              </w:rPr>
              <w:t xml:space="preserve">eresapan air kedalam tanah; </w:t>
            </w:r>
          </w:p>
          <w:p w:rsidR="00903C27" w:rsidRPr="008B5A4D" w:rsidRDefault="00903C27" w:rsidP="00D73380">
            <w:pPr>
              <w:numPr>
                <w:ilvl w:val="0"/>
                <w:numId w:val="48"/>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penelitian dan pemetaan air tanah detail pada masing-masing cekungan air tanah sebagai dasar pengawasan dan pen</w:t>
            </w:r>
            <w:r w:rsidR="004A3B10" w:rsidRPr="008B5A4D">
              <w:rPr>
                <w:rFonts w:ascii="Bookman Old Style" w:hAnsi="Bookman Old Style" w:cs="Times New Roman"/>
              </w:rPr>
              <w:t>gendalian pemanfaatan air tanah;</w:t>
            </w:r>
          </w:p>
          <w:p w:rsidR="00903C27" w:rsidRPr="008B5A4D" w:rsidRDefault="00903C27" w:rsidP="00D73380">
            <w:pPr>
              <w:numPr>
                <w:ilvl w:val="0"/>
                <w:numId w:val="48"/>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pengharusan penyediaan sumur resapan dan/atau waduk pada lahan terbangun;</w:t>
            </w:r>
            <w:r w:rsidR="004A3B10" w:rsidRPr="008B5A4D">
              <w:rPr>
                <w:rFonts w:ascii="Bookman Old Style" w:hAnsi="Bookman Old Style" w:cs="Times New Roman"/>
              </w:rPr>
              <w:t xml:space="preserve"> </w:t>
            </w:r>
          </w:p>
          <w:p w:rsidR="00903C27" w:rsidRPr="008B5A4D" w:rsidRDefault="00903C27" w:rsidP="00D73380">
            <w:pPr>
              <w:numPr>
                <w:ilvl w:val="0"/>
                <w:numId w:val="48"/>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menerapkan secara ketat perizinan pemakaian air tanah, dan pengenaan tarif progresif</w:t>
            </w:r>
            <w:r w:rsidR="00BE2180" w:rsidRPr="008B5A4D">
              <w:rPr>
                <w:rFonts w:ascii="Bookman Old Style" w:hAnsi="Bookman Old Style" w:cs="Times New Roman"/>
              </w:rPr>
              <w:t>; dan</w:t>
            </w:r>
          </w:p>
          <w:p w:rsidR="00BE2180" w:rsidRPr="008B5A4D" w:rsidRDefault="00BE2180" w:rsidP="00D73380">
            <w:pPr>
              <w:numPr>
                <w:ilvl w:val="0"/>
                <w:numId w:val="48"/>
              </w:numPr>
              <w:tabs>
                <w:tab w:val="clear" w:pos="2160"/>
                <w:tab w:val="left" w:pos="884"/>
              </w:tabs>
              <w:ind w:left="884" w:right="28" w:hanging="450"/>
              <w:jc w:val="both"/>
              <w:rPr>
                <w:rFonts w:ascii="Bookman Old Style" w:hAnsi="Bookman Old Style" w:cs="Times New Roman"/>
                <w:lang w:eastAsia="id-ID"/>
              </w:rPr>
            </w:pPr>
            <w:r w:rsidRPr="008B5A4D">
              <w:rPr>
                <w:rFonts w:ascii="Bookman Old Style" w:hAnsi="Bookman Old Style" w:cs="Times New Roman"/>
                <w:lang w:eastAsia="id-ID"/>
              </w:rPr>
              <w:t xml:space="preserve">penerapan perizinan pemanfaatan air tanah </w:t>
            </w:r>
            <w:r w:rsidRPr="008B5A4D">
              <w:rPr>
                <w:rFonts w:ascii="Bookman Old Style" w:hAnsi="Bookman Old Style" w:cs="Times New Roman"/>
                <w:lang w:val="en-US" w:eastAsia="id-ID"/>
              </w:rPr>
              <w:t xml:space="preserve">dan </w:t>
            </w:r>
            <w:r w:rsidRPr="008B5A4D">
              <w:rPr>
                <w:rFonts w:ascii="Bookman Old Style" w:hAnsi="Bookman Old Style" w:cs="Times New Roman"/>
              </w:rPr>
              <w:t>menjadi persyaratan dalam proses penerbitan izin mendirikan bangunan (IMB).</w:t>
            </w:r>
          </w:p>
          <w:p w:rsidR="00FC602A" w:rsidRPr="008B5A4D" w:rsidRDefault="00FC602A" w:rsidP="00D73380">
            <w:pPr>
              <w:numPr>
                <w:ilvl w:val="0"/>
                <w:numId w:val="44"/>
              </w:numPr>
              <w:spacing w:before="120"/>
              <w:ind w:left="432" w:right="29" w:hanging="432"/>
              <w:jc w:val="both"/>
              <w:rPr>
                <w:rFonts w:ascii="Bookman Old Style" w:hAnsi="Bookman Old Style" w:cs="Times New Roman"/>
              </w:rPr>
            </w:pPr>
            <w:r w:rsidRPr="008B5A4D">
              <w:rPr>
                <w:rFonts w:ascii="Bookman Old Style" w:hAnsi="Bookman Old Style" w:cs="Times New Roman"/>
              </w:rPr>
              <w:t xml:space="preserve">Ketentuan umum peraturan zonasi sempadan mata air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Pr="008B5A4D">
              <w:rPr>
                <w:rFonts w:ascii="Bookman Old Style" w:hAnsi="Bookman Old Style" w:cs="Times New Roman"/>
              </w:rPr>
              <w:t xml:space="preserve"> ayat (</w:t>
            </w:r>
            <w:r w:rsidR="00063A01" w:rsidRPr="008B5A4D">
              <w:rPr>
                <w:rFonts w:ascii="Bookman Old Style" w:hAnsi="Bookman Old Style" w:cs="Times New Roman"/>
              </w:rPr>
              <w:t>9</w:t>
            </w:r>
            <w:r w:rsidRPr="008B5A4D">
              <w:rPr>
                <w:rFonts w:ascii="Bookman Old Style" w:hAnsi="Bookman Old Style" w:cs="Times New Roman"/>
              </w:rPr>
              <w:t xml:space="preserve">) huruf </w:t>
            </w:r>
            <w:r w:rsidR="00903C27" w:rsidRPr="008B5A4D">
              <w:rPr>
                <w:rFonts w:ascii="Bookman Old Style" w:hAnsi="Bookman Old Style" w:cs="Times New Roman"/>
              </w:rPr>
              <w:t>b</w:t>
            </w:r>
            <w:r w:rsidRPr="008B5A4D">
              <w:rPr>
                <w:rFonts w:ascii="Bookman Old Style" w:hAnsi="Bookman Old Style" w:cs="Times New Roman"/>
              </w:rPr>
              <w:t xml:space="preserve">, </w:t>
            </w:r>
            <w:r w:rsidR="00C5657D" w:rsidRPr="008B5A4D">
              <w:rPr>
                <w:rFonts w:ascii="Bookman Old Style" w:hAnsi="Bookman Old Style" w:cs="Times New Roman"/>
              </w:rPr>
              <w:t>meliputi:</w:t>
            </w:r>
          </w:p>
          <w:p w:rsidR="00C26F46" w:rsidRPr="008B5A4D" w:rsidRDefault="00C26F46" w:rsidP="00D73380">
            <w:pPr>
              <w:numPr>
                <w:ilvl w:val="0"/>
                <w:numId w:val="49"/>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 xml:space="preserve">Pembatasan kegiatan budidaya terbangun di dalam kawasan sekitar mata air dengan pengaturan KWT setinggi-tingginya 30% </w:t>
            </w:r>
            <w:r w:rsidR="00DB4F37" w:rsidRPr="008B5A4D">
              <w:rPr>
                <w:rFonts w:ascii="Bookman Old Style" w:hAnsi="Bookman Old Style" w:cs="Times New Roman"/>
              </w:rPr>
              <w:t xml:space="preserve">(tiga puluh persen) </w:t>
            </w:r>
            <w:r w:rsidRPr="008B5A4D">
              <w:rPr>
                <w:rFonts w:ascii="Bookman Old Style" w:hAnsi="Bookman Old Style" w:cs="Times New Roman"/>
              </w:rPr>
              <w:t xml:space="preserve">dalam radius 0-200 </w:t>
            </w:r>
            <w:r w:rsidR="00DB4F37" w:rsidRPr="008B5A4D">
              <w:rPr>
                <w:rFonts w:ascii="Bookman Old Style" w:hAnsi="Bookman Old Style" w:cs="Times New Roman"/>
              </w:rPr>
              <w:t>(nol sampai dua r</w:t>
            </w:r>
            <w:r w:rsidR="00614CDD" w:rsidRPr="008B5A4D">
              <w:rPr>
                <w:rFonts w:ascii="Bookman Old Style" w:hAnsi="Bookman Old Style" w:cs="Times New Roman"/>
              </w:rPr>
              <w:t>atus</w:t>
            </w:r>
            <w:r w:rsidR="00DB4F37" w:rsidRPr="008B5A4D">
              <w:rPr>
                <w:rFonts w:ascii="Bookman Old Style" w:hAnsi="Bookman Old Style" w:cs="Times New Roman"/>
              </w:rPr>
              <w:t xml:space="preserve">) </w:t>
            </w:r>
            <w:r w:rsidR="009A23AE" w:rsidRPr="008B5A4D">
              <w:rPr>
                <w:rFonts w:ascii="Bookman Old Style" w:hAnsi="Bookman Old Style" w:cs="Times New Roman"/>
              </w:rPr>
              <w:t>m</w:t>
            </w:r>
            <w:r w:rsidRPr="008B5A4D">
              <w:rPr>
                <w:rFonts w:ascii="Bookman Old Style" w:hAnsi="Bookman Old Style" w:cs="Times New Roman"/>
              </w:rPr>
              <w:t>;</w:t>
            </w:r>
          </w:p>
          <w:p w:rsidR="00C26F46" w:rsidRPr="008B5A4D" w:rsidRDefault="00C26F46" w:rsidP="00D73380">
            <w:pPr>
              <w:numPr>
                <w:ilvl w:val="0"/>
                <w:numId w:val="49"/>
              </w:numPr>
              <w:tabs>
                <w:tab w:val="clear" w:pos="2160"/>
                <w:tab w:val="left" w:pos="884"/>
              </w:tabs>
              <w:ind w:left="884" w:right="28" w:hanging="450"/>
              <w:jc w:val="both"/>
              <w:rPr>
                <w:rFonts w:ascii="Bookman Old Style" w:hAnsi="Bookman Old Style" w:cs="Tahoma"/>
              </w:rPr>
            </w:pPr>
            <w:r w:rsidRPr="008B5A4D">
              <w:rPr>
                <w:rFonts w:ascii="Bookman Old Style" w:hAnsi="Bookman Old Style" w:cs="Times New Roman"/>
              </w:rPr>
              <w:t>dapat dikembangkan untuk kegiatan lainnya sepanjang tidak berdampak</w:t>
            </w:r>
            <w:r w:rsidRPr="008B5A4D">
              <w:rPr>
                <w:rFonts w:ascii="Bookman Old Style" w:hAnsi="Bookman Old Style" w:cs="Tahoma"/>
              </w:rPr>
              <w:t xml:space="preserve"> </w:t>
            </w:r>
            <w:r w:rsidRPr="008B5A4D">
              <w:rPr>
                <w:rFonts w:ascii="Bookman Old Style" w:hAnsi="Bookman Old Style" w:cs="Times New Roman"/>
              </w:rPr>
              <w:t>negatif terhadap fungsi lindungnya, antara lain:</w:t>
            </w:r>
          </w:p>
          <w:p w:rsidR="00C26F46" w:rsidRPr="008B5A4D" w:rsidRDefault="00C26F46" w:rsidP="00D73380">
            <w:pPr>
              <w:numPr>
                <w:ilvl w:val="0"/>
                <w:numId w:val="231"/>
              </w:numPr>
              <w:tabs>
                <w:tab w:val="clear" w:pos="1800"/>
                <w:tab w:val="num" w:pos="1244"/>
              </w:tabs>
              <w:ind w:left="1244"/>
              <w:jc w:val="both"/>
              <w:rPr>
                <w:rFonts w:ascii="Bookman Old Style" w:hAnsi="Bookman Old Style" w:cs="Times New Roman"/>
              </w:rPr>
            </w:pPr>
            <w:r w:rsidRPr="008B5A4D">
              <w:rPr>
                <w:rFonts w:ascii="Bookman Old Style" w:hAnsi="Bookman Old Style" w:cs="Times New Roman"/>
              </w:rPr>
              <w:t>obyek wisata tanpa bangunan dengan kegiatan pendukung antara lain wisata alam (ekowisata) dan wisata spritual setelah melalui kajian; dan</w:t>
            </w:r>
          </w:p>
          <w:p w:rsidR="00C26F46" w:rsidRPr="008B5A4D" w:rsidRDefault="00C26F46" w:rsidP="00D73380">
            <w:pPr>
              <w:numPr>
                <w:ilvl w:val="0"/>
                <w:numId w:val="231"/>
              </w:numPr>
              <w:tabs>
                <w:tab w:val="clear" w:pos="1800"/>
                <w:tab w:val="num" w:pos="1244"/>
              </w:tabs>
              <w:ind w:left="1244"/>
              <w:jc w:val="both"/>
              <w:rPr>
                <w:rFonts w:ascii="Bookman Old Style" w:hAnsi="Bookman Old Style" w:cs="Times New Roman"/>
              </w:rPr>
            </w:pPr>
            <w:r w:rsidRPr="008B5A4D">
              <w:rPr>
                <w:rFonts w:ascii="Bookman Old Style" w:hAnsi="Bookman Old Style" w:cs="Times New Roman"/>
              </w:rPr>
              <w:t xml:space="preserve">kegiatan budidaya pertanian, perkebunan dan </w:t>
            </w:r>
            <w:r w:rsidRPr="008B5A4D">
              <w:rPr>
                <w:rFonts w:ascii="Bookman Old Style" w:hAnsi="Bookman Old Style" w:cs="Times New Roman"/>
              </w:rPr>
              <w:lastRenderedPageBreak/>
              <w:t>peternakan dan ruang terbuka hijau lainnya .</w:t>
            </w:r>
          </w:p>
          <w:p w:rsidR="00C26F46" w:rsidRPr="008B5A4D" w:rsidRDefault="00C26F46" w:rsidP="00D73380">
            <w:pPr>
              <w:numPr>
                <w:ilvl w:val="0"/>
                <w:numId w:val="49"/>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 xml:space="preserve">penataan perlindungan mata air untuk mengantisipasi pencemaran </w:t>
            </w:r>
            <w:r w:rsidR="004A3B10" w:rsidRPr="008B5A4D">
              <w:rPr>
                <w:rFonts w:ascii="Bookman Old Style" w:hAnsi="Bookman Old Style" w:cs="Times New Roman"/>
              </w:rPr>
              <w:t>dan kerusakan mata air; dan</w:t>
            </w:r>
          </w:p>
          <w:p w:rsidR="00C26F46" w:rsidRPr="008B5A4D" w:rsidRDefault="00C26F46" w:rsidP="00D73380">
            <w:pPr>
              <w:numPr>
                <w:ilvl w:val="0"/>
                <w:numId w:val="49"/>
              </w:numPr>
              <w:tabs>
                <w:tab w:val="clear" w:pos="2160"/>
                <w:tab w:val="left" w:pos="884"/>
              </w:tabs>
              <w:ind w:left="884" w:right="28" w:hanging="450"/>
              <w:jc w:val="both"/>
              <w:rPr>
                <w:rFonts w:ascii="Bookman Old Style" w:hAnsi="Bookman Old Style" w:cs="Times New Roman"/>
              </w:rPr>
            </w:pPr>
            <w:r w:rsidRPr="008B5A4D">
              <w:rPr>
                <w:rFonts w:ascii="Bookman Old Style" w:hAnsi="Bookman Old Style" w:cs="Times New Roman"/>
              </w:rPr>
              <w:t xml:space="preserve">pelarangan melakukan pengeboran air bawah tanah pada radius 200 </w:t>
            </w:r>
            <w:r w:rsidR="00C5657D" w:rsidRPr="008B5A4D">
              <w:rPr>
                <w:rFonts w:ascii="Bookman Old Style" w:hAnsi="Bookman Old Style" w:cs="Times New Roman"/>
              </w:rPr>
              <w:t xml:space="preserve">(dua ratus) </w:t>
            </w:r>
            <w:r w:rsidR="00DB4F37" w:rsidRPr="008B5A4D">
              <w:rPr>
                <w:rFonts w:ascii="Bookman Old Style" w:hAnsi="Bookman Old Style" w:cs="Times New Roman"/>
              </w:rPr>
              <w:t xml:space="preserve">meter </w:t>
            </w:r>
            <w:r w:rsidR="004A3B10" w:rsidRPr="008B5A4D">
              <w:rPr>
                <w:rFonts w:ascii="Bookman Old Style" w:hAnsi="Bookman Old Style" w:cs="Times New Roman"/>
              </w:rPr>
              <w:t>di sekitar mata air.</w:t>
            </w:r>
          </w:p>
          <w:p w:rsidR="00C26F46" w:rsidRPr="008B5A4D" w:rsidRDefault="00C26F46" w:rsidP="00D73380">
            <w:pPr>
              <w:rPr>
                <w:rFonts w:ascii="Bookman Old Style" w:hAnsi="Bookman Old Style" w:cs="Times New Roman"/>
              </w:rPr>
            </w:pP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8</w:t>
            </w:r>
            <w:r w:rsidR="00B06E61" w:rsidRPr="008B5A4D">
              <w:rPr>
                <w:rFonts w:ascii="Bookman Old Style" w:hAnsi="Bookman Old Style" w:cs="Times New Roman"/>
                <w:lang w:val="en-US"/>
              </w:rPr>
              <w:t>3</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00D63D5F" w:rsidRPr="008B5A4D">
              <w:rPr>
                <w:rFonts w:ascii="Bookman Old Style" w:hAnsi="Bookman Old Style" w:cs="Times New Roman"/>
              </w:rPr>
              <w:t>lindung lainnya</w:t>
            </w:r>
            <w:r w:rsidRPr="008B5A4D">
              <w:rPr>
                <w:rFonts w:ascii="Bookman Old Style" w:hAnsi="Bookman Old Style" w:cs="Times New Roman"/>
              </w:rPr>
              <w:t xml:space="preserve"> sebagaimana dimaksud dalam Pasal </w:t>
            </w:r>
            <w:r w:rsidR="006F026F" w:rsidRPr="008B5A4D">
              <w:rPr>
                <w:rFonts w:ascii="Bookman Old Style" w:hAnsi="Bookman Old Style" w:cs="Times New Roman"/>
              </w:rPr>
              <w:t>7</w:t>
            </w:r>
            <w:r w:rsidR="001B275E" w:rsidRPr="008B5A4D">
              <w:rPr>
                <w:rFonts w:ascii="Bookman Old Style" w:hAnsi="Bookman Old Style" w:cs="Times New Roman"/>
                <w:lang w:val="en-US"/>
              </w:rPr>
              <w:t>1</w:t>
            </w:r>
            <w:r w:rsidR="00903C27" w:rsidRPr="008B5A4D">
              <w:rPr>
                <w:rFonts w:ascii="Bookman Old Style" w:hAnsi="Bookman Old Style" w:cs="Times New Roman"/>
              </w:rPr>
              <w:t xml:space="preserve"> </w:t>
            </w:r>
            <w:r w:rsidRPr="008B5A4D">
              <w:rPr>
                <w:rFonts w:ascii="Bookman Old Style" w:hAnsi="Bookman Old Style" w:cs="Times New Roman"/>
              </w:rPr>
              <w:t>ayat (</w:t>
            </w:r>
            <w:r w:rsidR="00903C27" w:rsidRPr="008B5A4D">
              <w:rPr>
                <w:rFonts w:ascii="Bookman Old Style" w:hAnsi="Bookman Old Style" w:cs="Times New Roman"/>
              </w:rPr>
              <w:t>1</w:t>
            </w:r>
            <w:r w:rsidR="00063A01" w:rsidRPr="008B5A4D">
              <w:rPr>
                <w:rFonts w:ascii="Bookman Old Style" w:hAnsi="Bookman Old Style" w:cs="Times New Roman"/>
              </w:rPr>
              <w:t>0</w:t>
            </w:r>
            <w:r w:rsidRPr="008B5A4D">
              <w:rPr>
                <w:rFonts w:ascii="Bookman Old Style" w:hAnsi="Bookman Old Style" w:cs="Times New Roman"/>
              </w:rPr>
              <w:t xml:space="preserve">), </w:t>
            </w:r>
            <w:r w:rsidR="00C5657D" w:rsidRPr="008B5A4D">
              <w:rPr>
                <w:rFonts w:ascii="Bookman Old Style" w:hAnsi="Bookman Old Style" w:cs="Times New Roman"/>
              </w:rPr>
              <w:t>meliputi:</w:t>
            </w:r>
          </w:p>
          <w:p w:rsidR="00EC06EC" w:rsidRPr="008B5A4D" w:rsidRDefault="00EC06EC" w:rsidP="00D73380">
            <w:pPr>
              <w:numPr>
                <w:ilvl w:val="0"/>
                <w:numId w:val="50"/>
              </w:numPr>
              <w:tabs>
                <w:tab w:val="clear" w:pos="2160"/>
              </w:tabs>
              <w:ind w:left="434" w:right="28" w:hanging="434"/>
              <w:jc w:val="both"/>
              <w:rPr>
                <w:rFonts w:ascii="Bookman Old Style" w:hAnsi="Bookman Old Style" w:cs="Times New Roman"/>
              </w:rPr>
            </w:pPr>
            <w:r w:rsidRPr="008B5A4D">
              <w:rPr>
                <w:rFonts w:ascii="Bookman Old Style" w:hAnsi="Bookman Old Style" w:cs="Times New Roman"/>
              </w:rPr>
              <w:t xml:space="preserve">perlindungan habitat dan ekosistem </w:t>
            </w:r>
            <w:r w:rsidR="00574FD2" w:rsidRPr="008B5A4D">
              <w:rPr>
                <w:rFonts w:ascii="Bookman Old Style" w:hAnsi="Bookman Old Style" w:cs="Times New Roman"/>
              </w:rPr>
              <w:t>tanaman kopi arabika, jeruk kintamani serta satwa anjing kin</w:t>
            </w:r>
            <w:r w:rsidR="004A3B10" w:rsidRPr="008B5A4D">
              <w:rPr>
                <w:rFonts w:ascii="Bookman Old Style" w:hAnsi="Bookman Old Style" w:cs="Times New Roman"/>
              </w:rPr>
              <w:t>t</w:t>
            </w:r>
            <w:r w:rsidR="00574FD2" w:rsidRPr="008B5A4D">
              <w:rPr>
                <w:rFonts w:ascii="Bookman Old Style" w:hAnsi="Bookman Old Style" w:cs="Times New Roman"/>
              </w:rPr>
              <w:t xml:space="preserve">amani </w:t>
            </w:r>
            <w:r w:rsidRPr="008B5A4D">
              <w:rPr>
                <w:rFonts w:ascii="Bookman Old Style" w:hAnsi="Bookman Old Style" w:cs="Times New Roman"/>
              </w:rPr>
              <w:t>agar terjamin kelangsungan proses pertumbuhan</w:t>
            </w:r>
            <w:r w:rsidR="004A3B10" w:rsidRPr="008B5A4D">
              <w:rPr>
                <w:rFonts w:ascii="Bookman Old Style" w:hAnsi="Bookman Old Style" w:cs="Times New Roman"/>
              </w:rPr>
              <w:t>nya dan perkembangbiakannya;</w:t>
            </w:r>
          </w:p>
          <w:p w:rsidR="00EC06EC" w:rsidRPr="008B5A4D" w:rsidRDefault="00EC06EC" w:rsidP="00D73380">
            <w:pPr>
              <w:numPr>
                <w:ilvl w:val="0"/>
                <w:numId w:val="50"/>
              </w:numPr>
              <w:tabs>
                <w:tab w:val="clear" w:pos="2160"/>
              </w:tabs>
              <w:ind w:left="434" w:right="28" w:hanging="434"/>
              <w:jc w:val="both"/>
              <w:rPr>
                <w:rFonts w:ascii="Bookman Old Style" w:hAnsi="Bookman Old Style" w:cs="Times New Roman"/>
              </w:rPr>
            </w:pPr>
            <w:r w:rsidRPr="008B5A4D">
              <w:rPr>
                <w:rFonts w:ascii="Bookman Old Style" w:hAnsi="Bookman Old Style" w:cs="Times New Roman"/>
              </w:rPr>
              <w:t>integrasi kawasan pelestarian jenis plasma nutfah secara sinergi dengan kawasan budi</w:t>
            </w:r>
            <w:r w:rsidR="004A3B10" w:rsidRPr="008B5A4D">
              <w:rPr>
                <w:rFonts w:ascii="Bookman Old Style" w:hAnsi="Bookman Old Style" w:cs="Times New Roman"/>
              </w:rPr>
              <w:t>daya di sekitarnya; dan</w:t>
            </w:r>
          </w:p>
          <w:p w:rsidR="00C26F46" w:rsidRPr="008B5A4D" w:rsidRDefault="00EC06EC" w:rsidP="00D73380">
            <w:pPr>
              <w:numPr>
                <w:ilvl w:val="0"/>
                <w:numId w:val="50"/>
              </w:numPr>
              <w:tabs>
                <w:tab w:val="clear" w:pos="2160"/>
              </w:tabs>
              <w:ind w:left="434" w:right="28" w:hanging="434"/>
              <w:jc w:val="both"/>
              <w:rPr>
                <w:rFonts w:ascii="Bookman Old Style" w:hAnsi="Bookman Old Style" w:cs="Times New Roman"/>
              </w:rPr>
            </w:pPr>
            <w:r w:rsidRPr="008B5A4D">
              <w:rPr>
                <w:rFonts w:ascii="Bookman Old Style" w:hAnsi="Bookman Old Style" w:cs="Times New Roman"/>
              </w:rPr>
              <w:t>integrasi pelestarian kawasan dengan kegiatan wisata desa</w:t>
            </w:r>
            <w:r w:rsidR="00574FD2" w:rsidRPr="008B5A4D">
              <w:rPr>
                <w:rFonts w:ascii="Bookman Old Style" w:hAnsi="Bookman Old Style" w:cs="Times New Roman"/>
              </w:rPr>
              <w:t xml:space="preserve"> dan agrowisata</w:t>
            </w:r>
            <w:r w:rsidR="004A3B10" w:rsidRPr="008B5A4D">
              <w:rPr>
                <w:rFonts w:ascii="Bookman Old Style" w:hAnsi="Bookman Old Style" w:cs="Times New Roman"/>
              </w:rPr>
              <w:t>.</w:t>
            </w:r>
          </w:p>
          <w:p w:rsidR="00575C4D" w:rsidRPr="008B5A4D" w:rsidRDefault="00575C4D" w:rsidP="00D73380">
            <w:pPr>
              <w:spacing w:before="120" w:after="120"/>
              <w:ind w:right="28"/>
              <w:jc w:val="center"/>
              <w:rPr>
                <w:rFonts w:ascii="Bookman Old Style" w:hAnsi="Bookman Old Style" w:cs="Times New Roman"/>
                <w:lang w:val="en-US"/>
              </w:rPr>
            </w:pPr>
          </w:p>
          <w:p w:rsidR="00FC602A" w:rsidRPr="008B5A4D" w:rsidRDefault="00FC602A" w:rsidP="00D73380">
            <w:pPr>
              <w:spacing w:before="120" w:after="120"/>
              <w:ind w:right="28"/>
              <w:jc w:val="center"/>
              <w:rPr>
                <w:rFonts w:ascii="Bookman Old Style" w:hAnsi="Bookman Old Style" w:cs="Times New Roman"/>
              </w:rPr>
            </w:pPr>
            <w:r w:rsidRPr="008B5A4D">
              <w:rPr>
                <w:rFonts w:ascii="Bookman Old Style" w:hAnsi="Bookman Old Style" w:cs="Times New Roman"/>
              </w:rPr>
              <w:t>Paragraf 9</w:t>
            </w:r>
          </w:p>
          <w:p w:rsidR="00FC602A" w:rsidRPr="008B5A4D" w:rsidRDefault="00FC602A" w:rsidP="00D73380">
            <w:pPr>
              <w:spacing w:before="120" w:after="120"/>
              <w:ind w:right="28"/>
              <w:jc w:val="center"/>
              <w:rPr>
                <w:rFonts w:ascii="Bookman Old Style" w:hAnsi="Bookman Old Style" w:cs="Times New Roman"/>
              </w:rPr>
            </w:pPr>
            <w:r w:rsidRPr="008B5A4D">
              <w:rPr>
                <w:rFonts w:ascii="Bookman Old Style" w:hAnsi="Bookman Old Style" w:cs="Times New Roman"/>
              </w:rPr>
              <w:t>Ketentuan Umum Peraturan Zonasi Kawasan Budidaya</w:t>
            </w:r>
          </w:p>
          <w:p w:rsidR="00E819C6" w:rsidRPr="008B5A4D" w:rsidRDefault="00E819C6"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8</w:t>
            </w:r>
            <w:r w:rsidR="00B06E61" w:rsidRPr="008B5A4D">
              <w:rPr>
                <w:rFonts w:ascii="Bookman Old Style" w:hAnsi="Bookman Old Style" w:cs="Times New Roman"/>
                <w:lang w:val="en-US"/>
              </w:rPr>
              <w:t>4</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budidaya sebagaimana dimaksud dalam Pasal </w:t>
            </w:r>
            <w:r w:rsidR="00574FD2" w:rsidRPr="008B5A4D">
              <w:rPr>
                <w:rFonts w:ascii="Bookman Old Style" w:hAnsi="Bookman Old Style" w:cs="Times New Roman"/>
              </w:rPr>
              <w:t>6</w:t>
            </w:r>
            <w:r w:rsidR="001B275E" w:rsidRPr="008B5A4D">
              <w:rPr>
                <w:rFonts w:ascii="Bookman Old Style" w:hAnsi="Bookman Old Style" w:cs="Times New Roman"/>
                <w:lang w:val="en-US"/>
              </w:rPr>
              <w:t>3</w:t>
            </w:r>
            <w:r w:rsidRPr="008B5A4D">
              <w:rPr>
                <w:rFonts w:ascii="Bookman Old Style" w:hAnsi="Bookman Old Style" w:cs="Times New Roman"/>
              </w:rPr>
              <w:t xml:space="preserve"> ayat (2) huruf i, </w:t>
            </w:r>
            <w:r w:rsidR="00C5657D" w:rsidRPr="008B5A4D">
              <w:rPr>
                <w:rFonts w:ascii="Bookman Old Style" w:hAnsi="Bookman Old Style" w:cs="Times New Roman"/>
              </w:rPr>
              <w:t>meliputi:</w:t>
            </w:r>
          </w:p>
          <w:p w:rsidR="00144142" w:rsidRPr="008B5A4D" w:rsidRDefault="00144142" w:rsidP="00D73380">
            <w:pPr>
              <w:numPr>
                <w:ilvl w:val="1"/>
                <w:numId w:val="15"/>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ketentuan umum peraturan zonasi kawasan peruntukan hutan produksi terbatas; </w:t>
            </w:r>
          </w:p>
          <w:p w:rsidR="00FC602A" w:rsidRPr="008B5A4D" w:rsidRDefault="00FC602A" w:rsidP="00D73380">
            <w:pPr>
              <w:numPr>
                <w:ilvl w:val="1"/>
                <w:numId w:val="15"/>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lang w:val="fi-FI"/>
              </w:rPr>
              <w:t xml:space="preserve">ketentuan umum </w:t>
            </w:r>
            <w:r w:rsidRPr="008B5A4D">
              <w:rPr>
                <w:rFonts w:ascii="Bookman Old Style" w:hAnsi="Bookman Old Style" w:cs="Times New Roman"/>
              </w:rPr>
              <w:t xml:space="preserve">peraturan zonasi kawasan hutan rakyat; </w:t>
            </w:r>
          </w:p>
          <w:p w:rsidR="00F85CAD" w:rsidRPr="008B5A4D" w:rsidRDefault="00F85CAD" w:rsidP="00D73380">
            <w:pPr>
              <w:numPr>
                <w:ilvl w:val="1"/>
                <w:numId w:val="15"/>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00063A82" w:rsidRPr="008B5A4D">
              <w:rPr>
                <w:rFonts w:ascii="Bookman Old Style" w:hAnsi="Bookman Old Style" w:cs="Times New Roman"/>
                <w:lang w:val="en-US"/>
              </w:rPr>
              <w:t>peruntukan pertanian lahan basah</w:t>
            </w:r>
            <w:r w:rsidRPr="008B5A4D">
              <w:rPr>
                <w:rFonts w:ascii="Bookman Old Style" w:hAnsi="Bookman Old Style" w:cs="Times New Roman"/>
              </w:rPr>
              <w:t>;</w:t>
            </w:r>
          </w:p>
          <w:p w:rsidR="00F85CAD" w:rsidRPr="008B5A4D" w:rsidRDefault="00F85CAD" w:rsidP="00D73380">
            <w:pPr>
              <w:numPr>
                <w:ilvl w:val="1"/>
                <w:numId w:val="15"/>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00063A82" w:rsidRPr="008B5A4D">
              <w:rPr>
                <w:rFonts w:ascii="Bookman Old Style" w:hAnsi="Bookman Old Style" w:cs="Times New Roman"/>
                <w:lang w:val="en-US"/>
              </w:rPr>
              <w:t>peruntukan pertanian lahan kering dan hortikultura</w:t>
            </w:r>
            <w:r w:rsidRPr="008B5A4D">
              <w:rPr>
                <w:rFonts w:ascii="Bookman Old Style" w:hAnsi="Bookman Old Style" w:cs="Times New Roman"/>
              </w:rPr>
              <w:t>;</w:t>
            </w:r>
          </w:p>
          <w:p w:rsidR="00063A82" w:rsidRPr="008B5A4D" w:rsidRDefault="00063A82" w:rsidP="00D73380">
            <w:pPr>
              <w:numPr>
                <w:ilvl w:val="1"/>
                <w:numId w:val="15"/>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Pr="008B5A4D">
              <w:rPr>
                <w:rFonts w:ascii="Bookman Old Style" w:hAnsi="Bookman Old Style" w:cs="Times New Roman"/>
                <w:lang w:val="en-US"/>
              </w:rPr>
              <w:t xml:space="preserve">peruntukan </w:t>
            </w:r>
            <w:r w:rsidRPr="008B5A4D">
              <w:rPr>
                <w:rFonts w:ascii="Bookman Old Style" w:hAnsi="Bookman Old Style" w:cs="Times New Roman"/>
              </w:rPr>
              <w:t xml:space="preserve">peternakan; </w:t>
            </w:r>
          </w:p>
          <w:p w:rsidR="00F85CAD" w:rsidRPr="008B5A4D" w:rsidRDefault="00F85CAD" w:rsidP="00D73380">
            <w:pPr>
              <w:numPr>
                <w:ilvl w:val="1"/>
                <w:numId w:val="15"/>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00063A82" w:rsidRPr="008B5A4D">
              <w:rPr>
                <w:rFonts w:ascii="Bookman Old Style" w:hAnsi="Bookman Old Style" w:cs="Times New Roman"/>
                <w:lang w:val="en-US"/>
              </w:rPr>
              <w:t xml:space="preserve">peruntukan </w:t>
            </w:r>
            <w:r w:rsidRPr="008B5A4D">
              <w:rPr>
                <w:rFonts w:ascii="Bookman Old Style" w:hAnsi="Bookman Old Style" w:cs="Times New Roman"/>
              </w:rPr>
              <w:t xml:space="preserve">perkebunan; </w:t>
            </w:r>
          </w:p>
          <w:p w:rsidR="00FC602A" w:rsidRPr="008B5A4D" w:rsidRDefault="00FC602A" w:rsidP="00D73380">
            <w:pPr>
              <w:numPr>
                <w:ilvl w:val="1"/>
                <w:numId w:val="15"/>
              </w:numPr>
              <w:autoSpaceDE w:val="0"/>
              <w:autoSpaceDN w:val="0"/>
              <w:adjustRightInd w:val="0"/>
              <w:ind w:left="434" w:right="-4" w:hanging="434"/>
              <w:jc w:val="both"/>
              <w:rPr>
                <w:rFonts w:ascii="Bookman Old Style" w:hAnsi="Bookman Old Style" w:cs="Times New Roman"/>
                <w:lang w:val="fi-FI"/>
              </w:rPr>
            </w:pPr>
            <w:r w:rsidRPr="008B5A4D">
              <w:rPr>
                <w:rFonts w:ascii="Bookman Old Style" w:hAnsi="Bookman Old Style" w:cs="Times New Roman"/>
                <w:lang w:val="fi-FI"/>
              </w:rPr>
              <w:t>ketentuan umum peraturan zonasi kawasan peruntukan perikanan</w:t>
            </w:r>
          </w:p>
          <w:p w:rsidR="00FC602A" w:rsidRPr="008B5A4D" w:rsidRDefault="00FC602A" w:rsidP="00D73380">
            <w:pPr>
              <w:numPr>
                <w:ilvl w:val="1"/>
                <w:numId w:val="15"/>
              </w:numPr>
              <w:autoSpaceDE w:val="0"/>
              <w:autoSpaceDN w:val="0"/>
              <w:adjustRightInd w:val="0"/>
              <w:ind w:left="434" w:right="-4" w:hanging="434"/>
              <w:jc w:val="both"/>
              <w:rPr>
                <w:rFonts w:ascii="Bookman Old Style" w:hAnsi="Bookman Old Style" w:cs="Times New Roman"/>
                <w:lang w:val="fi-FI"/>
              </w:rPr>
            </w:pPr>
            <w:r w:rsidRPr="008B5A4D">
              <w:rPr>
                <w:rFonts w:ascii="Bookman Old Style" w:hAnsi="Bookman Old Style" w:cs="Times New Roman"/>
                <w:lang w:val="fi-FI"/>
              </w:rPr>
              <w:t xml:space="preserve">ketentuan umum peraturan zonasi kawasan peruntukan pariwisata; </w:t>
            </w:r>
          </w:p>
          <w:p w:rsidR="00FC602A" w:rsidRPr="008B5A4D" w:rsidRDefault="00FC602A" w:rsidP="00D73380">
            <w:pPr>
              <w:numPr>
                <w:ilvl w:val="1"/>
                <w:numId w:val="15"/>
              </w:numPr>
              <w:autoSpaceDE w:val="0"/>
              <w:autoSpaceDN w:val="0"/>
              <w:adjustRightInd w:val="0"/>
              <w:ind w:left="434" w:right="-4" w:hanging="434"/>
              <w:jc w:val="both"/>
              <w:rPr>
                <w:rFonts w:ascii="Bookman Old Style" w:hAnsi="Bookman Old Style" w:cs="Times New Roman"/>
                <w:lang w:val="fi-FI"/>
              </w:rPr>
            </w:pPr>
            <w:r w:rsidRPr="008B5A4D">
              <w:rPr>
                <w:rFonts w:ascii="Bookman Old Style" w:hAnsi="Bookman Old Style" w:cs="Times New Roman"/>
                <w:lang w:val="fi-FI"/>
              </w:rPr>
              <w:t>ketentuan umum peraturan zonasi kawasan peruntukan industri;</w:t>
            </w:r>
          </w:p>
          <w:p w:rsidR="00FC602A" w:rsidRPr="008B5A4D" w:rsidRDefault="00FC602A" w:rsidP="00D73380">
            <w:pPr>
              <w:numPr>
                <w:ilvl w:val="1"/>
                <w:numId w:val="15"/>
              </w:numPr>
              <w:autoSpaceDE w:val="0"/>
              <w:autoSpaceDN w:val="0"/>
              <w:adjustRightInd w:val="0"/>
              <w:ind w:left="434" w:right="-4" w:hanging="434"/>
              <w:jc w:val="both"/>
              <w:rPr>
                <w:rFonts w:ascii="Bookman Old Style" w:hAnsi="Bookman Old Style" w:cs="Times New Roman"/>
                <w:lang w:val="fi-FI"/>
              </w:rPr>
            </w:pPr>
            <w:r w:rsidRPr="008B5A4D">
              <w:rPr>
                <w:rFonts w:ascii="Bookman Old Style" w:hAnsi="Bookman Old Style" w:cs="Times New Roman"/>
                <w:lang w:val="fi-FI"/>
              </w:rPr>
              <w:t>ketentuan umum peraturan zonasi kawasan peruntukan permukiman;</w:t>
            </w:r>
          </w:p>
          <w:p w:rsidR="00FC602A" w:rsidRPr="008B5A4D" w:rsidRDefault="00FC602A" w:rsidP="00D73380">
            <w:pPr>
              <w:numPr>
                <w:ilvl w:val="1"/>
                <w:numId w:val="15"/>
              </w:numPr>
              <w:autoSpaceDE w:val="0"/>
              <w:autoSpaceDN w:val="0"/>
              <w:adjustRightInd w:val="0"/>
              <w:ind w:left="434" w:right="-4" w:hanging="434"/>
              <w:jc w:val="both"/>
              <w:rPr>
                <w:rFonts w:ascii="Bookman Old Style" w:hAnsi="Bookman Old Style" w:cs="Times New Roman"/>
                <w:lang w:val="es-ES"/>
              </w:rPr>
            </w:pPr>
            <w:r w:rsidRPr="008B5A4D">
              <w:rPr>
                <w:rFonts w:ascii="Bookman Old Style" w:hAnsi="Bookman Old Style" w:cs="Times New Roman"/>
                <w:lang w:val="es-ES"/>
              </w:rPr>
              <w:t>ketentuan umum peraturan zonasi kawasan p</w:t>
            </w:r>
            <w:r w:rsidR="00094D19" w:rsidRPr="008B5A4D">
              <w:rPr>
                <w:rFonts w:ascii="Bookman Old Style" w:hAnsi="Bookman Old Style" w:cs="Times New Roman"/>
                <w:lang w:val="es-ES"/>
              </w:rPr>
              <w:t>eruntukan pertambangan; dan</w:t>
            </w:r>
          </w:p>
          <w:p w:rsidR="00574FD2" w:rsidRPr="008B5A4D" w:rsidRDefault="00574FD2" w:rsidP="00D73380">
            <w:pPr>
              <w:numPr>
                <w:ilvl w:val="1"/>
                <w:numId w:val="15"/>
              </w:numPr>
              <w:autoSpaceDE w:val="0"/>
              <w:autoSpaceDN w:val="0"/>
              <w:adjustRightInd w:val="0"/>
              <w:ind w:left="434" w:right="-4" w:hanging="434"/>
              <w:jc w:val="both"/>
              <w:rPr>
                <w:rFonts w:ascii="Bookman Old Style" w:hAnsi="Bookman Old Style" w:cs="Times New Roman"/>
                <w:lang w:val="fi-FI"/>
              </w:rPr>
            </w:pPr>
            <w:r w:rsidRPr="008B5A4D">
              <w:rPr>
                <w:rFonts w:ascii="Bookman Old Style" w:hAnsi="Bookman Old Style" w:cs="Times New Roman"/>
                <w:lang w:val="fi-FI"/>
              </w:rPr>
              <w:t>ketentuan umum peraturan zonasi kawasan peruntukan pertahanan dan keamanan</w:t>
            </w:r>
            <w:r w:rsidR="00094D19" w:rsidRPr="008B5A4D">
              <w:rPr>
                <w:rFonts w:ascii="Bookman Old Style" w:hAnsi="Bookman Old Style" w:cs="Times New Roman"/>
              </w:rPr>
              <w:t>.</w:t>
            </w:r>
          </w:p>
          <w:p w:rsidR="00E819C6" w:rsidRPr="008B5A4D" w:rsidRDefault="00E819C6"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Pr="008B5A4D">
              <w:rPr>
                <w:rFonts w:ascii="Bookman Old Style" w:hAnsi="Bookman Old Style" w:cs="Times New Roman"/>
                <w:lang w:val="fi-FI"/>
              </w:rPr>
              <w:t>sal 8</w:t>
            </w:r>
            <w:r w:rsidR="00B06E61" w:rsidRPr="008B5A4D">
              <w:rPr>
                <w:rFonts w:ascii="Bookman Old Style" w:hAnsi="Bookman Old Style" w:cs="Times New Roman"/>
                <w:lang w:val="fi-FI"/>
              </w:rPr>
              <w:t>5</w:t>
            </w:r>
          </w:p>
          <w:p w:rsidR="00144142" w:rsidRPr="008B5A4D" w:rsidRDefault="00144142" w:rsidP="00D73380">
            <w:pPr>
              <w:ind w:right="28"/>
              <w:jc w:val="both"/>
              <w:rPr>
                <w:rFonts w:ascii="Bookman Old Style" w:hAnsi="Bookman Old Style" w:cs="Times New Roman"/>
              </w:rPr>
            </w:pPr>
            <w:r w:rsidRPr="008B5A4D">
              <w:rPr>
                <w:rFonts w:ascii="Bookman Old Style" w:hAnsi="Bookman Old Style" w:cs="Times New Roman"/>
                <w:lang w:val="fi-FI"/>
              </w:rPr>
              <w:t xml:space="preserve">Ketentuan umum </w:t>
            </w:r>
            <w:r w:rsidRPr="008B5A4D">
              <w:rPr>
                <w:rFonts w:ascii="Bookman Old Style" w:hAnsi="Bookman Old Style" w:cs="Times New Roman"/>
              </w:rPr>
              <w:t xml:space="preserve">peraturan zonasi kawasan peruntukan </w:t>
            </w:r>
            <w:r w:rsidRPr="008B5A4D">
              <w:rPr>
                <w:rFonts w:ascii="Bookman Old Style" w:hAnsi="Bookman Old Style" w:cs="Times New Roman"/>
              </w:rPr>
              <w:lastRenderedPageBreak/>
              <w:t xml:space="preserve">hutan </w:t>
            </w:r>
            <w:r w:rsidRPr="008B5A4D">
              <w:rPr>
                <w:rFonts w:ascii="Bookman Old Style" w:hAnsi="Bookman Old Style" w:cs="Times New Roman"/>
                <w:lang w:val="fi-FI"/>
              </w:rPr>
              <w:t xml:space="preserve">produksi terbatas </w:t>
            </w:r>
            <w:r w:rsidRPr="008B5A4D">
              <w:rPr>
                <w:rFonts w:ascii="Bookman Old Style" w:hAnsi="Bookman Old Style" w:cs="Times New Roman"/>
              </w:rPr>
              <w:t xml:space="preserve">sebagaimana dimaksud dalam Pasal </w:t>
            </w:r>
            <w:r w:rsidRPr="008B5A4D">
              <w:rPr>
                <w:rFonts w:ascii="Bookman Old Style" w:hAnsi="Bookman Old Style" w:cs="Times New Roman"/>
                <w:lang w:val="fi-FI"/>
              </w:rPr>
              <w:t>8</w:t>
            </w:r>
            <w:r w:rsidR="001B275E" w:rsidRPr="008B5A4D">
              <w:rPr>
                <w:rFonts w:ascii="Bookman Old Style" w:hAnsi="Bookman Old Style" w:cs="Times New Roman"/>
                <w:lang w:val="fi-FI"/>
              </w:rPr>
              <w:t>4</w:t>
            </w:r>
            <w:r w:rsidRPr="008B5A4D">
              <w:rPr>
                <w:rFonts w:ascii="Bookman Old Style" w:hAnsi="Bookman Old Style" w:cs="Times New Roman"/>
                <w:lang w:val="fi-FI"/>
              </w:rPr>
              <w:t xml:space="preserve"> h</w:t>
            </w:r>
            <w:r w:rsidRPr="008B5A4D">
              <w:rPr>
                <w:rFonts w:ascii="Bookman Old Style" w:hAnsi="Bookman Old Style" w:cs="Times New Roman"/>
              </w:rPr>
              <w:t xml:space="preserve">uruf </w:t>
            </w:r>
            <w:r w:rsidRPr="008B5A4D">
              <w:rPr>
                <w:rFonts w:ascii="Bookman Old Style" w:hAnsi="Bookman Old Style" w:cs="Times New Roman"/>
                <w:lang w:val="fi-FI"/>
              </w:rPr>
              <w:t>a</w:t>
            </w:r>
            <w:r w:rsidRPr="008B5A4D">
              <w:rPr>
                <w:rFonts w:ascii="Bookman Old Style" w:hAnsi="Bookman Old Style" w:cs="Times New Roman"/>
              </w:rPr>
              <w:t xml:space="preserve">, </w:t>
            </w:r>
            <w:r w:rsidRPr="008B5A4D">
              <w:rPr>
                <w:rFonts w:ascii="Bookman Old Style" w:hAnsi="Bookman Old Style" w:cs="Times New Roman"/>
                <w:lang w:val="fi-FI"/>
              </w:rPr>
              <w:t>meliputi</w:t>
            </w:r>
            <w:r w:rsidRPr="008B5A4D">
              <w:rPr>
                <w:rFonts w:ascii="Bookman Old Style" w:hAnsi="Bookman Old Style" w:cs="Times New Roman"/>
              </w:rPr>
              <w:t>:</w:t>
            </w:r>
          </w:p>
          <w:p w:rsidR="00144142" w:rsidRPr="008B5A4D" w:rsidRDefault="00144142" w:rsidP="00D73380">
            <w:pPr>
              <w:numPr>
                <w:ilvl w:val="1"/>
                <w:numId w:val="270"/>
              </w:numPr>
              <w:tabs>
                <w:tab w:val="left" w:pos="373"/>
              </w:tabs>
              <w:autoSpaceDE w:val="0"/>
              <w:autoSpaceDN w:val="0"/>
              <w:adjustRightInd w:val="0"/>
              <w:ind w:left="373" w:right="-4" w:hanging="373"/>
              <w:jc w:val="both"/>
              <w:rPr>
                <w:rFonts w:ascii="Bookman Old Style" w:hAnsi="Bookman Old Style" w:cs="Tahoma"/>
                <w:lang w:val="sv-SE"/>
              </w:rPr>
            </w:pPr>
            <w:r w:rsidRPr="008B5A4D">
              <w:rPr>
                <w:rFonts w:ascii="Bookman Old Style" w:hAnsi="Bookman Old Style" w:cs="Tahoma"/>
                <w:lang w:val="sv-SE"/>
              </w:rPr>
              <w:t>pembatasan pemanfaatan hasil hutan untuk menjaga kestabilan neraca sumber daya hutan;</w:t>
            </w:r>
          </w:p>
          <w:p w:rsidR="00144142" w:rsidRPr="008B5A4D" w:rsidRDefault="00144142" w:rsidP="00D73380">
            <w:pPr>
              <w:numPr>
                <w:ilvl w:val="1"/>
                <w:numId w:val="270"/>
              </w:numPr>
              <w:tabs>
                <w:tab w:val="left" w:pos="373"/>
              </w:tabs>
              <w:autoSpaceDE w:val="0"/>
              <w:autoSpaceDN w:val="0"/>
              <w:adjustRightInd w:val="0"/>
              <w:ind w:left="373" w:right="-4" w:hanging="373"/>
              <w:jc w:val="both"/>
              <w:rPr>
                <w:rFonts w:ascii="Bookman Old Style" w:hAnsi="Bookman Old Style" w:cs="Tahoma"/>
                <w:lang w:val="sv-SE"/>
              </w:rPr>
            </w:pPr>
            <w:r w:rsidRPr="008B5A4D">
              <w:rPr>
                <w:rFonts w:ascii="Bookman Old Style" w:hAnsi="Bookman Old Style" w:cs="Tahoma"/>
                <w:lang w:val="sv-SE"/>
              </w:rPr>
              <w:t>pembatasan pendirian bangunan hanya untuk menunjang kegiatan pengamanan kawasan dan pemanfaatan hasil hutan; dan</w:t>
            </w:r>
          </w:p>
          <w:p w:rsidR="00144142" w:rsidRPr="008B5A4D" w:rsidRDefault="00144142" w:rsidP="00D73380">
            <w:pPr>
              <w:numPr>
                <w:ilvl w:val="1"/>
                <w:numId w:val="270"/>
              </w:numPr>
              <w:tabs>
                <w:tab w:val="left" w:pos="373"/>
              </w:tabs>
              <w:autoSpaceDE w:val="0"/>
              <w:autoSpaceDN w:val="0"/>
              <w:adjustRightInd w:val="0"/>
              <w:ind w:left="373" w:right="-4" w:hanging="373"/>
              <w:jc w:val="both"/>
              <w:rPr>
                <w:rFonts w:ascii="Bookman Old Style" w:hAnsi="Bookman Old Style" w:cs="Tahoma"/>
                <w:lang w:val="sv-SE"/>
              </w:rPr>
            </w:pPr>
            <w:r w:rsidRPr="008B5A4D">
              <w:rPr>
                <w:rFonts w:ascii="Bookman Old Style" w:hAnsi="Bookman Old Style" w:cs="Tahoma"/>
                <w:lang w:val="sv-SE"/>
              </w:rPr>
              <w:t xml:space="preserve">pengembangan fungsi hutan produksi menjadi hutan berfungsi lindung; dan </w:t>
            </w:r>
          </w:p>
          <w:p w:rsidR="00144142" w:rsidRPr="008B5A4D" w:rsidRDefault="00144142" w:rsidP="00D73380">
            <w:pPr>
              <w:numPr>
                <w:ilvl w:val="1"/>
                <w:numId w:val="270"/>
              </w:numPr>
              <w:tabs>
                <w:tab w:val="left" w:pos="373"/>
              </w:tabs>
              <w:autoSpaceDE w:val="0"/>
              <w:autoSpaceDN w:val="0"/>
              <w:adjustRightInd w:val="0"/>
              <w:ind w:left="373" w:right="-4" w:hanging="373"/>
              <w:jc w:val="both"/>
              <w:rPr>
                <w:rFonts w:ascii="Bookman Old Style" w:hAnsi="Bookman Old Style" w:cs="Tahoma"/>
                <w:lang w:val="fi-FI"/>
              </w:rPr>
            </w:pPr>
            <w:r w:rsidRPr="008B5A4D">
              <w:rPr>
                <w:rFonts w:ascii="Bookman Old Style" w:hAnsi="Bookman Old Style" w:cs="Tahoma"/>
                <w:lang w:val="fi-FI"/>
              </w:rPr>
              <w:t>reboisasi dan rehabilitasi kawasan hutan kritis.</w:t>
            </w:r>
          </w:p>
          <w:p w:rsidR="00144142" w:rsidRPr="008B5A4D" w:rsidRDefault="00144142" w:rsidP="00D73380">
            <w:pPr>
              <w:ind w:left="1440"/>
              <w:jc w:val="both"/>
              <w:rPr>
                <w:rFonts w:ascii="Bookman Old Style" w:hAnsi="Bookman Old Style" w:cs="Times New Roman"/>
                <w:lang w:val="fi-FI"/>
              </w:rPr>
            </w:pPr>
          </w:p>
          <w:p w:rsidR="005A6F63" w:rsidRPr="008B5A4D" w:rsidRDefault="005A6F63"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Pr="008B5A4D">
              <w:rPr>
                <w:rFonts w:ascii="Bookman Old Style" w:hAnsi="Bookman Old Style" w:cs="Times New Roman"/>
                <w:lang w:val="fi-FI"/>
              </w:rPr>
              <w:t>sal 8</w:t>
            </w:r>
            <w:r w:rsidR="00B06E61" w:rsidRPr="008B5A4D">
              <w:rPr>
                <w:rFonts w:ascii="Bookman Old Style" w:hAnsi="Bookman Old Style" w:cs="Times New Roman"/>
                <w:lang w:val="fi-FI"/>
              </w:rPr>
              <w:t>6</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lang w:val="fi-FI"/>
              </w:rPr>
              <w:t xml:space="preserve">Ketentuan umum </w:t>
            </w:r>
            <w:r w:rsidRPr="008B5A4D">
              <w:rPr>
                <w:rFonts w:ascii="Bookman Old Style" w:hAnsi="Bookman Old Style" w:cs="Times New Roman"/>
              </w:rPr>
              <w:t xml:space="preserve">peraturan zonasi kawasan peruntukan hutan rakyat sebagaimana dimaksud dalam Pasal </w:t>
            </w:r>
            <w:r w:rsidRPr="008B5A4D">
              <w:rPr>
                <w:rFonts w:ascii="Bookman Old Style" w:hAnsi="Bookman Old Style" w:cs="Times New Roman"/>
                <w:lang w:val="fi-FI"/>
              </w:rPr>
              <w:t>8</w:t>
            </w:r>
            <w:r w:rsidR="001B275E" w:rsidRPr="008B5A4D">
              <w:rPr>
                <w:rFonts w:ascii="Bookman Old Style" w:hAnsi="Bookman Old Style" w:cs="Times New Roman"/>
                <w:lang w:val="fi-FI"/>
              </w:rPr>
              <w:t>4</w:t>
            </w:r>
            <w:r w:rsidRPr="008B5A4D">
              <w:rPr>
                <w:rFonts w:ascii="Bookman Old Style" w:hAnsi="Bookman Old Style" w:cs="Times New Roman"/>
                <w:lang w:val="fi-FI"/>
              </w:rPr>
              <w:t xml:space="preserve"> h</w:t>
            </w:r>
            <w:r w:rsidRPr="008B5A4D">
              <w:rPr>
                <w:rFonts w:ascii="Bookman Old Style" w:hAnsi="Bookman Old Style" w:cs="Times New Roman"/>
              </w:rPr>
              <w:t xml:space="preserve">uruf </w:t>
            </w:r>
            <w:r w:rsidR="001A0952" w:rsidRPr="008B5A4D">
              <w:rPr>
                <w:rFonts w:ascii="Bookman Old Style" w:hAnsi="Bookman Old Style" w:cs="Times New Roman"/>
                <w:lang w:val="fi-FI"/>
              </w:rPr>
              <w:t>b</w:t>
            </w:r>
            <w:r w:rsidRPr="008B5A4D">
              <w:rPr>
                <w:rFonts w:ascii="Bookman Old Style" w:hAnsi="Bookman Old Style" w:cs="Times New Roman"/>
              </w:rPr>
              <w:t xml:space="preserve">, </w:t>
            </w:r>
            <w:r w:rsidR="00C5657D" w:rsidRPr="008B5A4D">
              <w:rPr>
                <w:rFonts w:ascii="Bookman Old Style" w:hAnsi="Bookman Old Style" w:cs="Times New Roman"/>
                <w:lang w:val="fi-FI"/>
              </w:rPr>
              <w:t>meliputi</w:t>
            </w:r>
            <w:r w:rsidR="00C5657D" w:rsidRPr="008B5A4D">
              <w:rPr>
                <w:rFonts w:ascii="Bookman Old Style" w:hAnsi="Bookman Old Style" w:cs="Times New Roman"/>
              </w:rPr>
              <w:t>:</w:t>
            </w:r>
          </w:p>
          <w:p w:rsidR="00FC602A" w:rsidRPr="008B5A4D" w:rsidRDefault="00FC602A" w:rsidP="00D73380">
            <w:pPr>
              <w:numPr>
                <w:ilvl w:val="0"/>
                <w:numId w:val="51"/>
              </w:numPr>
              <w:autoSpaceDE w:val="0"/>
              <w:autoSpaceDN w:val="0"/>
              <w:adjustRightInd w:val="0"/>
              <w:ind w:left="434" w:right="-4" w:hanging="450"/>
              <w:jc w:val="both"/>
              <w:rPr>
                <w:rFonts w:ascii="Bookman Old Style" w:hAnsi="Bookman Old Style" w:cs="Times New Roman"/>
              </w:rPr>
            </w:pPr>
            <w:r w:rsidRPr="008B5A4D">
              <w:rPr>
                <w:rFonts w:ascii="Bookman Old Style" w:hAnsi="Bookman Old Style" w:cs="Times New Roman"/>
              </w:rPr>
              <w:t xml:space="preserve">kawasan hutan yang dibebani hak milik maupun hak lainnya dengan luas minimum 0,25 </w:t>
            </w:r>
            <w:r w:rsidR="00C5657D" w:rsidRPr="008B5A4D">
              <w:rPr>
                <w:rFonts w:ascii="Bookman Old Style" w:hAnsi="Bookman Old Style" w:cs="Times New Roman"/>
                <w:lang w:val="sv-SE"/>
              </w:rPr>
              <w:t xml:space="preserve">(nol koma dua lima) </w:t>
            </w:r>
            <w:r w:rsidR="00167D91" w:rsidRPr="008B5A4D">
              <w:rPr>
                <w:rFonts w:ascii="Bookman Old Style" w:hAnsi="Bookman Old Style" w:cs="Times New Roman"/>
                <w:lang w:val="sv-SE"/>
              </w:rPr>
              <w:t>hektar</w:t>
            </w:r>
            <w:r w:rsidRPr="008B5A4D">
              <w:rPr>
                <w:rFonts w:ascii="Bookman Old Style" w:hAnsi="Bookman Old Style" w:cs="Times New Roman"/>
              </w:rPr>
              <w:t xml:space="preserve">; </w:t>
            </w:r>
          </w:p>
          <w:p w:rsidR="00574FD2" w:rsidRPr="008B5A4D" w:rsidRDefault="00167D91" w:rsidP="00D73380">
            <w:pPr>
              <w:numPr>
                <w:ilvl w:val="0"/>
                <w:numId w:val="51"/>
              </w:numPr>
              <w:autoSpaceDE w:val="0"/>
              <w:autoSpaceDN w:val="0"/>
              <w:adjustRightInd w:val="0"/>
              <w:ind w:left="434" w:right="-4" w:hanging="450"/>
              <w:jc w:val="both"/>
              <w:rPr>
                <w:rFonts w:ascii="Bookman Old Style" w:hAnsi="Bookman Old Style" w:cs="Times New Roman"/>
              </w:rPr>
            </w:pPr>
            <w:r w:rsidRPr="008B5A4D">
              <w:rPr>
                <w:rFonts w:ascii="Bookman Old Style" w:hAnsi="Bookman Old Style" w:cs="Times New Roman"/>
                <w:lang w:val="en-US"/>
              </w:rPr>
              <w:t xml:space="preserve">pengarahan </w:t>
            </w:r>
            <w:r w:rsidR="00574FD2" w:rsidRPr="008B5A4D">
              <w:rPr>
                <w:rFonts w:ascii="Bookman Old Style" w:hAnsi="Bookman Old Style" w:cs="Times New Roman"/>
              </w:rPr>
              <w:t xml:space="preserve">pengembangan pada lahan-lahan yang berbatasan langsung dengan kawasan hutan lindung,  kawasan </w:t>
            </w:r>
            <w:r w:rsidRPr="008B5A4D">
              <w:rPr>
                <w:rFonts w:ascii="Bookman Old Style" w:hAnsi="Bookman Old Style" w:cs="Times New Roman"/>
                <w:lang w:val="en-US"/>
              </w:rPr>
              <w:t xml:space="preserve">yang memiliki </w:t>
            </w:r>
            <w:r w:rsidR="00574FD2" w:rsidRPr="008B5A4D">
              <w:rPr>
                <w:rFonts w:ascii="Bookman Old Style" w:hAnsi="Bookman Old Style" w:cs="Times New Roman"/>
              </w:rPr>
              <w:t xml:space="preserve">kemiringan di atas 40%, </w:t>
            </w:r>
            <w:r w:rsidR="00C5657D" w:rsidRPr="008B5A4D">
              <w:rPr>
                <w:rFonts w:ascii="Bookman Old Style" w:hAnsi="Bookman Old Style" w:cs="Times New Roman"/>
              </w:rPr>
              <w:t>(empat puluh persen)</w:t>
            </w:r>
            <w:r w:rsidRPr="008B5A4D">
              <w:rPr>
                <w:rFonts w:ascii="Bookman Old Style" w:hAnsi="Bookman Old Style" w:cs="Times New Roman"/>
                <w:lang w:val="en-US"/>
              </w:rPr>
              <w:t xml:space="preserve">, </w:t>
            </w:r>
            <w:r w:rsidR="00C5657D" w:rsidRPr="008B5A4D">
              <w:rPr>
                <w:rFonts w:ascii="Bookman Old Style" w:hAnsi="Bookman Old Style" w:cs="Times New Roman"/>
              </w:rPr>
              <w:t xml:space="preserve"> </w:t>
            </w:r>
            <w:r w:rsidRPr="008B5A4D">
              <w:rPr>
                <w:rFonts w:ascii="Bookman Old Style" w:hAnsi="Bookman Old Style" w:cs="Times New Roman"/>
                <w:lang w:val="en-US"/>
              </w:rPr>
              <w:t xml:space="preserve">kawasan </w:t>
            </w:r>
            <w:r w:rsidR="00574FD2" w:rsidRPr="008B5A4D">
              <w:rPr>
                <w:rFonts w:ascii="Bookman Old Style" w:hAnsi="Bookman Old Style" w:cs="Times New Roman"/>
              </w:rPr>
              <w:t xml:space="preserve">lereng sungai dan jurang serta kawasan yang khusus </w:t>
            </w:r>
            <w:r w:rsidR="00A178D6" w:rsidRPr="008B5A4D">
              <w:rPr>
                <w:rFonts w:ascii="Bookman Old Style" w:hAnsi="Bookman Old Style" w:cs="Times New Roman"/>
                <w:lang w:val="en-US"/>
              </w:rPr>
              <w:t xml:space="preserve">telah ditetapkan </w:t>
            </w:r>
            <w:r w:rsidR="00574FD2" w:rsidRPr="008B5A4D">
              <w:rPr>
                <w:rFonts w:ascii="Bookman Old Style" w:hAnsi="Bookman Old Style" w:cs="Times New Roman"/>
              </w:rPr>
              <w:t>untuk peruntukan hutan rakyat;</w:t>
            </w:r>
          </w:p>
          <w:p w:rsidR="00574FD2" w:rsidRPr="008B5A4D" w:rsidRDefault="00574FD2" w:rsidP="00D73380">
            <w:pPr>
              <w:numPr>
                <w:ilvl w:val="0"/>
                <w:numId w:val="51"/>
              </w:numPr>
              <w:autoSpaceDE w:val="0"/>
              <w:autoSpaceDN w:val="0"/>
              <w:adjustRightInd w:val="0"/>
              <w:ind w:left="434" w:right="-4" w:hanging="450"/>
              <w:jc w:val="both"/>
              <w:rPr>
                <w:rFonts w:ascii="Bookman Old Style" w:hAnsi="Bookman Old Style" w:cs="Times New Roman"/>
              </w:rPr>
            </w:pPr>
            <w:r w:rsidRPr="008B5A4D">
              <w:rPr>
                <w:rFonts w:ascii="Bookman Old Style" w:hAnsi="Bookman Old Style" w:cs="Times New Roman"/>
              </w:rPr>
              <w:t>pelarangan pendirian bangunan di dalam kawasan kecuali untuk kegiatan terkait kehutanan secara terbatas</w:t>
            </w:r>
            <w:r w:rsidR="00094D19" w:rsidRPr="008B5A4D">
              <w:rPr>
                <w:rFonts w:ascii="Bookman Old Style" w:hAnsi="Bookman Old Style" w:cs="Times New Roman"/>
              </w:rPr>
              <w:t>;</w:t>
            </w:r>
          </w:p>
          <w:p w:rsidR="00574FD2" w:rsidRPr="008B5A4D" w:rsidRDefault="00574FD2" w:rsidP="00D73380">
            <w:pPr>
              <w:numPr>
                <w:ilvl w:val="0"/>
                <w:numId w:val="51"/>
              </w:numPr>
              <w:autoSpaceDE w:val="0"/>
              <w:autoSpaceDN w:val="0"/>
              <w:adjustRightInd w:val="0"/>
              <w:ind w:left="434" w:right="-4" w:hanging="450"/>
              <w:jc w:val="both"/>
              <w:rPr>
                <w:rFonts w:ascii="Bookman Old Style" w:hAnsi="Bookman Old Style" w:cs="Times New Roman"/>
                <w:lang w:val="en-US"/>
              </w:rPr>
            </w:pPr>
            <w:r w:rsidRPr="008B5A4D">
              <w:rPr>
                <w:rFonts w:ascii="Bookman Old Style" w:hAnsi="Bookman Old Style" w:cs="Times New Roman"/>
                <w:lang w:val="en-US"/>
              </w:rPr>
              <w:t xml:space="preserve">integrasi hasil produksi tanaman kayu dengan kegiatan industri kecil  dan industri kreatif; </w:t>
            </w:r>
          </w:p>
          <w:p w:rsidR="00FC602A" w:rsidRPr="008B5A4D" w:rsidRDefault="00574FD2" w:rsidP="00D73380">
            <w:pPr>
              <w:numPr>
                <w:ilvl w:val="0"/>
                <w:numId w:val="51"/>
              </w:numPr>
              <w:autoSpaceDE w:val="0"/>
              <w:autoSpaceDN w:val="0"/>
              <w:adjustRightInd w:val="0"/>
              <w:ind w:left="434" w:right="-4" w:hanging="450"/>
              <w:jc w:val="both"/>
              <w:rPr>
                <w:rFonts w:ascii="Bookman Old Style" w:hAnsi="Bookman Old Style" w:cs="Times New Roman"/>
                <w:lang w:val="en-US"/>
              </w:rPr>
            </w:pPr>
            <w:r w:rsidRPr="008B5A4D">
              <w:rPr>
                <w:rFonts w:ascii="Bookman Old Style" w:hAnsi="Bookman Old Style" w:cs="Times New Roman"/>
                <w:lang w:val="en-US"/>
              </w:rPr>
              <w:t>reboisasi dan rehabilitasi lahan pada kawasan lahan kritis</w:t>
            </w:r>
            <w:r w:rsidR="00FC602A" w:rsidRPr="008B5A4D">
              <w:rPr>
                <w:rFonts w:ascii="Bookman Old Style" w:hAnsi="Bookman Old Style" w:cs="Times New Roman"/>
                <w:lang w:val="en-US"/>
              </w:rPr>
              <w:t>; dan</w:t>
            </w:r>
          </w:p>
          <w:p w:rsidR="00FC602A" w:rsidRPr="008B5A4D" w:rsidRDefault="00FC602A" w:rsidP="00D73380">
            <w:pPr>
              <w:numPr>
                <w:ilvl w:val="0"/>
                <w:numId w:val="51"/>
              </w:numPr>
              <w:autoSpaceDE w:val="0"/>
              <w:autoSpaceDN w:val="0"/>
              <w:adjustRightInd w:val="0"/>
              <w:ind w:left="434" w:right="-4" w:hanging="450"/>
              <w:jc w:val="both"/>
              <w:rPr>
                <w:rFonts w:ascii="Bookman Old Style" w:hAnsi="Bookman Old Style" w:cs="Times New Roman"/>
              </w:rPr>
            </w:pPr>
            <w:r w:rsidRPr="008B5A4D">
              <w:rPr>
                <w:rFonts w:ascii="Bookman Old Style" w:hAnsi="Bookman Old Style" w:cs="Times New Roman"/>
                <w:lang w:val="en-US"/>
              </w:rPr>
              <w:t>penanaman kembali tanaman kehutanan pada kawasan peruntukkan hutan rakyat dengan kemiringan di atas 40% (empat puluh persen), yang telah terlanjur beralih fungsi menjadi kegiatan budidaya lainnya</w:t>
            </w:r>
            <w:r w:rsidRPr="008B5A4D">
              <w:rPr>
                <w:rFonts w:ascii="Bookman Old Style" w:hAnsi="Bookman Old Style" w:cs="Times New Roman"/>
              </w:rPr>
              <w:t>.</w:t>
            </w:r>
          </w:p>
          <w:p w:rsidR="00FC602A" w:rsidRPr="008B5A4D" w:rsidRDefault="00FC602A" w:rsidP="00D73380">
            <w:pPr>
              <w:ind w:left="1440"/>
              <w:jc w:val="both"/>
              <w:rPr>
                <w:rFonts w:ascii="Bookman Old Style" w:hAnsi="Bookman Old Style" w:cs="Times New Roman"/>
                <w:lang w:val="en-US"/>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8</w:t>
            </w:r>
            <w:r w:rsidR="00B06E61" w:rsidRPr="008B5A4D">
              <w:rPr>
                <w:rFonts w:ascii="Bookman Old Style" w:hAnsi="Bookman Old Style" w:cs="Times New Roman"/>
                <w:lang w:val="en-US"/>
              </w:rPr>
              <w:t>7</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w:t>
            </w:r>
            <w:r w:rsidR="00063A82" w:rsidRPr="008B5A4D">
              <w:rPr>
                <w:rFonts w:ascii="Bookman Old Style" w:hAnsi="Bookman Old Style" w:cs="Times New Roman"/>
                <w:lang w:val="en-US"/>
              </w:rPr>
              <w:t xml:space="preserve">kawasan </w:t>
            </w:r>
            <w:r w:rsidR="00F85CAD" w:rsidRPr="008B5A4D">
              <w:rPr>
                <w:rFonts w:ascii="Bookman Old Style" w:hAnsi="Bookman Old Style" w:cs="Times New Roman"/>
              </w:rPr>
              <w:t xml:space="preserve">peruntukan </w:t>
            </w:r>
            <w:r w:rsidR="00063A82" w:rsidRPr="008B5A4D">
              <w:rPr>
                <w:rFonts w:ascii="Bookman Old Style" w:hAnsi="Bookman Old Style" w:cs="Times New Roman"/>
                <w:lang w:val="en-US"/>
              </w:rPr>
              <w:t xml:space="preserve">pertanian lahan basah </w:t>
            </w:r>
            <w:r w:rsidRPr="008B5A4D">
              <w:rPr>
                <w:rFonts w:ascii="Bookman Old Style" w:hAnsi="Bookman Old Style" w:cs="Times New Roman"/>
              </w:rPr>
              <w:t xml:space="preserve">sebagaimana dimaksud dalam Pasal </w:t>
            </w:r>
            <w:r w:rsidR="00F85CAD" w:rsidRPr="008B5A4D">
              <w:rPr>
                <w:rFonts w:ascii="Bookman Old Style" w:hAnsi="Bookman Old Style" w:cs="Times New Roman"/>
              </w:rPr>
              <w:t>8</w:t>
            </w:r>
            <w:r w:rsidR="001B275E" w:rsidRPr="008B5A4D">
              <w:rPr>
                <w:rFonts w:ascii="Bookman Old Style" w:hAnsi="Bookman Old Style" w:cs="Times New Roman"/>
                <w:lang w:val="en-US"/>
              </w:rPr>
              <w:t>4</w:t>
            </w:r>
            <w:r w:rsidR="003D54C0" w:rsidRPr="008B5A4D">
              <w:rPr>
                <w:rFonts w:ascii="Bookman Old Style" w:hAnsi="Bookman Old Style" w:cs="Times New Roman"/>
              </w:rPr>
              <w:t xml:space="preserve"> </w:t>
            </w:r>
            <w:r w:rsidRPr="008B5A4D">
              <w:rPr>
                <w:rFonts w:ascii="Bookman Old Style" w:hAnsi="Bookman Old Style" w:cs="Times New Roman"/>
              </w:rPr>
              <w:t xml:space="preserve">huruf </w:t>
            </w:r>
            <w:r w:rsidR="001A0952" w:rsidRPr="008B5A4D">
              <w:rPr>
                <w:rFonts w:ascii="Bookman Old Style" w:hAnsi="Bookman Old Style" w:cs="Times New Roman"/>
              </w:rPr>
              <w:t>c</w:t>
            </w:r>
            <w:r w:rsidRPr="008B5A4D">
              <w:rPr>
                <w:rFonts w:ascii="Bookman Old Style" w:hAnsi="Bookman Old Style" w:cs="Times New Roman"/>
              </w:rPr>
              <w:t xml:space="preserve">, </w:t>
            </w:r>
            <w:r w:rsidR="00C5657D" w:rsidRPr="008B5A4D">
              <w:rPr>
                <w:rFonts w:ascii="Bookman Old Style" w:hAnsi="Bookman Old Style" w:cs="Times New Roman"/>
                <w:lang w:val="en-US"/>
              </w:rPr>
              <w:t>meliputi</w:t>
            </w:r>
            <w:r w:rsidR="00C5657D" w:rsidRPr="008B5A4D">
              <w:rPr>
                <w:rFonts w:ascii="Bookman Old Style" w:hAnsi="Bookman Old Style" w:cs="Times New Roman"/>
              </w:rPr>
              <w:t>:</w:t>
            </w:r>
          </w:p>
          <w:p w:rsidR="00FC602A" w:rsidRPr="008B5A4D" w:rsidRDefault="00FC602A"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pengamanan kawasan pertanian lahan basah produktif berbasis subak, sebagai kawasan pertanian lahan basah berkelanjutan; </w:t>
            </w:r>
          </w:p>
          <w:p w:rsidR="00FC602A" w:rsidRPr="008B5A4D" w:rsidRDefault="00FC602A"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penetapan luas dan sebaran kawasan lahan </w:t>
            </w:r>
            <w:r w:rsidR="00A178D6" w:rsidRPr="008B5A4D">
              <w:rPr>
                <w:rFonts w:ascii="Bookman Old Style" w:hAnsi="Bookman Old Style" w:cs="Times New Roman"/>
                <w:lang w:val="en-US"/>
              </w:rPr>
              <w:t xml:space="preserve">pertanian pangan </w:t>
            </w:r>
            <w:r w:rsidRPr="008B5A4D">
              <w:rPr>
                <w:rFonts w:ascii="Bookman Old Style" w:hAnsi="Bookman Old Style" w:cs="Times New Roman"/>
              </w:rPr>
              <w:t xml:space="preserve">berkelanjutan </w:t>
            </w:r>
            <w:r w:rsidR="00A178D6" w:rsidRPr="008B5A4D">
              <w:rPr>
                <w:rFonts w:ascii="Bookman Old Style" w:hAnsi="Bookman Old Style" w:cs="Times New Roman"/>
                <w:lang w:val="en-US"/>
              </w:rPr>
              <w:t xml:space="preserve">sekurang-kurangnya </w:t>
            </w:r>
            <w:r w:rsidRPr="008B5A4D">
              <w:rPr>
                <w:rFonts w:ascii="Bookman Old Style" w:hAnsi="Bookman Old Style" w:cs="Times New Roman"/>
              </w:rPr>
              <w:t xml:space="preserve">90%  </w:t>
            </w:r>
            <w:r w:rsidR="00C5657D" w:rsidRPr="008B5A4D">
              <w:rPr>
                <w:rFonts w:ascii="Bookman Old Style" w:hAnsi="Bookman Old Style" w:cs="Times New Roman"/>
              </w:rPr>
              <w:t xml:space="preserve">(sembilan puluh persen) </w:t>
            </w:r>
            <w:r w:rsidRPr="008B5A4D">
              <w:rPr>
                <w:rFonts w:ascii="Bookman Old Style" w:hAnsi="Bookman Old Style" w:cs="Times New Roman"/>
              </w:rPr>
              <w:t>dari luas sawah yang ada saat Peraturan Daerah ini ditetapkan, di luar alih fungsi lahan sawah untuk kepentingan umum yang telah ditetapkan dalam Peraturan Daerah;</w:t>
            </w:r>
          </w:p>
          <w:p w:rsidR="00F85CAD" w:rsidRPr="008B5A4D" w:rsidRDefault="00F85CAD"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optimalisasi fungsi dan  pelayanan jaringan irigasi dalam upaya meningkatkan produksi dan produktivitas lahan; </w:t>
            </w:r>
          </w:p>
          <w:p w:rsidR="00FC602A" w:rsidRPr="008B5A4D" w:rsidRDefault="00FC602A"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pencegahan dan pembatasan alih fungsi lahan sawah beririgasi untuk kegiatan budidaya lainnya, seperti akomodasi/fasilitas pariwisata, industri, perumahan skala besar, kecuali untuk prasarana umum yang sudah </w:t>
            </w:r>
            <w:r w:rsidRPr="008B5A4D">
              <w:rPr>
                <w:rFonts w:ascii="Bookman Old Style" w:hAnsi="Bookman Old Style" w:cs="Times New Roman"/>
              </w:rPr>
              <w:lastRenderedPageBreak/>
              <w:t>diteta</w:t>
            </w:r>
            <w:r w:rsidR="00094D19" w:rsidRPr="008B5A4D">
              <w:rPr>
                <w:rFonts w:ascii="Bookman Old Style" w:hAnsi="Bookman Old Style" w:cs="Times New Roman"/>
              </w:rPr>
              <w:t xml:space="preserve">pkan dalam Peraturan Daerah; </w:t>
            </w:r>
          </w:p>
          <w:p w:rsidR="00F85CAD" w:rsidRPr="008B5A4D" w:rsidRDefault="00F85CAD"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peningkatan produktivitas lahan-lahan sawah melalui program pertanian terintegrasi;</w:t>
            </w:r>
          </w:p>
          <w:p w:rsidR="00F85CAD" w:rsidRPr="008B5A4D" w:rsidRDefault="00F85CAD"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pemantapan konsep pertanian organik dan perluasannya secara bertahap</w:t>
            </w:r>
            <w:r w:rsidR="0063307D" w:rsidRPr="008B5A4D">
              <w:rPr>
                <w:rFonts w:ascii="Bookman Old Style" w:hAnsi="Bookman Old Style" w:cs="Times New Roman"/>
              </w:rPr>
              <w:t>;</w:t>
            </w:r>
          </w:p>
          <w:p w:rsidR="00F85CAD" w:rsidRPr="008B5A4D" w:rsidRDefault="00F85CAD"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bangunan lain yang dapat dikembangkan adalah bangunan penunjang kegiatan pertanian tidak termasuk kegiatan penyosohan beras, peribadatan, permukiman penduduk lokal yang telah ada tanpa perluasan baru; </w:t>
            </w:r>
          </w:p>
          <w:p w:rsidR="00F85CAD" w:rsidRPr="008B5A4D" w:rsidRDefault="00F85CAD"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kegiatan lain yang dapat dikembangkan tumpangsari dan tumpang gilir mencakup kegiatan peternakan dan kegiatan perika</w:t>
            </w:r>
            <w:r w:rsidR="00094D19" w:rsidRPr="008B5A4D">
              <w:rPr>
                <w:rFonts w:ascii="Bookman Old Style" w:hAnsi="Bookman Old Style" w:cs="Times New Roman"/>
              </w:rPr>
              <w:t>nan budi</w:t>
            </w:r>
            <w:r w:rsidR="00C5657D" w:rsidRPr="008B5A4D">
              <w:rPr>
                <w:rFonts w:ascii="Bookman Old Style" w:hAnsi="Bookman Old Style" w:cs="Times New Roman"/>
              </w:rPr>
              <w:t xml:space="preserve"> </w:t>
            </w:r>
            <w:r w:rsidR="00094D19" w:rsidRPr="008B5A4D">
              <w:rPr>
                <w:rFonts w:ascii="Bookman Old Style" w:hAnsi="Bookman Old Style" w:cs="Times New Roman"/>
              </w:rPr>
              <w:t xml:space="preserve">daya; </w:t>
            </w:r>
            <w:r w:rsidRPr="008B5A4D">
              <w:rPr>
                <w:rFonts w:ascii="Bookman Old Style" w:hAnsi="Bookman Old Style" w:cs="Times New Roman"/>
              </w:rPr>
              <w:t xml:space="preserve"> </w:t>
            </w:r>
          </w:p>
          <w:p w:rsidR="00F85CAD" w:rsidRPr="008B5A4D" w:rsidRDefault="00F85CAD"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integrasi dengan pengembangan agrowisata</w:t>
            </w:r>
            <w:r w:rsidR="00094D19" w:rsidRPr="008B5A4D">
              <w:rPr>
                <w:rFonts w:ascii="Bookman Old Style" w:hAnsi="Bookman Old Style" w:cs="Times New Roman"/>
              </w:rPr>
              <w:t>; dan</w:t>
            </w:r>
          </w:p>
          <w:p w:rsidR="00F85CAD" w:rsidRPr="008B5A4D" w:rsidRDefault="00F85CAD" w:rsidP="00D73380">
            <w:pPr>
              <w:numPr>
                <w:ilvl w:val="0"/>
                <w:numId w:val="52"/>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pemerintah dan masyarakat anggota subak, wajib menjaga keberlangsungan pasokan air irigasi pertanian.</w:t>
            </w:r>
          </w:p>
          <w:p w:rsidR="00F85CAD" w:rsidRPr="008B5A4D" w:rsidRDefault="00F85CAD" w:rsidP="00D73380">
            <w:pPr>
              <w:ind w:left="1440"/>
              <w:jc w:val="both"/>
              <w:rPr>
                <w:rFonts w:ascii="Bookman Old Style" w:hAnsi="Bookman Old Style" w:cs="Times New Roman"/>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8</w:t>
            </w:r>
            <w:r w:rsidR="00B06E61" w:rsidRPr="008B5A4D">
              <w:rPr>
                <w:rFonts w:ascii="Bookman Old Style" w:hAnsi="Bookman Old Style" w:cs="Times New Roman"/>
                <w:lang w:val="en-US"/>
              </w:rPr>
              <w:t>8</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00063A82" w:rsidRPr="008B5A4D">
              <w:rPr>
                <w:rFonts w:ascii="Bookman Old Style" w:hAnsi="Bookman Old Style" w:cs="Times New Roman"/>
                <w:lang w:val="en-US"/>
              </w:rPr>
              <w:t xml:space="preserve">peruntukan pertanian lahan kering dan hortikultura </w:t>
            </w:r>
            <w:r w:rsidRPr="008B5A4D">
              <w:rPr>
                <w:rFonts w:ascii="Bookman Old Style" w:hAnsi="Bookman Old Style" w:cs="Times New Roman"/>
              </w:rPr>
              <w:t xml:space="preserve">sebagaimana dimaksud dalam Pasal </w:t>
            </w:r>
            <w:r w:rsidR="00F85CAD" w:rsidRPr="008B5A4D">
              <w:rPr>
                <w:rFonts w:ascii="Bookman Old Style" w:hAnsi="Bookman Old Style" w:cs="Times New Roman"/>
              </w:rPr>
              <w:t>8</w:t>
            </w:r>
            <w:r w:rsidR="001B275E" w:rsidRPr="008B5A4D">
              <w:rPr>
                <w:rFonts w:ascii="Bookman Old Style" w:hAnsi="Bookman Old Style" w:cs="Times New Roman"/>
                <w:lang w:val="en-US"/>
              </w:rPr>
              <w:t>4</w:t>
            </w:r>
            <w:r w:rsidRPr="008B5A4D">
              <w:rPr>
                <w:rFonts w:ascii="Bookman Old Style" w:hAnsi="Bookman Old Style" w:cs="Times New Roman"/>
              </w:rPr>
              <w:t xml:space="preserve"> </w:t>
            </w:r>
            <w:r w:rsidR="003D54C0" w:rsidRPr="008B5A4D">
              <w:rPr>
                <w:rFonts w:ascii="Bookman Old Style" w:hAnsi="Bookman Old Style" w:cs="Times New Roman"/>
              </w:rPr>
              <w:t xml:space="preserve"> </w:t>
            </w:r>
            <w:r w:rsidRPr="008B5A4D">
              <w:rPr>
                <w:rFonts w:ascii="Bookman Old Style" w:hAnsi="Bookman Old Style" w:cs="Times New Roman"/>
              </w:rPr>
              <w:t xml:space="preserve">huruf </w:t>
            </w:r>
            <w:r w:rsidR="001A0952" w:rsidRPr="008B5A4D">
              <w:rPr>
                <w:rFonts w:ascii="Bookman Old Style" w:hAnsi="Bookman Old Style" w:cs="Times New Roman"/>
              </w:rPr>
              <w:t>d</w:t>
            </w:r>
            <w:r w:rsidRPr="008B5A4D">
              <w:rPr>
                <w:rFonts w:ascii="Bookman Old Style" w:hAnsi="Bookman Old Style" w:cs="Times New Roman"/>
              </w:rPr>
              <w:t xml:space="preserve">, </w:t>
            </w:r>
            <w:r w:rsidR="00C5657D" w:rsidRPr="008B5A4D">
              <w:rPr>
                <w:rFonts w:ascii="Bookman Old Style" w:hAnsi="Bookman Old Style" w:cs="Times New Roman"/>
              </w:rPr>
              <w:t>meliputi:</w:t>
            </w:r>
          </w:p>
          <w:p w:rsidR="00F85CAD" w:rsidRPr="008B5A4D" w:rsidRDefault="00F85CAD" w:rsidP="00D73380">
            <w:pPr>
              <w:numPr>
                <w:ilvl w:val="0"/>
                <w:numId w:val="53"/>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penegasan deliniasi kawasan budidaya hortikultura;</w:t>
            </w:r>
          </w:p>
          <w:p w:rsidR="00F85CAD" w:rsidRPr="008B5A4D" w:rsidRDefault="00F85CAD" w:rsidP="00D73380">
            <w:pPr>
              <w:numPr>
                <w:ilvl w:val="0"/>
                <w:numId w:val="53"/>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pengembangan produksi dan kualitas komoditas andalan/unggulan daerah dan memiliki peluang pasar;</w:t>
            </w:r>
          </w:p>
          <w:p w:rsidR="00F85CAD" w:rsidRPr="008B5A4D" w:rsidRDefault="00F85CAD" w:rsidP="00D73380">
            <w:pPr>
              <w:numPr>
                <w:ilvl w:val="0"/>
                <w:numId w:val="53"/>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peningkatan produktifitas tanaman budidaya hortikultura yang dapat bercampur dengan kawasan bududaya perkebunan;</w:t>
            </w:r>
          </w:p>
          <w:p w:rsidR="00F85CAD" w:rsidRPr="008B5A4D" w:rsidRDefault="00F85CAD" w:rsidP="00D73380">
            <w:pPr>
              <w:numPr>
                <w:ilvl w:val="0"/>
                <w:numId w:val="53"/>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bangunan lain yang dapat dikembangkan adalah bangunan penunjang kegiatan pertanian lahan kering, peribadatan, permukiman penduduk, fasilitas penunjang permukiman skala lokal, yang telah ada tanpa perluasan baru dengan KWT setinggi-tingginya 10 %</w:t>
            </w:r>
            <w:r w:rsidR="00C5657D" w:rsidRPr="008B5A4D">
              <w:rPr>
                <w:rFonts w:ascii="Bookman Old Style" w:hAnsi="Bookman Old Style" w:cs="Times New Roman"/>
              </w:rPr>
              <w:t xml:space="preserve"> (sepuluh persen)</w:t>
            </w:r>
            <w:r w:rsidRPr="008B5A4D">
              <w:rPr>
                <w:rFonts w:ascii="Bookman Old Style" w:hAnsi="Bookman Old Style" w:cs="Times New Roman"/>
              </w:rPr>
              <w:t xml:space="preserve">; </w:t>
            </w:r>
          </w:p>
          <w:p w:rsidR="00F85CAD" w:rsidRPr="008B5A4D" w:rsidRDefault="00F85CAD" w:rsidP="00D73380">
            <w:pPr>
              <w:numPr>
                <w:ilvl w:val="0"/>
                <w:numId w:val="53"/>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pengembangan sarana dan prasarana wisataagro dan industri agro, pada kawasan tertentu; dan</w:t>
            </w:r>
          </w:p>
          <w:p w:rsidR="00F85CAD" w:rsidRPr="008B5A4D" w:rsidRDefault="00F85CAD" w:rsidP="00D73380">
            <w:pPr>
              <w:numPr>
                <w:ilvl w:val="0"/>
                <w:numId w:val="53"/>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alih fungsi kawasan peruntukan budidaya hortikultura yang tidak produktif menjadi peruntukan lain tanpa mengurangi kesejahteraan masyarakat.</w:t>
            </w:r>
          </w:p>
          <w:p w:rsidR="00CF1996" w:rsidRPr="008B5A4D" w:rsidRDefault="00CF1996" w:rsidP="00D73380">
            <w:pPr>
              <w:autoSpaceDE w:val="0"/>
              <w:autoSpaceDN w:val="0"/>
              <w:adjustRightInd w:val="0"/>
              <w:ind w:left="344" w:right="-4"/>
              <w:jc w:val="both"/>
              <w:rPr>
                <w:rFonts w:ascii="Bookman Old Style" w:hAnsi="Bookman Old Style" w:cs="Times New Roman"/>
              </w:rPr>
            </w:pPr>
          </w:p>
          <w:p w:rsidR="00063A82" w:rsidRPr="008B5A4D" w:rsidRDefault="00063A82"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 xml:space="preserve">Pasal </w:t>
            </w:r>
            <w:r w:rsidRPr="008B5A4D">
              <w:rPr>
                <w:rFonts w:ascii="Bookman Old Style" w:hAnsi="Bookman Old Style" w:cs="Times New Roman"/>
                <w:lang w:val="en-US"/>
              </w:rPr>
              <w:t>89</w:t>
            </w:r>
          </w:p>
          <w:p w:rsidR="00063A82" w:rsidRPr="008B5A4D" w:rsidRDefault="00063A82"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Pr="008B5A4D">
              <w:rPr>
                <w:rFonts w:ascii="Bookman Old Style" w:hAnsi="Bookman Old Style" w:cs="Times New Roman"/>
                <w:lang w:val="en-US"/>
              </w:rPr>
              <w:t xml:space="preserve">peruntukan </w:t>
            </w:r>
            <w:r w:rsidRPr="008B5A4D">
              <w:rPr>
                <w:rFonts w:ascii="Bookman Old Style" w:hAnsi="Bookman Old Style" w:cs="Times New Roman"/>
              </w:rPr>
              <w:t>peternakan sebagaimana dimaksud dalam Pasal 8</w:t>
            </w:r>
            <w:r w:rsidRPr="008B5A4D">
              <w:rPr>
                <w:rFonts w:ascii="Bookman Old Style" w:hAnsi="Bookman Old Style" w:cs="Times New Roman"/>
                <w:lang w:val="en-US"/>
              </w:rPr>
              <w:t>4</w:t>
            </w:r>
            <w:r w:rsidRPr="008B5A4D">
              <w:rPr>
                <w:rFonts w:ascii="Bookman Old Style" w:hAnsi="Bookman Old Style" w:cs="Times New Roman"/>
              </w:rPr>
              <w:t xml:space="preserve"> huruf </w:t>
            </w:r>
            <w:r w:rsidRPr="008B5A4D">
              <w:rPr>
                <w:rFonts w:ascii="Bookman Old Style" w:hAnsi="Bookman Old Style" w:cs="Times New Roman"/>
                <w:lang w:val="en-US"/>
              </w:rPr>
              <w:t>e</w:t>
            </w:r>
            <w:r w:rsidRPr="008B5A4D">
              <w:rPr>
                <w:rFonts w:ascii="Bookman Old Style" w:hAnsi="Bookman Old Style" w:cs="Times New Roman"/>
              </w:rPr>
              <w:t>, meliputi:</w:t>
            </w:r>
          </w:p>
          <w:p w:rsidR="00063A82" w:rsidRPr="008B5A4D" w:rsidRDefault="00063A82" w:rsidP="00D73380">
            <w:pPr>
              <w:numPr>
                <w:ilvl w:val="0"/>
                <w:numId w:val="55"/>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pengembangan kawasan peruntukan peternakan batas-batas zonasinya tidak ditetapkan secara tegas, dapat bercampur dengan kawasan pertanian dan kawasan permukiman secara terbatas; </w:t>
            </w:r>
          </w:p>
          <w:p w:rsidR="00063A82" w:rsidRPr="008B5A4D" w:rsidRDefault="00063A82" w:rsidP="00D73380">
            <w:pPr>
              <w:numPr>
                <w:ilvl w:val="0"/>
                <w:numId w:val="55"/>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pemanfaatan lahan pertanian yang dapat mensuplai bahan pakan ternak secara terpadu dan terintegrasi;</w:t>
            </w:r>
          </w:p>
          <w:p w:rsidR="00063A82" w:rsidRPr="008B5A4D" w:rsidRDefault="00063A82" w:rsidP="00D73380">
            <w:pPr>
              <w:numPr>
                <w:ilvl w:val="0"/>
                <w:numId w:val="55"/>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pemanfaatan lahan pekarangan permukiman perdesaan, untuk kegiatan peternakan skala rumah tangga; </w:t>
            </w:r>
          </w:p>
          <w:p w:rsidR="00063A82" w:rsidRPr="008B5A4D" w:rsidRDefault="00063A82" w:rsidP="00D73380">
            <w:pPr>
              <w:numPr>
                <w:ilvl w:val="0"/>
                <w:numId w:val="55"/>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pelarangan pengembangan usaha peternakan skala besar di dalam kawasan permukiman; dan </w:t>
            </w:r>
          </w:p>
          <w:p w:rsidR="00063A82" w:rsidRPr="008B5A4D" w:rsidRDefault="00063A82" w:rsidP="00D73380">
            <w:pPr>
              <w:numPr>
                <w:ilvl w:val="0"/>
                <w:numId w:val="55"/>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pengendalian limbah ternak melalui sistem pengelolaan limbah terpadu dan terintegrasi dalam s</w:t>
            </w:r>
            <w:r w:rsidRPr="008B5A4D">
              <w:rPr>
                <w:rFonts w:ascii="Bookman Old Style" w:hAnsi="Bookman Old Style" w:cs="Times New Roman"/>
                <w:lang w:val="en-US"/>
              </w:rPr>
              <w:t>i</w:t>
            </w:r>
            <w:r w:rsidRPr="008B5A4D">
              <w:rPr>
                <w:rFonts w:ascii="Bookman Old Style" w:hAnsi="Bookman Old Style" w:cs="Times New Roman"/>
              </w:rPr>
              <w:t xml:space="preserve">stem pertanian </w:t>
            </w:r>
            <w:r w:rsidRPr="008B5A4D">
              <w:rPr>
                <w:rFonts w:ascii="Bookman Old Style" w:hAnsi="Bookman Old Style" w:cs="Times New Roman"/>
              </w:rPr>
              <w:lastRenderedPageBreak/>
              <w:t>terintegrasi.</w:t>
            </w:r>
          </w:p>
          <w:p w:rsidR="00063A82" w:rsidRPr="008B5A4D" w:rsidRDefault="00063A82" w:rsidP="00D73380">
            <w:pPr>
              <w:autoSpaceDE w:val="0"/>
              <w:autoSpaceDN w:val="0"/>
              <w:adjustRightInd w:val="0"/>
              <w:ind w:right="-4"/>
              <w:jc w:val="both"/>
              <w:rPr>
                <w:rFonts w:ascii="Bookman Old Style" w:hAnsi="Bookman Old Style" w:cs="Times New Roman"/>
                <w:lang w:val="sv-SE"/>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 xml:space="preserve">Pasal </w:t>
            </w:r>
            <w:r w:rsidR="00063A82" w:rsidRPr="008B5A4D">
              <w:rPr>
                <w:rFonts w:ascii="Bookman Old Style" w:hAnsi="Bookman Old Style" w:cs="Times New Roman"/>
                <w:lang w:val="en-US"/>
              </w:rPr>
              <w:t>90</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w:t>
            </w:r>
            <w:r w:rsidR="00063A82" w:rsidRPr="008B5A4D">
              <w:rPr>
                <w:rFonts w:ascii="Bookman Old Style" w:hAnsi="Bookman Old Style" w:cs="Times New Roman"/>
                <w:lang w:val="en-US"/>
              </w:rPr>
              <w:t xml:space="preserve">peruntukan </w:t>
            </w:r>
            <w:r w:rsidRPr="008B5A4D">
              <w:rPr>
                <w:rFonts w:ascii="Bookman Old Style" w:hAnsi="Bookman Old Style" w:cs="Times New Roman"/>
              </w:rPr>
              <w:t xml:space="preserve">perkebunan sebagaimana dimaksud dalam Pasal </w:t>
            </w:r>
            <w:r w:rsidR="00F85CAD" w:rsidRPr="008B5A4D">
              <w:rPr>
                <w:rFonts w:ascii="Bookman Old Style" w:hAnsi="Bookman Old Style" w:cs="Times New Roman"/>
              </w:rPr>
              <w:t>8</w:t>
            </w:r>
            <w:r w:rsidR="001B275E" w:rsidRPr="008B5A4D">
              <w:rPr>
                <w:rFonts w:ascii="Bookman Old Style" w:hAnsi="Bookman Old Style" w:cs="Times New Roman"/>
                <w:lang w:val="en-US"/>
              </w:rPr>
              <w:t>4</w:t>
            </w:r>
            <w:r w:rsidRPr="008B5A4D">
              <w:rPr>
                <w:rFonts w:ascii="Bookman Old Style" w:hAnsi="Bookman Old Style" w:cs="Times New Roman"/>
              </w:rPr>
              <w:t xml:space="preserve"> </w:t>
            </w:r>
            <w:r w:rsidR="003D54C0" w:rsidRPr="008B5A4D">
              <w:rPr>
                <w:rFonts w:ascii="Bookman Old Style" w:hAnsi="Bookman Old Style" w:cs="Times New Roman"/>
              </w:rPr>
              <w:t xml:space="preserve"> </w:t>
            </w:r>
            <w:r w:rsidRPr="008B5A4D">
              <w:rPr>
                <w:rFonts w:ascii="Bookman Old Style" w:hAnsi="Bookman Old Style" w:cs="Times New Roman"/>
              </w:rPr>
              <w:t xml:space="preserve">huruf </w:t>
            </w:r>
            <w:r w:rsidR="00063A82" w:rsidRPr="008B5A4D">
              <w:rPr>
                <w:rFonts w:ascii="Bookman Old Style" w:hAnsi="Bookman Old Style" w:cs="Times New Roman"/>
                <w:lang w:val="en-US"/>
              </w:rPr>
              <w:t>f</w:t>
            </w:r>
            <w:r w:rsidRPr="008B5A4D">
              <w:rPr>
                <w:rFonts w:ascii="Bookman Old Style" w:hAnsi="Bookman Old Style" w:cs="Times New Roman"/>
              </w:rPr>
              <w:t xml:space="preserve">, </w:t>
            </w:r>
            <w:r w:rsidR="00C5657D" w:rsidRPr="008B5A4D">
              <w:rPr>
                <w:rFonts w:ascii="Bookman Old Style" w:hAnsi="Bookman Old Style" w:cs="Times New Roman"/>
              </w:rPr>
              <w:t>meliputi:</w:t>
            </w:r>
          </w:p>
          <w:p w:rsidR="00F85CAD" w:rsidRPr="008B5A4D" w:rsidRDefault="00F85CAD" w:rsidP="00D73380">
            <w:pPr>
              <w:numPr>
                <w:ilvl w:val="0"/>
                <w:numId w:val="54"/>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penegasan deliniasi kawasan budidaya perkebunan pada lahan-lahan yang memiliki potensi/kesesuaian lahan sebagai lahan perkebunan;</w:t>
            </w:r>
          </w:p>
          <w:p w:rsidR="00F85CAD" w:rsidRPr="008B5A4D" w:rsidRDefault="00F85CAD" w:rsidP="00D73380">
            <w:pPr>
              <w:numPr>
                <w:ilvl w:val="0"/>
                <w:numId w:val="54"/>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pengembangan produksi komoditas andalan/unggulan daerah dan memiliki peluang pasar, dapat terintegrasi dengan tanaman hortikultura, dan pada lahan dengan kemiringan di atas 40%</w:t>
            </w:r>
            <w:r w:rsidR="00C5657D" w:rsidRPr="008B5A4D">
              <w:rPr>
                <w:rFonts w:ascii="Bookman Old Style" w:hAnsi="Bookman Old Style" w:cs="Times New Roman"/>
              </w:rPr>
              <w:t xml:space="preserve"> (empat puluh persen)</w:t>
            </w:r>
            <w:r w:rsidRPr="008B5A4D">
              <w:rPr>
                <w:rFonts w:ascii="Bookman Old Style" w:hAnsi="Bookman Old Style" w:cs="Times New Roman"/>
              </w:rPr>
              <w:t xml:space="preserve">  terintegrasi dengan tanaman kehutanan;</w:t>
            </w:r>
          </w:p>
          <w:p w:rsidR="00F85CAD" w:rsidRPr="008B5A4D" w:rsidRDefault="00F85CAD" w:rsidP="00D73380">
            <w:pPr>
              <w:numPr>
                <w:ilvl w:val="0"/>
                <w:numId w:val="54"/>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pengembangan agroindustri dan agrowisata serta penyiapan sarana-prasarana pendukung</w:t>
            </w:r>
            <w:r w:rsidRPr="008B5A4D">
              <w:rPr>
                <w:rFonts w:ascii="Bookman Old Style" w:hAnsi="Bookman Old Style" w:cs="Times New Roman"/>
                <w:lang w:val="en-US"/>
              </w:rPr>
              <w:t xml:space="preserve"> secara terbatas</w:t>
            </w:r>
            <w:r w:rsidRPr="008B5A4D">
              <w:rPr>
                <w:rFonts w:ascii="Bookman Old Style" w:hAnsi="Bookman Old Style" w:cs="Times New Roman"/>
              </w:rPr>
              <w:t>;</w:t>
            </w:r>
          </w:p>
          <w:p w:rsidR="00F85CAD" w:rsidRPr="008B5A4D" w:rsidRDefault="00F85CAD" w:rsidP="00D73380">
            <w:pPr>
              <w:numPr>
                <w:ilvl w:val="0"/>
                <w:numId w:val="54"/>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bangunan lain yang dapat dikembangkan adalah bangunan penunjang kegiatan budidaya perkebunan, agro industry, peribadatan, permukiman penduduk dan fasilitas penunjang permukiman skala lokal beserta sarana agrowisata dengan KWT setinggi-tingginya 10 %</w:t>
            </w:r>
            <w:r w:rsidR="00C5657D" w:rsidRPr="008B5A4D">
              <w:rPr>
                <w:rFonts w:ascii="Bookman Old Style" w:hAnsi="Bookman Old Style" w:cs="Times New Roman"/>
              </w:rPr>
              <w:t xml:space="preserve"> (sepuluh persen)</w:t>
            </w:r>
            <w:r w:rsidRPr="008B5A4D">
              <w:rPr>
                <w:rFonts w:ascii="Bookman Old Style" w:hAnsi="Bookman Old Style" w:cs="Times New Roman"/>
              </w:rPr>
              <w:t>;</w:t>
            </w:r>
            <w:r w:rsidR="00094D19" w:rsidRPr="008B5A4D">
              <w:rPr>
                <w:rFonts w:ascii="Bookman Old Style" w:hAnsi="Bookman Old Style" w:cs="Times New Roman"/>
              </w:rPr>
              <w:t xml:space="preserve"> dan</w:t>
            </w:r>
            <w:r w:rsidRPr="008B5A4D">
              <w:rPr>
                <w:rFonts w:ascii="Bookman Old Style" w:hAnsi="Bookman Old Style" w:cs="Times New Roman"/>
              </w:rPr>
              <w:t xml:space="preserve"> </w:t>
            </w:r>
          </w:p>
          <w:p w:rsidR="00F85CAD" w:rsidRPr="008B5A4D" w:rsidRDefault="00F85CAD" w:rsidP="00D73380">
            <w:pPr>
              <w:numPr>
                <w:ilvl w:val="0"/>
                <w:numId w:val="54"/>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wilayah yang menghasilkan produk perkebunan yang bersifat spesifik lokasi dilindungi kelestariannya dengan sertifikat indikasi geografis.</w:t>
            </w:r>
          </w:p>
          <w:p w:rsidR="00F85CAD" w:rsidRPr="008B5A4D" w:rsidRDefault="00F85CAD" w:rsidP="00D73380">
            <w:pPr>
              <w:ind w:left="1080" w:hanging="1080"/>
              <w:jc w:val="center"/>
              <w:rPr>
                <w:rFonts w:ascii="Bookman Old Style" w:hAnsi="Bookman Old Style" w:cs="Times New Roman"/>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6F026F" w:rsidRPr="008B5A4D">
              <w:rPr>
                <w:rFonts w:ascii="Bookman Old Style" w:hAnsi="Bookman Old Style" w:cs="Times New Roman"/>
                <w:lang w:val="en-US"/>
              </w:rPr>
              <w:t>9</w:t>
            </w:r>
            <w:r w:rsidR="00B06E61" w:rsidRPr="008B5A4D">
              <w:rPr>
                <w:rFonts w:ascii="Bookman Old Style" w:hAnsi="Bookman Old Style" w:cs="Times New Roman"/>
                <w:lang w:val="en-US"/>
              </w:rPr>
              <w:t>1</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 xml:space="preserve">Ketentuan umum peraturan zonasi kawasan peruntukan perikanan sebagaimana dimaksud dalam Pasal </w:t>
            </w:r>
            <w:r w:rsidR="006F026F" w:rsidRPr="008B5A4D">
              <w:rPr>
                <w:rFonts w:ascii="Bookman Old Style" w:hAnsi="Bookman Old Style" w:cs="Times New Roman"/>
                <w:lang w:val="en-US"/>
              </w:rPr>
              <w:t>8</w:t>
            </w:r>
            <w:r w:rsidR="001B275E" w:rsidRPr="008B5A4D">
              <w:rPr>
                <w:rFonts w:ascii="Bookman Old Style" w:hAnsi="Bookman Old Style" w:cs="Times New Roman"/>
                <w:lang w:val="en-US"/>
              </w:rPr>
              <w:t>4</w:t>
            </w:r>
            <w:r w:rsidRPr="008B5A4D">
              <w:rPr>
                <w:rFonts w:ascii="Bookman Old Style" w:hAnsi="Bookman Old Style" w:cs="Times New Roman"/>
              </w:rPr>
              <w:t xml:space="preserve"> </w:t>
            </w:r>
            <w:r w:rsidR="003D54C0" w:rsidRPr="008B5A4D">
              <w:rPr>
                <w:rFonts w:ascii="Bookman Old Style" w:hAnsi="Bookman Old Style" w:cs="Times New Roman"/>
              </w:rPr>
              <w:t xml:space="preserve"> </w:t>
            </w:r>
            <w:r w:rsidR="0094427C" w:rsidRPr="008B5A4D">
              <w:rPr>
                <w:rFonts w:ascii="Bookman Old Style" w:hAnsi="Bookman Old Style" w:cs="Times New Roman"/>
              </w:rPr>
              <w:t xml:space="preserve">huruf </w:t>
            </w:r>
            <w:r w:rsidR="001A0952" w:rsidRPr="008B5A4D">
              <w:rPr>
                <w:rFonts w:ascii="Bookman Old Style" w:hAnsi="Bookman Old Style" w:cs="Times New Roman"/>
              </w:rPr>
              <w:t>g</w:t>
            </w:r>
            <w:r w:rsidRPr="008B5A4D">
              <w:rPr>
                <w:rFonts w:ascii="Bookman Old Style" w:hAnsi="Bookman Old Style" w:cs="Times New Roman"/>
              </w:rPr>
              <w:t xml:space="preserve">, </w:t>
            </w:r>
            <w:r w:rsidR="00C5657D" w:rsidRPr="008B5A4D">
              <w:rPr>
                <w:rFonts w:ascii="Bookman Old Style" w:hAnsi="Bookman Old Style" w:cs="Times New Roman"/>
                <w:lang w:val="en-US"/>
              </w:rPr>
              <w:t>meliputi</w:t>
            </w:r>
            <w:r w:rsidR="00C5657D" w:rsidRPr="008B5A4D">
              <w:rPr>
                <w:rFonts w:ascii="Bookman Old Style" w:hAnsi="Bookman Old Style" w:cs="Times New Roman"/>
              </w:rPr>
              <w:t>:</w:t>
            </w:r>
          </w:p>
          <w:p w:rsidR="0094427C" w:rsidRPr="008B5A4D" w:rsidRDefault="0094427C" w:rsidP="00D73380">
            <w:pPr>
              <w:numPr>
                <w:ilvl w:val="0"/>
                <w:numId w:val="56"/>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kegiatan budidaya perikanan budidaya di darat dapat tumpang sari dengan budidaya tanaman pangan baik di sawah, kolam maupun jaringan irigasi; </w:t>
            </w:r>
          </w:p>
          <w:p w:rsidR="0094427C" w:rsidRPr="008B5A4D" w:rsidRDefault="0094427C" w:rsidP="00D73380">
            <w:pPr>
              <w:numPr>
                <w:ilvl w:val="0"/>
                <w:numId w:val="56"/>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 xml:space="preserve">sinergi tata letak pemanfaatan untuk budidaya perikanan di perairan Danau Batur dengan pemanfaatan pertanian, fasilitas penunjang rekreasi, kawasan tempat suci, dan pemanfataan lainnya; </w:t>
            </w:r>
          </w:p>
          <w:p w:rsidR="0094427C" w:rsidRPr="008B5A4D" w:rsidRDefault="0094427C" w:rsidP="00D73380">
            <w:pPr>
              <w:numPr>
                <w:ilvl w:val="0"/>
                <w:numId w:val="56"/>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pengaturan luas kawasan budidaya Perikanan dengan Keramba Jar</w:t>
            </w:r>
            <w:r w:rsidR="0063307D" w:rsidRPr="008B5A4D">
              <w:rPr>
                <w:rFonts w:ascii="Bookman Old Style" w:hAnsi="Bookman Old Style" w:cs="Times New Roman"/>
              </w:rPr>
              <w:t>i</w:t>
            </w:r>
            <w:r w:rsidRPr="008B5A4D">
              <w:rPr>
                <w:rFonts w:ascii="Bookman Old Style" w:hAnsi="Bookman Old Style" w:cs="Times New Roman"/>
              </w:rPr>
              <w:t xml:space="preserve">ng Apung (KJA) di kawasan danau Batur setinggi-tingginya 5 % </w:t>
            </w:r>
            <w:r w:rsidR="00C5657D" w:rsidRPr="008B5A4D">
              <w:rPr>
                <w:rFonts w:ascii="Bookman Old Style" w:hAnsi="Bookman Old Style" w:cs="Times New Roman"/>
              </w:rPr>
              <w:t xml:space="preserve">(lima persen) </w:t>
            </w:r>
            <w:r w:rsidRPr="008B5A4D">
              <w:rPr>
                <w:rFonts w:ascii="Bookman Old Style" w:hAnsi="Bookman Old Style" w:cs="Times New Roman"/>
              </w:rPr>
              <w:t>dari luas perairan Danau</w:t>
            </w:r>
            <w:r w:rsidR="002D6046" w:rsidRPr="008B5A4D">
              <w:rPr>
                <w:rFonts w:ascii="Bookman Old Style" w:hAnsi="Bookman Old Style" w:cs="Times New Roman"/>
              </w:rPr>
              <w:t>;</w:t>
            </w:r>
            <w:r w:rsidRPr="008B5A4D">
              <w:rPr>
                <w:rFonts w:ascii="Bookman Old Style" w:hAnsi="Bookman Old Style" w:cs="Times New Roman"/>
              </w:rPr>
              <w:t xml:space="preserve"> </w:t>
            </w:r>
          </w:p>
          <w:p w:rsidR="0094427C" w:rsidRPr="008B5A4D" w:rsidRDefault="0094427C" w:rsidP="00D73380">
            <w:pPr>
              <w:numPr>
                <w:ilvl w:val="0"/>
                <w:numId w:val="56"/>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penyesuaian komoditas budidaya perikanan dengan kebutuhan pasar;</w:t>
            </w:r>
          </w:p>
          <w:p w:rsidR="0094427C" w:rsidRPr="008B5A4D" w:rsidRDefault="0094427C" w:rsidP="00D73380">
            <w:pPr>
              <w:numPr>
                <w:ilvl w:val="0"/>
                <w:numId w:val="56"/>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perlindungan kawasan pemijahan dan keramba jaring apung (KJA);</w:t>
            </w:r>
          </w:p>
          <w:p w:rsidR="0094427C" w:rsidRPr="008B5A4D" w:rsidRDefault="0094427C" w:rsidP="00D73380">
            <w:pPr>
              <w:numPr>
                <w:ilvl w:val="0"/>
                <w:numId w:val="56"/>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pelarangan pola penangkapan ikan yang bersifat merusak lingkungan (</w:t>
            </w:r>
            <w:r w:rsidRPr="008B5A4D">
              <w:rPr>
                <w:rFonts w:ascii="Bookman Old Style" w:hAnsi="Bookman Old Style" w:cs="Times New Roman"/>
                <w:i/>
              </w:rPr>
              <w:t>destructive fishing</w:t>
            </w:r>
            <w:r w:rsidRPr="008B5A4D">
              <w:rPr>
                <w:rFonts w:ascii="Bookman Old Style" w:hAnsi="Bookman Old Style" w:cs="Times New Roman"/>
              </w:rPr>
              <w:t>)</w:t>
            </w:r>
            <w:r w:rsidR="002D6046" w:rsidRPr="008B5A4D">
              <w:rPr>
                <w:rFonts w:ascii="Bookman Old Style" w:hAnsi="Bookman Old Style" w:cs="Times New Roman"/>
              </w:rPr>
              <w:t>; dan</w:t>
            </w:r>
          </w:p>
          <w:p w:rsidR="00FC602A" w:rsidRPr="008B5A4D" w:rsidRDefault="00FC602A" w:rsidP="00D73380">
            <w:pPr>
              <w:numPr>
                <w:ilvl w:val="0"/>
                <w:numId w:val="56"/>
              </w:numPr>
              <w:autoSpaceDE w:val="0"/>
              <w:autoSpaceDN w:val="0"/>
              <w:adjustRightInd w:val="0"/>
              <w:ind w:left="344" w:right="-4" w:hanging="344"/>
              <w:jc w:val="both"/>
              <w:rPr>
                <w:rFonts w:ascii="Bookman Old Style" w:hAnsi="Bookman Old Style" w:cs="Times New Roman"/>
              </w:rPr>
            </w:pPr>
            <w:r w:rsidRPr="008B5A4D">
              <w:rPr>
                <w:rFonts w:ascii="Bookman Old Style" w:hAnsi="Bookman Old Style" w:cs="Times New Roman"/>
              </w:rPr>
              <w:t>penerapan sanksi administrasi dan sanksi adat terhadap pelaku penangkapan ikan yang melanggar ketentua</w:t>
            </w:r>
            <w:r w:rsidR="00576E2D" w:rsidRPr="008B5A4D">
              <w:rPr>
                <w:rFonts w:ascii="Bookman Old Style" w:hAnsi="Bookman Old Style" w:cs="Times New Roman"/>
              </w:rPr>
              <w:t xml:space="preserve">n sebagaimana dimaksud </w:t>
            </w:r>
            <w:r w:rsidR="002A60B1" w:rsidRPr="008B5A4D">
              <w:rPr>
                <w:rFonts w:ascii="Bookman Old Style" w:hAnsi="Bookman Old Style" w:cs="Times New Roman"/>
              </w:rPr>
              <w:t xml:space="preserve">pada </w:t>
            </w:r>
            <w:r w:rsidR="00576E2D" w:rsidRPr="008B5A4D">
              <w:rPr>
                <w:rFonts w:ascii="Bookman Old Style" w:hAnsi="Bookman Old Style" w:cs="Times New Roman"/>
              </w:rPr>
              <w:t>huruf f</w:t>
            </w:r>
            <w:r w:rsidRPr="008B5A4D">
              <w:rPr>
                <w:rFonts w:ascii="Bookman Old Style" w:hAnsi="Bookman Old Style" w:cs="Times New Roman"/>
              </w:rPr>
              <w:t>.</w:t>
            </w:r>
          </w:p>
          <w:p w:rsidR="005A6F63" w:rsidRPr="008B5A4D" w:rsidRDefault="005A6F63" w:rsidP="00D73380">
            <w:pPr>
              <w:autoSpaceDE w:val="0"/>
              <w:autoSpaceDN w:val="0"/>
              <w:adjustRightInd w:val="0"/>
              <w:ind w:left="344" w:right="-4"/>
              <w:jc w:val="both"/>
              <w:rPr>
                <w:rFonts w:ascii="Bookman Old Style" w:hAnsi="Bookman Old Style" w:cs="Times New Roman"/>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9</w:t>
            </w:r>
            <w:r w:rsidR="00B06E61" w:rsidRPr="008B5A4D">
              <w:rPr>
                <w:rFonts w:ascii="Bookman Old Style" w:hAnsi="Bookman Old Style" w:cs="Times New Roman"/>
                <w:lang w:val="en-US"/>
              </w:rPr>
              <w:t>2</w:t>
            </w:r>
          </w:p>
          <w:p w:rsidR="00FC602A" w:rsidRPr="008B5A4D" w:rsidRDefault="00FC602A" w:rsidP="00D73380">
            <w:pPr>
              <w:numPr>
                <w:ilvl w:val="0"/>
                <w:numId w:val="58"/>
              </w:numPr>
              <w:ind w:left="434" w:right="28" w:hanging="450"/>
              <w:jc w:val="both"/>
              <w:rPr>
                <w:rFonts w:ascii="Bookman Old Style" w:hAnsi="Bookman Old Style" w:cs="Times New Roman"/>
              </w:rPr>
            </w:pPr>
            <w:r w:rsidRPr="008B5A4D">
              <w:rPr>
                <w:rFonts w:ascii="Bookman Old Style" w:hAnsi="Bookman Old Style" w:cs="Times New Roman"/>
              </w:rPr>
              <w:t xml:space="preserve">Ketentuan umum peraturan zonasi kawasan peruntukan </w:t>
            </w:r>
            <w:r w:rsidRPr="008B5A4D">
              <w:rPr>
                <w:rFonts w:ascii="Bookman Old Style" w:hAnsi="Bookman Old Style" w:cs="Times New Roman"/>
              </w:rPr>
              <w:lastRenderedPageBreak/>
              <w:t>pariwisata sebagaimana dimaksud dalam Pasal 8</w:t>
            </w:r>
            <w:r w:rsidR="001B275E" w:rsidRPr="008B5A4D">
              <w:rPr>
                <w:rFonts w:ascii="Bookman Old Style" w:hAnsi="Bookman Old Style" w:cs="Times New Roman"/>
                <w:lang w:val="en-US"/>
              </w:rPr>
              <w:t>4</w:t>
            </w:r>
            <w:r w:rsidRPr="008B5A4D">
              <w:rPr>
                <w:rFonts w:ascii="Bookman Old Style" w:hAnsi="Bookman Old Style" w:cs="Times New Roman"/>
              </w:rPr>
              <w:t xml:space="preserve"> </w:t>
            </w:r>
            <w:r w:rsidR="003D54C0" w:rsidRPr="008B5A4D">
              <w:rPr>
                <w:rFonts w:ascii="Bookman Old Style" w:hAnsi="Bookman Old Style" w:cs="Times New Roman"/>
              </w:rPr>
              <w:t xml:space="preserve"> </w:t>
            </w:r>
            <w:r w:rsidRPr="008B5A4D">
              <w:rPr>
                <w:rFonts w:ascii="Bookman Old Style" w:hAnsi="Bookman Old Style" w:cs="Times New Roman"/>
              </w:rPr>
              <w:t xml:space="preserve">huruf </w:t>
            </w:r>
            <w:r w:rsidR="001A0952" w:rsidRPr="008B5A4D">
              <w:rPr>
                <w:rFonts w:ascii="Bookman Old Style" w:hAnsi="Bookman Old Style" w:cs="Times New Roman"/>
              </w:rPr>
              <w:t>h</w:t>
            </w:r>
            <w:r w:rsidRPr="008B5A4D">
              <w:rPr>
                <w:rFonts w:ascii="Bookman Old Style" w:hAnsi="Bookman Old Style" w:cs="Times New Roman"/>
              </w:rPr>
              <w:t xml:space="preserve">, </w:t>
            </w:r>
            <w:r w:rsidR="00C5657D" w:rsidRPr="008B5A4D">
              <w:rPr>
                <w:rFonts w:ascii="Bookman Old Style" w:hAnsi="Bookman Old Style" w:cs="Times New Roman"/>
                <w:lang w:val="en-US"/>
              </w:rPr>
              <w:t>meliputi</w:t>
            </w:r>
            <w:r w:rsidR="00C5657D" w:rsidRPr="008B5A4D">
              <w:rPr>
                <w:rFonts w:ascii="Bookman Old Style" w:hAnsi="Bookman Old Style" w:cs="Times New Roman"/>
              </w:rPr>
              <w:t>:</w:t>
            </w:r>
          </w:p>
          <w:p w:rsidR="00FC602A" w:rsidRPr="008B5A4D" w:rsidRDefault="00FC602A" w:rsidP="00D73380">
            <w:pPr>
              <w:numPr>
                <w:ilvl w:val="0"/>
                <w:numId w:val="57"/>
              </w:numPr>
              <w:tabs>
                <w:tab w:val="left" w:pos="794"/>
              </w:tabs>
              <w:autoSpaceDE w:val="0"/>
              <w:autoSpaceDN w:val="0"/>
              <w:adjustRightInd w:val="0"/>
              <w:ind w:left="794" w:right="-4"/>
              <w:jc w:val="both"/>
              <w:rPr>
                <w:rFonts w:ascii="Bookman Old Style" w:hAnsi="Bookman Old Style" w:cs="Times New Roman"/>
              </w:rPr>
            </w:pPr>
            <w:r w:rsidRPr="008B5A4D">
              <w:rPr>
                <w:rFonts w:ascii="Bookman Old Style" w:hAnsi="Bookman Old Style" w:cs="Times New Roman"/>
              </w:rPr>
              <w:t xml:space="preserve">ketentuan umum peraturan zonasi </w:t>
            </w:r>
            <w:r w:rsidR="002A60B1" w:rsidRPr="008B5A4D">
              <w:rPr>
                <w:rFonts w:ascii="Bookman Old Style" w:hAnsi="Bookman Old Style" w:cs="Times New Roman"/>
              </w:rPr>
              <w:t>KDTWK</w:t>
            </w:r>
            <w:r w:rsidRPr="008B5A4D">
              <w:rPr>
                <w:rFonts w:ascii="Bookman Old Style" w:hAnsi="Bookman Old Style" w:cs="Times New Roman"/>
              </w:rPr>
              <w:t>; dan</w:t>
            </w:r>
          </w:p>
          <w:p w:rsidR="00FC602A" w:rsidRPr="008B5A4D" w:rsidRDefault="00FC602A" w:rsidP="00D73380">
            <w:pPr>
              <w:numPr>
                <w:ilvl w:val="0"/>
                <w:numId w:val="57"/>
              </w:numPr>
              <w:tabs>
                <w:tab w:val="left" w:pos="794"/>
              </w:tabs>
              <w:autoSpaceDE w:val="0"/>
              <w:autoSpaceDN w:val="0"/>
              <w:adjustRightInd w:val="0"/>
              <w:ind w:left="794" w:right="-4"/>
              <w:jc w:val="both"/>
              <w:rPr>
                <w:rFonts w:ascii="Bookman Old Style" w:hAnsi="Bookman Old Style" w:cs="Times New Roman"/>
              </w:rPr>
            </w:pPr>
            <w:r w:rsidRPr="008B5A4D">
              <w:rPr>
                <w:rFonts w:ascii="Bookman Old Style" w:hAnsi="Bookman Old Style" w:cs="Times New Roman"/>
              </w:rPr>
              <w:t xml:space="preserve">ketentuan umum peraturan zonasi </w:t>
            </w:r>
            <w:r w:rsidR="002A60B1" w:rsidRPr="008B5A4D">
              <w:rPr>
                <w:rFonts w:ascii="Bookman Old Style" w:hAnsi="Bookman Old Style" w:cs="Times New Roman"/>
                <w:lang w:val="en-US"/>
              </w:rPr>
              <w:t>DTW</w:t>
            </w:r>
            <w:r w:rsidRPr="008B5A4D">
              <w:rPr>
                <w:rFonts w:ascii="Bookman Old Style" w:hAnsi="Bookman Old Style" w:cs="Times New Roman"/>
              </w:rPr>
              <w:t xml:space="preserve">. </w:t>
            </w:r>
          </w:p>
          <w:p w:rsidR="00FC602A" w:rsidRPr="008B5A4D" w:rsidRDefault="00FC602A" w:rsidP="00D73380">
            <w:pPr>
              <w:numPr>
                <w:ilvl w:val="0"/>
                <w:numId w:val="58"/>
              </w:numPr>
              <w:spacing w:before="120"/>
              <w:ind w:left="432" w:right="29" w:hanging="446"/>
              <w:jc w:val="both"/>
              <w:rPr>
                <w:rFonts w:ascii="Bookman Old Style" w:hAnsi="Bookman Old Style" w:cs="Times New Roman"/>
              </w:rPr>
            </w:pPr>
            <w:r w:rsidRPr="008B5A4D">
              <w:rPr>
                <w:rFonts w:ascii="Bookman Old Style" w:hAnsi="Bookman Old Style" w:cs="Times New Roman"/>
              </w:rPr>
              <w:t xml:space="preserve">Ketentuan umum peraturan zonasi KDTWK sebagaimana dimaksud pada ayat (1) huruf a, </w:t>
            </w:r>
            <w:r w:rsidR="00C5657D" w:rsidRPr="008B5A4D">
              <w:rPr>
                <w:rFonts w:ascii="Bookman Old Style" w:hAnsi="Bookman Old Style" w:cs="Times New Roman"/>
              </w:rPr>
              <w:t>meliputi:</w:t>
            </w:r>
          </w:p>
          <w:p w:rsidR="0094427C" w:rsidRPr="008B5A4D" w:rsidRDefault="0094427C" w:rsidP="00D73380">
            <w:pPr>
              <w:numPr>
                <w:ilvl w:val="0"/>
                <w:numId w:val="59"/>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pengembangan kawasan efektif pariwisata di KDTWK Kintamani yang dituangkan dalam Rencana Rinci Tata Ruang Kawasan Strategis Pariwisata;</w:t>
            </w:r>
          </w:p>
          <w:p w:rsidR="0094427C" w:rsidRPr="008B5A4D" w:rsidRDefault="0094427C" w:rsidP="00D73380">
            <w:pPr>
              <w:numPr>
                <w:ilvl w:val="0"/>
                <w:numId w:val="59"/>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pengembangan agrowisata tetap memperhatikan fungsi konservasi kawasan;</w:t>
            </w:r>
          </w:p>
          <w:p w:rsidR="0094427C" w:rsidRPr="008B5A4D" w:rsidRDefault="0094427C" w:rsidP="00D73380">
            <w:pPr>
              <w:numPr>
                <w:ilvl w:val="0"/>
                <w:numId w:val="59"/>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pengembangan fasilitas penunjang pariwisata, jasa pelayanan makan dan minum, serta akomodasi non bintang dan melati yang berkualitas;</w:t>
            </w:r>
          </w:p>
          <w:p w:rsidR="0094427C" w:rsidRPr="008B5A4D" w:rsidRDefault="0094427C" w:rsidP="00D73380">
            <w:pPr>
              <w:numPr>
                <w:ilvl w:val="0"/>
                <w:numId w:val="59"/>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penerapan ciri arsitektur tradisional Bali yang serasi, ramah lingkungan, dan tidak merusak kesatuan karakteristik tampilan arsitektur dan lingkungan setempat;</w:t>
            </w:r>
          </w:p>
          <w:p w:rsidR="0094427C" w:rsidRPr="008B5A4D" w:rsidRDefault="0094427C" w:rsidP="00D73380">
            <w:pPr>
              <w:numPr>
                <w:ilvl w:val="0"/>
                <w:numId w:val="59"/>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pembatasan koefisien wilayah terbangun (KWT), setinggi-tingginya </w:t>
            </w:r>
            <w:r w:rsidR="00A178D6" w:rsidRPr="008B5A4D">
              <w:rPr>
                <w:rFonts w:ascii="Bookman Old Style" w:hAnsi="Bookman Old Style" w:cs="Times New Roman"/>
                <w:lang w:val="en-US"/>
              </w:rPr>
              <w:t>2</w:t>
            </w:r>
            <w:r w:rsidRPr="008B5A4D">
              <w:rPr>
                <w:rFonts w:ascii="Bookman Old Style" w:hAnsi="Bookman Old Style" w:cs="Times New Roman"/>
              </w:rPr>
              <w:t xml:space="preserve">% </w:t>
            </w:r>
            <w:r w:rsidR="00C5657D" w:rsidRPr="008B5A4D">
              <w:rPr>
                <w:rFonts w:ascii="Bookman Old Style" w:hAnsi="Bookman Old Style" w:cs="Times New Roman"/>
              </w:rPr>
              <w:t>(</w:t>
            </w:r>
            <w:r w:rsidR="00A178D6" w:rsidRPr="008B5A4D">
              <w:rPr>
                <w:rFonts w:ascii="Bookman Old Style" w:hAnsi="Bookman Old Style" w:cs="Times New Roman"/>
                <w:lang w:val="en-US"/>
              </w:rPr>
              <w:t>dua</w:t>
            </w:r>
            <w:r w:rsidR="00C5657D" w:rsidRPr="008B5A4D">
              <w:rPr>
                <w:rFonts w:ascii="Bookman Old Style" w:hAnsi="Bookman Old Style" w:cs="Times New Roman"/>
              </w:rPr>
              <w:t xml:space="preserve"> persen)</w:t>
            </w:r>
            <w:r w:rsidRPr="008B5A4D">
              <w:rPr>
                <w:rFonts w:ascii="Bookman Old Style" w:hAnsi="Bookman Old Style" w:cs="Times New Roman"/>
              </w:rPr>
              <w:t xml:space="preserve"> dari seluruh luas kawasan DTWK dan berada diluar kawasan lindung dan kawasan lahan pertanian </w:t>
            </w:r>
            <w:r w:rsidR="00A178D6" w:rsidRPr="008B5A4D">
              <w:rPr>
                <w:rFonts w:ascii="Bookman Old Style" w:hAnsi="Bookman Old Style" w:cs="Times New Roman"/>
                <w:lang w:val="en-US"/>
              </w:rPr>
              <w:t xml:space="preserve">pangan </w:t>
            </w:r>
            <w:r w:rsidRPr="008B5A4D">
              <w:rPr>
                <w:rFonts w:ascii="Bookman Old Style" w:hAnsi="Bookman Old Style" w:cs="Times New Roman"/>
              </w:rPr>
              <w:t>berkelanjutan;</w:t>
            </w:r>
          </w:p>
          <w:p w:rsidR="0094427C" w:rsidRPr="008B5A4D" w:rsidRDefault="0094427C" w:rsidP="00D73380">
            <w:pPr>
              <w:numPr>
                <w:ilvl w:val="0"/>
                <w:numId w:val="59"/>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pembatasan koefisien dasar bangunan, setinggi-tingginya </w:t>
            </w:r>
            <w:r w:rsidR="00A178D6" w:rsidRPr="008B5A4D">
              <w:rPr>
                <w:rFonts w:ascii="Bookman Old Style" w:hAnsi="Bookman Old Style" w:cs="Times New Roman"/>
                <w:lang w:val="en-US"/>
              </w:rPr>
              <w:t>1</w:t>
            </w:r>
            <w:r w:rsidRPr="008B5A4D">
              <w:rPr>
                <w:rFonts w:ascii="Bookman Old Style" w:hAnsi="Bookman Old Style" w:cs="Times New Roman"/>
              </w:rPr>
              <w:t xml:space="preserve">0% </w:t>
            </w:r>
            <w:r w:rsidR="002D6046" w:rsidRPr="008B5A4D">
              <w:rPr>
                <w:rFonts w:ascii="Bookman Old Style" w:hAnsi="Bookman Old Style" w:cs="Times New Roman"/>
              </w:rPr>
              <w:t xml:space="preserve"> </w:t>
            </w:r>
            <w:r w:rsidR="00C5657D" w:rsidRPr="008B5A4D">
              <w:rPr>
                <w:rFonts w:ascii="Bookman Old Style" w:hAnsi="Bookman Old Style" w:cs="Times New Roman"/>
                <w:lang w:val="en-US"/>
              </w:rPr>
              <w:t>(</w:t>
            </w:r>
            <w:r w:rsidR="00A178D6" w:rsidRPr="008B5A4D">
              <w:rPr>
                <w:rFonts w:ascii="Bookman Old Style" w:hAnsi="Bookman Old Style" w:cs="Times New Roman"/>
                <w:lang w:val="en-US"/>
              </w:rPr>
              <w:t xml:space="preserve">sepuluh </w:t>
            </w:r>
            <w:r w:rsidR="00C5657D" w:rsidRPr="008B5A4D">
              <w:rPr>
                <w:rFonts w:ascii="Bookman Old Style" w:hAnsi="Bookman Old Style" w:cs="Times New Roman"/>
                <w:lang w:val="en-US"/>
              </w:rPr>
              <w:t xml:space="preserve">persen) </w:t>
            </w:r>
            <w:r w:rsidR="002D6046" w:rsidRPr="008B5A4D">
              <w:rPr>
                <w:rFonts w:ascii="Bookman Old Style" w:hAnsi="Bookman Old Style" w:cs="Times New Roman"/>
              </w:rPr>
              <w:t xml:space="preserve">dari persil bangunan; </w:t>
            </w:r>
          </w:p>
          <w:p w:rsidR="0094427C" w:rsidRPr="008B5A4D" w:rsidRDefault="0094427C" w:rsidP="00D73380">
            <w:pPr>
              <w:numPr>
                <w:ilvl w:val="0"/>
                <w:numId w:val="59"/>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pembatasan ketinggian bangunan, setinggi-tingginya 8 </w:t>
            </w:r>
            <w:r w:rsidR="00C5657D" w:rsidRPr="008B5A4D">
              <w:rPr>
                <w:rFonts w:ascii="Bookman Old Style" w:hAnsi="Bookman Old Style" w:cs="Times New Roman"/>
                <w:lang w:val="en-US"/>
              </w:rPr>
              <w:t xml:space="preserve">(delapan) </w:t>
            </w:r>
            <w:r w:rsidRPr="008B5A4D">
              <w:rPr>
                <w:rFonts w:ascii="Bookman Old Style" w:hAnsi="Bookman Old Style" w:cs="Times New Roman"/>
              </w:rPr>
              <w:t>m</w:t>
            </w:r>
            <w:r w:rsidR="00DB4F37" w:rsidRPr="008B5A4D">
              <w:rPr>
                <w:rFonts w:ascii="Bookman Old Style" w:hAnsi="Bookman Old Style" w:cs="Times New Roman"/>
                <w:lang w:val="en-US"/>
              </w:rPr>
              <w:t>eter</w:t>
            </w:r>
            <w:r w:rsidRPr="008B5A4D">
              <w:rPr>
                <w:rFonts w:ascii="Bookman Old Style" w:hAnsi="Bookman Old Style" w:cs="Times New Roman"/>
              </w:rPr>
              <w:t xml:space="preserve">  dan/</w:t>
            </w:r>
            <w:r w:rsidR="002D6046" w:rsidRPr="008B5A4D">
              <w:rPr>
                <w:rFonts w:ascii="Bookman Old Style" w:hAnsi="Bookman Old Style" w:cs="Times New Roman"/>
              </w:rPr>
              <w:t>atau bangunan berlantai dua;</w:t>
            </w:r>
          </w:p>
          <w:p w:rsidR="0094427C" w:rsidRPr="008B5A4D" w:rsidRDefault="0094427C" w:rsidP="00D73380">
            <w:pPr>
              <w:numPr>
                <w:ilvl w:val="0"/>
                <w:numId w:val="59"/>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penyediaan fasilitas parkir yang cukup bagi setiap bangunan akomodasi dan fasilitas penunjang pariwisata; dan</w:t>
            </w:r>
          </w:p>
          <w:p w:rsidR="0094427C" w:rsidRPr="008B5A4D" w:rsidRDefault="0094427C" w:rsidP="00D73380">
            <w:pPr>
              <w:numPr>
                <w:ilvl w:val="0"/>
                <w:numId w:val="59"/>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Pengharusan penyediaan sarana dan prasarana lingkungan sesuai ketentuan perundang-undangan; </w:t>
            </w:r>
          </w:p>
          <w:p w:rsidR="00FC602A" w:rsidRPr="008B5A4D" w:rsidRDefault="00FC602A" w:rsidP="00D73380">
            <w:pPr>
              <w:numPr>
                <w:ilvl w:val="0"/>
                <w:numId w:val="58"/>
              </w:numPr>
              <w:spacing w:before="120"/>
              <w:ind w:left="432" w:right="29" w:hanging="446"/>
              <w:jc w:val="both"/>
              <w:rPr>
                <w:rFonts w:ascii="Bookman Old Style" w:hAnsi="Bookman Old Style" w:cs="Times New Roman"/>
              </w:rPr>
            </w:pPr>
            <w:r w:rsidRPr="008B5A4D">
              <w:rPr>
                <w:rFonts w:ascii="Bookman Old Style" w:hAnsi="Bookman Old Style" w:cs="Times New Roman"/>
              </w:rPr>
              <w:t>Ketentuan umum peraturan zonasi DTW sebagaimana dimaksud pada ayat (1) huruf b, mencakup:</w:t>
            </w:r>
          </w:p>
          <w:p w:rsidR="00FC602A" w:rsidRPr="008B5A4D" w:rsidRDefault="00FC602A" w:rsidP="00D73380">
            <w:pPr>
              <w:numPr>
                <w:ilvl w:val="0"/>
                <w:numId w:val="60"/>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pengembangan pariwisata kerakyatan berbasis kearifan lokal;</w:t>
            </w:r>
          </w:p>
          <w:p w:rsidR="00FC602A" w:rsidRPr="008B5A4D" w:rsidRDefault="00FC602A" w:rsidP="00D73380">
            <w:pPr>
              <w:numPr>
                <w:ilvl w:val="0"/>
                <w:numId w:val="60"/>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pengembangan fasilitas penunjang pariwisata seperti jasa pelayanan makan dan minum, wisata agro, eko wisata, desa wisata;</w:t>
            </w:r>
          </w:p>
          <w:p w:rsidR="00BF04EF" w:rsidRPr="008B5A4D" w:rsidRDefault="00BF04EF" w:rsidP="00D73380">
            <w:pPr>
              <w:numPr>
                <w:ilvl w:val="0"/>
                <w:numId w:val="60"/>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diperkenankan </w:t>
            </w:r>
            <w:r w:rsidR="00FC602A" w:rsidRPr="008B5A4D">
              <w:rPr>
                <w:rFonts w:ascii="Bookman Old Style" w:hAnsi="Bookman Old Style" w:cs="Times New Roman"/>
              </w:rPr>
              <w:t xml:space="preserve">pengembangan fasilitas akomodasi pariwisata non bintang pada DTW di luar kawasan pariwisata, </w:t>
            </w:r>
            <w:r w:rsidRPr="008B5A4D">
              <w:rPr>
                <w:rFonts w:ascii="Bookman Old Style" w:hAnsi="Bookman Old Style" w:cs="Times New Roman"/>
              </w:rPr>
              <w:t xml:space="preserve">mendapatkan kesepakatan </w:t>
            </w:r>
            <w:r w:rsidR="00C5657D" w:rsidRPr="008B5A4D">
              <w:rPr>
                <w:rFonts w:ascii="Bookman Old Style" w:hAnsi="Bookman Old Style" w:cs="Times New Roman"/>
              </w:rPr>
              <w:t xml:space="preserve">pemangku kepentingan </w:t>
            </w:r>
            <w:r w:rsidRPr="008B5A4D">
              <w:rPr>
                <w:rFonts w:ascii="Bookman Old Style" w:hAnsi="Bookman Old Style" w:cs="Times New Roman"/>
              </w:rPr>
              <w:t>terkait dengan persyaratan berupa :</w:t>
            </w:r>
          </w:p>
          <w:p w:rsidR="00BF04EF" w:rsidRPr="008B5A4D" w:rsidRDefault="00BF04EF" w:rsidP="00D73380">
            <w:pPr>
              <w:numPr>
                <w:ilvl w:val="0"/>
                <w:numId w:val="239"/>
              </w:numPr>
              <w:tabs>
                <w:tab w:val="left" w:pos="884"/>
              </w:tabs>
              <w:autoSpaceDE w:val="0"/>
              <w:autoSpaceDN w:val="0"/>
              <w:adjustRightInd w:val="0"/>
              <w:ind w:left="1244" w:right="-4"/>
              <w:jc w:val="both"/>
              <w:rPr>
                <w:rFonts w:ascii="Bookman Old Style" w:hAnsi="Bookman Old Style" w:cs="Times New Roman"/>
              </w:rPr>
            </w:pPr>
            <w:r w:rsidRPr="008B5A4D">
              <w:rPr>
                <w:rFonts w:ascii="Bookman Old Style" w:hAnsi="Bookman Old Style" w:cs="Times New Roman"/>
              </w:rPr>
              <w:t xml:space="preserve">hanya </w:t>
            </w:r>
            <w:r w:rsidR="00FC602A" w:rsidRPr="008B5A4D">
              <w:rPr>
                <w:rFonts w:ascii="Bookman Old Style" w:hAnsi="Bookman Old Style" w:cs="Times New Roman"/>
              </w:rPr>
              <w:t>untuk DTW yang berupa hamparan</w:t>
            </w:r>
            <w:r w:rsidRPr="008B5A4D">
              <w:rPr>
                <w:rFonts w:ascii="Bookman Old Style" w:hAnsi="Bookman Old Style" w:cs="Times New Roman"/>
              </w:rPr>
              <w:t xml:space="preserve"> atau kawasan berupa </w:t>
            </w:r>
            <w:r w:rsidR="00FC602A" w:rsidRPr="008B5A4D">
              <w:rPr>
                <w:rFonts w:ascii="Bookman Old Style" w:hAnsi="Bookman Old Style" w:cs="Times New Roman"/>
              </w:rPr>
              <w:t>pengembangan fasilitas penunjang pariwisata seperti fasilitas makan dan minum, warung/kios cinderamata</w:t>
            </w:r>
            <w:r w:rsidR="00CB172D" w:rsidRPr="008B5A4D">
              <w:rPr>
                <w:rFonts w:ascii="Bookman Old Style" w:hAnsi="Bookman Old Style" w:cs="Times New Roman"/>
              </w:rPr>
              <w:t xml:space="preserve"> serta akomodasi non bintang</w:t>
            </w:r>
            <w:r w:rsidRPr="008B5A4D">
              <w:rPr>
                <w:rFonts w:ascii="Bookman Old Style" w:hAnsi="Bookman Old Style" w:cs="Times New Roman"/>
              </w:rPr>
              <w:t xml:space="preserve"> skala kecil dan pondok wisata </w:t>
            </w:r>
            <w:r w:rsidR="00CB172D" w:rsidRPr="008B5A4D">
              <w:rPr>
                <w:rFonts w:ascii="Bookman Old Style" w:hAnsi="Bookman Old Style" w:cs="Times New Roman"/>
              </w:rPr>
              <w:t>yang berk</w:t>
            </w:r>
            <w:r w:rsidR="00DB4A40" w:rsidRPr="008B5A4D">
              <w:rPr>
                <w:rFonts w:ascii="Bookman Old Style" w:hAnsi="Bookman Old Style" w:cs="Times New Roman"/>
              </w:rPr>
              <w:t>ua</w:t>
            </w:r>
            <w:r w:rsidR="00CB172D" w:rsidRPr="008B5A4D">
              <w:rPr>
                <w:rFonts w:ascii="Bookman Old Style" w:hAnsi="Bookman Old Style" w:cs="Times New Roman"/>
              </w:rPr>
              <w:t>litas</w:t>
            </w:r>
            <w:r w:rsidR="002D6046" w:rsidRPr="008B5A4D">
              <w:rPr>
                <w:rFonts w:ascii="Bookman Old Style" w:hAnsi="Bookman Old Style" w:cs="Times New Roman"/>
              </w:rPr>
              <w:t>;</w:t>
            </w:r>
            <w:r w:rsidR="00FC602A" w:rsidRPr="008B5A4D">
              <w:rPr>
                <w:rFonts w:ascii="Bookman Old Style" w:hAnsi="Bookman Old Style" w:cs="Times New Roman"/>
              </w:rPr>
              <w:t xml:space="preserve"> </w:t>
            </w:r>
          </w:p>
          <w:p w:rsidR="00FC602A" w:rsidRPr="008B5A4D" w:rsidRDefault="00FC602A" w:rsidP="00D73380">
            <w:pPr>
              <w:numPr>
                <w:ilvl w:val="0"/>
                <w:numId w:val="239"/>
              </w:numPr>
              <w:tabs>
                <w:tab w:val="left" w:pos="884"/>
              </w:tabs>
              <w:autoSpaceDE w:val="0"/>
              <w:autoSpaceDN w:val="0"/>
              <w:adjustRightInd w:val="0"/>
              <w:ind w:left="1244" w:right="-4"/>
              <w:jc w:val="both"/>
              <w:rPr>
                <w:rFonts w:ascii="Bookman Old Style" w:hAnsi="Bookman Old Style" w:cs="Times New Roman"/>
              </w:rPr>
            </w:pPr>
            <w:r w:rsidRPr="008B5A4D">
              <w:rPr>
                <w:rFonts w:ascii="Bookman Old Style" w:hAnsi="Bookman Old Style" w:cs="Times New Roman"/>
              </w:rPr>
              <w:t xml:space="preserve">hanya diperkenankan pada kawasan-kawasan di luar </w:t>
            </w:r>
            <w:r w:rsidR="00BF04EF" w:rsidRPr="008B5A4D">
              <w:rPr>
                <w:rFonts w:ascii="Bookman Old Style" w:hAnsi="Bookman Old Style" w:cs="Times New Roman"/>
              </w:rPr>
              <w:t>k</w:t>
            </w:r>
            <w:r w:rsidRPr="008B5A4D">
              <w:rPr>
                <w:rFonts w:ascii="Bookman Old Style" w:hAnsi="Bookman Old Style" w:cs="Times New Roman"/>
              </w:rPr>
              <w:t xml:space="preserve">awasan </w:t>
            </w:r>
            <w:r w:rsidR="00BF04EF" w:rsidRPr="008B5A4D">
              <w:rPr>
                <w:rFonts w:ascii="Bookman Old Style" w:hAnsi="Bookman Old Style" w:cs="Times New Roman"/>
              </w:rPr>
              <w:t>s</w:t>
            </w:r>
            <w:r w:rsidRPr="008B5A4D">
              <w:rPr>
                <w:rFonts w:ascii="Bookman Old Style" w:hAnsi="Bookman Old Style" w:cs="Times New Roman"/>
              </w:rPr>
              <w:t>trategis dari sudut kepentingan perlindungan fungsi dan daya dukung lingkungan hidup</w:t>
            </w:r>
            <w:r w:rsidR="00BF04EF" w:rsidRPr="008B5A4D">
              <w:rPr>
                <w:rFonts w:ascii="Bookman Old Style" w:hAnsi="Bookman Old Style" w:cs="Times New Roman"/>
              </w:rPr>
              <w:t xml:space="preserve"> dan </w:t>
            </w:r>
            <w:r w:rsidRPr="008B5A4D">
              <w:rPr>
                <w:rFonts w:ascii="Bookman Old Style" w:hAnsi="Bookman Old Style" w:cs="Times New Roman"/>
              </w:rPr>
              <w:t xml:space="preserve"> di luar kawasan strategis dari sudut kepentingan sosial budaya,</w:t>
            </w:r>
            <w:r w:rsidR="00DB4A40" w:rsidRPr="008B5A4D">
              <w:rPr>
                <w:rFonts w:ascii="Bookman Old Style" w:hAnsi="Bookman Old Style" w:cs="Times New Roman"/>
              </w:rPr>
              <w:t xml:space="preserve"> kecuali kawasan </w:t>
            </w:r>
            <w:r w:rsidR="00BF04EF" w:rsidRPr="008B5A4D">
              <w:rPr>
                <w:rFonts w:ascii="Bookman Old Style" w:hAnsi="Bookman Old Style" w:cs="Times New Roman"/>
              </w:rPr>
              <w:t>d</w:t>
            </w:r>
            <w:r w:rsidR="00DB4A40" w:rsidRPr="008B5A4D">
              <w:rPr>
                <w:rFonts w:ascii="Bookman Old Style" w:hAnsi="Bookman Old Style" w:cs="Times New Roman"/>
              </w:rPr>
              <w:t>esa budaya khusus</w:t>
            </w:r>
            <w:r w:rsidRPr="008B5A4D">
              <w:rPr>
                <w:rFonts w:ascii="Bookman Old Style" w:hAnsi="Bookman Old Style" w:cs="Times New Roman"/>
              </w:rPr>
              <w:t xml:space="preserve"> dengan koefisien dasar bangunan </w:t>
            </w:r>
            <w:r w:rsidRPr="008B5A4D">
              <w:rPr>
                <w:rFonts w:ascii="Bookman Old Style" w:hAnsi="Bookman Old Style" w:cs="Times New Roman"/>
              </w:rPr>
              <w:lastRenderedPageBreak/>
              <w:t xml:space="preserve">setinggi-tingginya </w:t>
            </w:r>
            <w:r w:rsidR="00225D65" w:rsidRPr="008B5A4D">
              <w:rPr>
                <w:rFonts w:ascii="Bookman Old Style" w:hAnsi="Bookman Old Style" w:cs="Times New Roman"/>
                <w:lang w:val="en-US"/>
              </w:rPr>
              <w:t>4</w:t>
            </w:r>
            <w:r w:rsidRPr="008B5A4D">
              <w:rPr>
                <w:rFonts w:ascii="Bookman Old Style" w:hAnsi="Bookman Old Style" w:cs="Times New Roman"/>
              </w:rPr>
              <w:t>0%</w:t>
            </w:r>
            <w:r w:rsidR="00C5657D" w:rsidRPr="008B5A4D">
              <w:rPr>
                <w:rFonts w:ascii="Bookman Old Style" w:hAnsi="Bookman Old Style" w:cs="Times New Roman"/>
              </w:rPr>
              <w:t xml:space="preserve"> (</w:t>
            </w:r>
            <w:r w:rsidR="00225D65" w:rsidRPr="008B5A4D">
              <w:rPr>
                <w:rFonts w:ascii="Bookman Old Style" w:hAnsi="Bookman Old Style" w:cs="Times New Roman"/>
                <w:lang w:val="en-US"/>
              </w:rPr>
              <w:t xml:space="preserve">empat </w:t>
            </w:r>
            <w:r w:rsidR="00C5657D" w:rsidRPr="008B5A4D">
              <w:rPr>
                <w:rFonts w:ascii="Bookman Old Style" w:hAnsi="Bookman Old Style" w:cs="Times New Roman"/>
              </w:rPr>
              <w:t>puluh persen)</w:t>
            </w:r>
            <w:r w:rsidRPr="008B5A4D">
              <w:rPr>
                <w:rFonts w:ascii="Bookman Old Style" w:hAnsi="Bookman Old Style" w:cs="Times New Roman"/>
              </w:rPr>
              <w:t xml:space="preserve">; </w:t>
            </w:r>
            <w:r w:rsidR="002D6046" w:rsidRPr="008B5A4D">
              <w:rPr>
                <w:rFonts w:ascii="Bookman Old Style" w:hAnsi="Bookman Old Style" w:cs="Times New Roman"/>
              </w:rPr>
              <w:t>dan</w:t>
            </w:r>
          </w:p>
          <w:p w:rsidR="00FC602A" w:rsidRPr="008B5A4D" w:rsidRDefault="00FC602A" w:rsidP="00D73380">
            <w:pPr>
              <w:numPr>
                <w:ilvl w:val="0"/>
                <w:numId w:val="239"/>
              </w:numPr>
              <w:tabs>
                <w:tab w:val="left" w:pos="884"/>
              </w:tabs>
              <w:autoSpaceDE w:val="0"/>
              <w:autoSpaceDN w:val="0"/>
              <w:adjustRightInd w:val="0"/>
              <w:ind w:left="1244" w:right="-4"/>
              <w:jc w:val="both"/>
              <w:rPr>
                <w:rFonts w:ascii="Bookman Old Style" w:hAnsi="Bookman Old Style" w:cs="Times New Roman"/>
              </w:rPr>
            </w:pPr>
            <w:r w:rsidRPr="008B5A4D">
              <w:rPr>
                <w:rFonts w:ascii="Bookman Old Style" w:hAnsi="Bookman Old Style" w:cs="Times New Roman"/>
              </w:rPr>
              <w:t>pengembangan akomodasi wisata kerakyatan secara campuran dal</w:t>
            </w:r>
            <w:r w:rsidR="002D6046" w:rsidRPr="008B5A4D">
              <w:rPr>
                <w:rFonts w:ascii="Bookman Old Style" w:hAnsi="Bookman Old Style" w:cs="Times New Roman"/>
              </w:rPr>
              <w:t>am kawasan permukiman perdesaan.</w:t>
            </w:r>
          </w:p>
          <w:p w:rsidR="00FC602A" w:rsidRPr="008B5A4D" w:rsidRDefault="00FC602A" w:rsidP="00D73380">
            <w:pPr>
              <w:numPr>
                <w:ilvl w:val="0"/>
                <w:numId w:val="60"/>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pengharusan penerapan ciri khas arsitektur Bali pada setiap bangunan akomodasi dan fasilitas penunjang pariwisata; </w:t>
            </w:r>
          </w:p>
          <w:p w:rsidR="00FC602A" w:rsidRPr="008B5A4D" w:rsidRDefault="00FC602A" w:rsidP="00D73380">
            <w:pPr>
              <w:numPr>
                <w:ilvl w:val="0"/>
                <w:numId w:val="60"/>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penyedi</w:t>
            </w:r>
            <w:r w:rsidR="00265C5D" w:rsidRPr="008B5A4D">
              <w:rPr>
                <w:rFonts w:ascii="Bookman Old Style" w:hAnsi="Bookman Old Style" w:cs="Times New Roman"/>
              </w:rPr>
              <w:t>aan fasilitas parkir yang cukup;</w:t>
            </w:r>
            <w:r w:rsidRPr="008B5A4D">
              <w:rPr>
                <w:rFonts w:ascii="Bookman Old Style" w:hAnsi="Bookman Old Style" w:cs="Times New Roman"/>
              </w:rPr>
              <w:t xml:space="preserve"> </w:t>
            </w:r>
          </w:p>
          <w:p w:rsidR="00FC602A" w:rsidRPr="008B5A4D" w:rsidRDefault="00FC602A" w:rsidP="00D73380">
            <w:pPr>
              <w:numPr>
                <w:ilvl w:val="0"/>
                <w:numId w:val="60"/>
              </w:numPr>
              <w:tabs>
                <w:tab w:val="left" w:pos="884"/>
              </w:tabs>
              <w:autoSpaceDE w:val="0"/>
              <w:autoSpaceDN w:val="0"/>
              <w:adjustRightInd w:val="0"/>
              <w:ind w:left="884" w:right="-4" w:hanging="450"/>
              <w:jc w:val="both"/>
              <w:rPr>
                <w:rFonts w:ascii="Bookman Old Style" w:hAnsi="Bookman Old Style" w:cs="Times New Roman"/>
                <w:lang w:val="en-US"/>
              </w:rPr>
            </w:pPr>
            <w:r w:rsidRPr="008B5A4D">
              <w:rPr>
                <w:rFonts w:ascii="Bookman Old Style" w:hAnsi="Bookman Old Style" w:cs="Times New Roman"/>
                <w:lang w:val="en-US"/>
              </w:rPr>
              <w:t xml:space="preserve">pengharusan penyediaan sarana dan prasarana lingkungan sesuai ketentuan perundang-undangan; </w:t>
            </w:r>
            <w:r w:rsidR="004E52F7" w:rsidRPr="008B5A4D">
              <w:rPr>
                <w:rFonts w:ascii="Bookman Old Style" w:hAnsi="Bookman Old Style" w:cs="Times New Roman"/>
                <w:lang w:val="en-US"/>
              </w:rPr>
              <w:t>dan</w:t>
            </w:r>
          </w:p>
          <w:p w:rsidR="009864FD" w:rsidRPr="008B5A4D" w:rsidRDefault="00FC602A" w:rsidP="00D73380">
            <w:pPr>
              <w:numPr>
                <w:ilvl w:val="0"/>
                <w:numId w:val="60"/>
              </w:numPr>
              <w:tabs>
                <w:tab w:val="left" w:pos="884"/>
              </w:tabs>
              <w:autoSpaceDE w:val="0"/>
              <w:autoSpaceDN w:val="0"/>
              <w:adjustRightInd w:val="0"/>
              <w:ind w:left="884" w:right="-4" w:hanging="450"/>
              <w:jc w:val="both"/>
              <w:rPr>
                <w:rFonts w:ascii="Bookman Old Style" w:hAnsi="Bookman Old Style" w:cs="Times New Roman"/>
                <w:lang w:val="en-US"/>
              </w:rPr>
            </w:pPr>
            <w:r w:rsidRPr="008B5A4D">
              <w:rPr>
                <w:rFonts w:ascii="Bookman Old Style" w:hAnsi="Bookman Old Style" w:cs="Times New Roman"/>
                <w:lang w:val="en-US"/>
              </w:rPr>
              <w:t xml:space="preserve">pembatasan ketinggian bangunan, setinggi-tingginya </w:t>
            </w:r>
            <w:r w:rsidR="00BF04EF" w:rsidRPr="008B5A4D">
              <w:rPr>
                <w:rFonts w:ascii="Bookman Old Style" w:hAnsi="Bookman Old Style" w:cs="Times New Roman"/>
                <w:lang w:val="en-US"/>
              </w:rPr>
              <w:t>8</w:t>
            </w:r>
            <w:r w:rsidRPr="008B5A4D">
              <w:rPr>
                <w:rFonts w:ascii="Bookman Old Style" w:hAnsi="Bookman Old Style" w:cs="Times New Roman"/>
                <w:lang w:val="en-US"/>
              </w:rPr>
              <w:t xml:space="preserve"> </w:t>
            </w:r>
            <w:r w:rsidR="00C5657D" w:rsidRPr="008B5A4D">
              <w:rPr>
                <w:rFonts w:ascii="Bookman Old Style" w:hAnsi="Bookman Old Style" w:cs="Times New Roman"/>
                <w:lang w:val="en-US"/>
              </w:rPr>
              <w:t xml:space="preserve">(delapan) </w:t>
            </w:r>
            <w:r w:rsidRPr="008B5A4D">
              <w:rPr>
                <w:rFonts w:ascii="Bookman Old Style" w:hAnsi="Bookman Old Style" w:cs="Times New Roman"/>
                <w:lang w:val="en-US"/>
              </w:rPr>
              <w:t>meter</w:t>
            </w:r>
            <w:r w:rsidR="001533CB" w:rsidRPr="008B5A4D">
              <w:rPr>
                <w:rFonts w:ascii="Bookman Old Style" w:hAnsi="Bookman Old Style" w:cs="Times New Roman"/>
                <w:lang w:val="en-US"/>
              </w:rPr>
              <w:t xml:space="preserve"> dan/atau bangunan berlantai </w:t>
            </w:r>
            <w:r w:rsidR="00BF04EF" w:rsidRPr="008B5A4D">
              <w:rPr>
                <w:rFonts w:ascii="Bookman Old Style" w:hAnsi="Bookman Old Style" w:cs="Times New Roman"/>
                <w:lang w:val="en-US"/>
              </w:rPr>
              <w:t>dua</w:t>
            </w:r>
            <w:r w:rsidRPr="008B5A4D">
              <w:rPr>
                <w:rFonts w:ascii="Bookman Old Style" w:hAnsi="Bookman Old Style" w:cs="Times New Roman"/>
                <w:lang w:val="en-US"/>
              </w:rPr>
              <w:t>.</w:t>
            </w:r>
          </w:p>
          <w:p w:rsidR="00FC602A" w:rsidRPr="008B5A4D" w:rsidRDefault="00FC602A" w:rsidP="00D73380">
            <w:pPr>
              <w:tabs>
                <w:tab w:val="left" w:pos="884"/>
              </w:tabs>
              <w:autoSpaceDE w:val="0"/>
              <w:autoSpaceDN w:val="0"/>
              <w:adjustRightInd w:val="0"/>
              <w:ind w:left="884" w:right="-4"/>
              <w:jc w:val="both"/>
              <w:rPr>
                <w:rFonts w:ascii="Bookman Old Style" w:hAnsi="Bookman Old Style" w:cs="Times New Roman"/>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9</w:t>
            </w:r>
            <w:r w:rsidR="00B06E61" w:rsidRPr="008B5A4D">
              <w:rPr>
                <w:rFonts w:ascii="Bookman Old Style" w:hAnsi="Bookman Old Style" w:cs="Times New Roman"/>
                <w:lang w:val="en-US"/>
              </w:rPr>
              <w:t>3</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Ketentuan umum peraturan zonasi kawasan</w:t>
            </w:r>
            <w:r w:rsidR="009864FD" w:rsidRPr="008B5A4D">
              <w:rPr>
                <w:rFonts w:ascii="Bookman Old Style" w:hAnsi="Bookman Old Style" w:cs="Times New Roman"/>
              </w:rPr>
              <w:t xml:space="preserve"> peruntukan</w:t>
            </w:r>
            <w:r w:rsidRPr="008B5A4D">
              <w:rPr>
                <w:rFonts w:ascii="Bookman Old Style" w:hAnsi="Bookman Old Style" w:cs="Times New Roman"/>
              </w:rPr>
              <w:t xml:space="preserve"> industri sebagaimana dimaksud dalam Pasal 8</w:t>
            </w:r>
            <w:r w:rsidR="001B275E" w:rsidRPr="008B5A4D">
              <w:rPr>
                <w:rFonts w:ascii="Bookman Old Style" w:hAnsi="Bookman Old Style" w:cs="Times New Roman"/>
                <w:lang w:val="it-IT"/>
              </w:rPr>
              <w:t>4</w:t>
            </w:r>
            <w:r w:rsidR="003D54C0" w:rsidRPr="008B5A4D">
              <w:rPr>
                <w:rFonts w:ascii="Bookman Old Style" w:hAnsi="Bookman Old Style" w:cs="Times New Roman"/>
              </w:rPr>
              <w:t xml:space="preserve">  </w:t>
            </w:r>
            <w:r w:rsidRPr="008B5A4D">
              <w:rPr>
                <w:rFonts w:ascii="Bookman Old Style" w:hAnsi="Bookman Old Style" w:cs="Times New Roman"/>
              </w:rPr>
              <w:t xml:space="preserve">huruf </w:t>
            </w:r>
            <w:r w:rsidR="001A0952" w:rsidRPr="008B5A4D">
              <w:rPr>
                <w:rFonts w:ascii="Bookman Old Style" w:hAnsi="Bookman Old Style" w:cs="Times New Roman"/>
              </w:rPr>
              <w:t>i</w:t>
            </w:r>
            <w:r w:rsidRPr="008B5A4D">
              <w:rPr>
                <w:rFonts w:ascii="Bookman Old Style" w:hAnsi="Bookman Old Style" w:cs="Times New Roman"/>
              </w:rPr>
              <w:t xml:space="preserve">, </w:t>
            </w:r>
            <w:r w:rsidR="00C5657D" w:rsidRPr="008B5A4D">
              <w:rPr>
                <w:rFonts w:ascii="Bookman Old Style" w:hAnsi="Bookman Old Style" w:cs="Times New Roman"/>
                <w:lang w:val="it-IT"/>
              </w:rPr>
              <w:t>meliputi</w:t>
            </w:r>
            <w:r w:rsidR="00C5657D" w:rsidRPr="008B5A4D">
              <w:rPr>
                <w:rFonts w:ascii="Bookman Old Style" w:hAnsi="Bookman Old Style" w:cs="Times New Roman"/>
              </w:rPr>
              <w:t>:</w:t>
            </w:r>
          </w:p>
          <w:p w:rsidR="00FC602A" w:rsidRPr="008B5A4D" w:rsidRDefault="00FC602A" w:rsidP="00D73380">
            <w:pPr>
              <w:numPr>
                <w:ilvl w:val="0"/>
                <w:numId w:val="61"/>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pemanfaatan kawasan industri diprioritaskan untuk mengolah bahan baku lokal menggunakan potensi sumber daya alam dan sumber daya manusia setempat;</w:t>
            </w:r>
          </w:p>
          <w:p w:rsidR="00FC602A" w:rsidRPr="008B5A4D" w:rsidRDefault="009864FD" w:rsidP="00D73380">
            <w:pPr>
              <w:numPr>
                <w:ilvl w:val="0"/>
                <w:numId w:val="61"/>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p</w:t>
            </w:r>
            <w:r w:rsidR="00FC602A" w:rsidRPr="008B5A4D">
              <w:rPr>
                <w:rFonts w:ascii="Bookman Old Style" w:hAnsi="Bookman Old Style" w:cs="Times New Roman"/>
              </w:rPr>
              <w:t>emanfaatan kawasan industri untuk menampung kegiatan aneka industri sesuai dengan karakteristik kawasan</w:t>
            </w:r>
            <w:r w:rsidR="002210F0" w:rsidRPr="008B5A4D">
              <w:rPr>
                <w:rFonts w:ascii="Bookman Old Style" w:hAnsi="Bookman Old Style" w:cs="Times New Roman"/>
              </w:rPr>
              <w:t xml:space="preserve">, berupa induatri kecil, mikro dan menengah </w:t>
            </w:r>
            <w:r w:rsidR="00FC602A" w:rsidRPr="008B5A4D">
              <w:rPr>
                <w:rFonts w:ascii="Bookman Old Style" w:hAnsi="Bookman Old Style" w:cs="Times New Roman"/>
              </w:rPr>
              <w:t xml:space="preserve">; </w:t>
            </w:r>
          </w:p>
          <w:p w:rsidR="002210F0" w:rsidRPr="008B5A4D" w:rsidRDefault="002210F0" w:rsidP="00D73380">
            <w:pPr>
              <w:numPr>
                <w:ilvl w:val="0"/>
                <w:numId w:val="61"/>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luas hamparan Kawasan Industri Terpadu UMKM adalah minimal 5 ha dalam satu hamparan;</w:t>
            </w:r>
          </w:p>
          <w:p w:rsidR="002210F0" w:rsidRPr="008B5A4D" w:rsidRDefault="00916EA5" w:rsidP="00D73380">
            <w:pPr>
              <w:numPr>
                <w:ilvl w:val="0"/>
                <w:numId w:val="61"/>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lang w:val="en-US"/>
              </w:rPr>
              <w:t>k</w:t>
            </w:r>
            <w:r w:rsidR="002210F0" w:rsidRPr="008B5A4D">
              <w:rPr>
                <w:rFonts w:ascii="Bookman Old Style" w:hAnsi="Bookman Old Style" w:cs="Times New Roman"/>
              </w:rPr>
              <w:t>ewajiban menyediakan infrastruktur pengolahan limbah dan infrastruktur pendukung kegiatan produksi lainnya</w:t>
            </w:r>
            <w:r w:rsidR="002210F0" w:rsidRPr="008B5A4D">
              <w:rPr>
                <w:rFonts w:ascii="Bookman Old Style" w:hAnsi="Bookman Old Style" w:cs="Times New Roman"/>
                <w:lang w:val="en-US"/>
              </w:rPr>
              <w:t>; dan</w:t>
            </w:r>
          </w:p>
          <w:p w:rsidR="00FC602A" w:rsidRPr="008B5A4D" w:rsidRDefault="00FC602A" w:rsidP="00D73380">
            <w:pPr>
              <w:numPr>
                <w:ilvl w:val="0"/>
                <w:numId w:val="61"/>
              </w:numPr>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pembatasan pembangunan perumahan di dalam kawasan industri</w:t>
            </w:r>
            <w:r w:rsidR="00CA59AC" w:rsidRPr="008B5A4D">
              <w:rPr>
                <w:rFonts w:ascii="Bookman Old Style" w:hAnsi="Bookman Old Style" w:cs="Times New Roman"/>
              </w:rPr>
              <w:t>, kecuali untuk perumahan karyawan industri</w:t>
            </w:r>
            <w:r w:rsidR="002210F0" w:rsidRPr="008B5A4D">
              <w:rPr>
                <w:rFonts w:ascii="Bookman Old Style" w:hAnsi="Bookman Old Style" w:cs="Times New Roman"/>
              </w:rPr>
              <w:t>.</w:t>
            </w:r>
          </w:p>
          <w:p w:rsidR="008B609E" w:rsidRPr="008B5A4D" w:rsidRDefault="008B609E" w:rsidP="00D73380">
            <w:pPr>
              <w:autoSpaceDE w:val="0"/>
              <w:autoSpaceDN w:val="0"/>
              <w:adjustRightInd w:val="0"/>
              <w:ind w:right="-4"/>
              <w:jc w:val="both"/>
              <w:rPr>
                <w:rFonts w:ascii="Bookman Old Style" w:hAnsi="Bookman Old Style" w:cs="Times New Roman"/>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9</w:t>
            </w:r>
            <w:r w:rsidR="00B06E61" w:rsidRPr="008B5A4D">
              <w:rPr>
                <w:rFonts w:ascii="Bookman Old Style" w:hAnsi="Bookman Old Style" w:cs="Times New Roman"/>
                <w:lang w:val="en-US"/>
              </w:rPr>
              <w:t>4</w:t>
            </w:r>
          </w:p>
          <w:p w:rsidR="00FC602A" w:rsidRPr="008B5A4D" w:rsidRDefault="00FC602A" w:rsidP="00D73380">
            <w:pPr>
              <w:numPr>
                <w:ilvl w:val="0"/>
                <w:numId w:val="62"/>
              </w:numPr>
              <w:ind w:left="434" w:right="28" w:hanging="450"/>
              <w:jc w:val="both"/>
              <w:rPr>
                <w:rFonts w:ascii="Bookman Old Style" w:hAnsi="Bookman Old Style" w:cs="Times New Roman"/>
              </w:rPr>
            </w:pPr>
            <w:r w:rsidRPr="008B5A4D">
              <w:rPr>
                <w:rFonts w:ascii="Bookman Old Style" w:hAnsi="Bookman Old Style" w:cs="Times New Roman"/>
              </w:rPr>
              <w:t>Ketentuan umum peraturan zonasi kawasan  peruntukan  permukiman sebagaimana dimaksud dalam Pasal 8</w:t>
            </w:r>
            <w:r w:rsidR="001B275E" w:rsidRPr="008B5A4D">
              <w:rPr>
                <w:rFonts w:ascii="Bookman Old Style" w:hAnsi="Bookman Old Style" w:cs="Times New Roman"/>
                <w:lang w:val="en-US"/>
              </w:rPr>
              <w:t>4</w:t>
            </w:r>
            <w:r w:rsidRPr="008B5A4D">
              <w:rPr>
                <w:rFonts w:ascii="Bookman Old Style" w:hAnsi="Bookman Old Style" w:cs="Times New Roman"/>
              </w:rPr>
              <w:t xml:space="preserve"> </w:t>
            </w:r>
            <w:r w:rsidR="003D54C0" w:rsidRPr="008B5A4D">
              <w:rPr>
                <w:rFonts w:ascii="Bookman Old Style" w:hAnsi="Bookman Old Style" w:cs="Times New Roman"/>
              </w:rPr>
              <w:t xml:space="preserve"> </w:t>
            </w:r>
            <w:r w:rsidRPr="008B5A4D">
              <w:rPr>
                <w:rFonts w:ascii="Bookman Old Style" w:hAnsi="Bookman Old Style" w:cs="Times New Roman"/>
              </w:rPr>
              <w:t xml:space="preserve">huruf </w:t>
            </w:r>
            <w:r w:rsidR="001A0952" w:rsidRPr="008B5A4D">
              <w:rPr>
                <w:rFonts w:ascii="Bookman Old Style" w:hAnsi="Bookman Old Style" w:cs="Times New Roman"/>
              </w:rPr>
              <w:t>j</w:t>
            </w:r>
            <w:r w:rsidRPr="008B5A4D">
              <w:rPr>
                <w:rFonts w:ascii="Bookman Old Style" w:hAnsi="Bookman Old Style" w:cs="Times New Roman"/>
              </w:rPr>
              <w:t xml:space="preserve">, </w:t>
            </w:r>
            <w:r w:rsidR="00C5657D" w:rsidRPr="008B5A4D">
              <w:rPr>
                <w:rFonts w:ascii="Bookman Old Style" w:hAnsi="Bookman Old Style" w:cs="Times New Roman"/>
                <w:lang w:val="en-US"/>
              </w:rPr>
              <w:t>meliputi</w:t>
            </w:r>
            <w:r w:rsidR="00C5657D" w:rsidRPr="008B5A4D">
              <w:rPr>
                <w:rFonts w:ascii="Bookman Old Style" w:hAnsi="Bookman Old Style" w:cs="Times New Roman"/>
              </w:rPr>
              <w:t>:</w:t>
            </w:r>
          </w:p>
          <w:p w:rsidR="00FC602A" w:rsidRPr="008B5A4D" w:rsidRDefault="00FC602A" w:rsidP="00D73380">
            <w:pPr>
              <w:numPr>
                <w:ilvl w:val="0"/>
                <w:numId w:val="63"/>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arahan peraturan zonasi kawasan permukiman perkotaan; dan </w:t>
            </w:r>
          </w:p>
          <w:p w:rsidR="00FC602A" w:rsidRPr="008B5A4D" w:rsidRDefault="00FC602A" w:rsidP="00D73380">
            <w:pPr>
              <w:numPr>
                <w:ilvl w:val="0"/>
                <w:numId w:val="63"/>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arahan peraturan zonasi kawasan permukiman perdesaan. </w:t>
            </w:r>
          </w:p>
          <w:p w:rsidR="00FC602A" w:rsidRPr="008B5A4D" w:rsidRDefault="00FC602A" w:rsidP="00D73380">
            <w:pPr>
              <w:numPr>
                <w:ilvl w:val="0"/>
                <w:numId w:val="62"/>
              </w:numPr>
              <w:spacing w:before="120"/>
              <w:ind w:left="432" w:right="29" w:hanging="446"/>
              <w:jc w:val="both"/>
              <w:rPr>
                <w:rFonts w:ascii="Bookman Old Style" w:hAnsi="Bookman Old Style" w:cs="Times New Roman"/>
              </w:rPr>
            </w:pPr>
            <w:r w:rsidRPr="008B5A4D">
              <w:rPr>
                <w:rFonts w:ascii="Bookman Old Style" w:hAnsi="Bookman Old Style" w:cs="Times New Roman"/>
              </w:rPr>
              <w:t xml:space="preserve">Ketentuan umum peraturan zonasi kawasan permukiman perkotaan sebagaimana dimaksud pada ayat (1) huruf a, </w:t>
            </w:r>
            <w:r w:rsidR="00C5657D" w:rsidRPr="008B5A4D">
              <w:rPr>
                <w:rFonts w:ascii="Bookman Old Style" w:hAnsi="Bookman Old Style" w:cs="Times New Roman"/>
              </w:rPr>
              <w:t>meliputi:</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pengembangan pada lahan yang sesuai dengan kriteria fisik, meliputi: topografi datar-bergelombang dengan kelerengan lahan 0 - 25%</w:t>
            </w:r>
            <w:r w:rsidR="00DB4F37" w:rsidRPr="008B5A4D">
              <w:rPr>
                <w:rFonts w:ascii="Bookman Old Style" w:hAnsi="Bookman Old Style" w:cs="Times New Roman"/>
              </w:rPr>
              <w:t xml:space="preserve"> (nol sampai dua puluh lima persen)</w:t>
            </w:r>
            <w:r w:rsidRPr="008B5A4D">
              <w:rPr>
                <w:rFonts w:ascii="Bookman Old Style" w:hAnsi="Bookman Old Style" w:cs="Times New Roman"/>
              </w:rPr>
              <w:t>, ketersediaan dan mutu sumber air bersih, bebas dari potensi banjir/genangan dengan sistem drainase baik sampai sedang;</w:t>
            </w:r>
          </w:p>
          <w:p w:rsidR="006A22AA" w:rsidRPr="008B5A4D" w:rsidRDefault="006A22AA" w:rsidP="00D73380">
            <w:pPr>
              <w:numPr>
                <w:ilvl w:val="0"/>
                <w:numId w:val="64"/>
              </w:numPr>
              <w:tabs>
                <w:tab w:val="left" w:pos="884"/>
                <w:tab w:val="num" w:pos="133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bangunan yang diperbolehkan dalam kawasan permukiman perkotaan, mencakup bangunan fasilitas perdagangan dan jasa, bangunan fasilitas pemerintahan, bangunan fasilitas pendidikan, </w:t>
            </w:r>
            <w:r w:rsidRPr="008B5A4D">
              <w:rPr>
                <w:rFonts w:ascii="Bookman Old Style" w:hAnsi="Bookman Old Style" w:cs="Times New Roman"/>
              </w:rPr>
              <w:lastRenderedPageBreak/>
              <w:t>bangunan fasilitas kesehatan, bangunan fasilitas peribadatan, bangunan fasilitas rekreasi dan olah raga dan bangunan penunjang lainnya</w:t>
            </w:r>
            <w:r w:rsidR="00FE776A" w:rsidRPr="008B5A4D">
              <w:rPr>
                <w:rFonts w:ascii="Bookman Old Style" w:hAnsi="Bookman Old Style" w:cs="Times New Roman"/>
              </w:rPr>
              <w:t>;</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penerapan ketentuan tata lingkungan dan tata bangunan (amplop bangunan) meliputi ketentuan Koefisien Dasar Bangunan (KDB), koefisien lantai bangunan (KLB), Koefisien Daerah Hijau (KDH), Koefisien Tapak Basement (KTB), ketinggian bangunan dan Garis Sempadan Bangunan (GSB) terhadap jalan;</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orientasi ruang mengacu pada konsep</w:t>
            </w:r>
            <w:r w:rsidRPr="008B5A4D">
              <w:rPr>
                <w:rFonts w:ascii="Bookman Old Style" w:hAnsi="Bookman Old Style" w:cs="Times New Roman"/>
                <w:i/>
              </w:rPr>
              <w:t xml:space="preserve"> catus patha</w:t>
            </w:r>
            <w:r w:rsidRPr="008B5A4D">
              <w:rPr>
                <w:rFonts w:ascii="Bookman Old Style" w:hAnsi="Bookman Old Style" w:cs="Times New Roman"/>
              </w:rPr>
              <w:t xml:space="preserve">, dan </w:t>
            </w:r>
            <w:r w:rsidR="00C5657D" w:rsidRPr="008B5A4D">
              <w:rPr>
                <w:rFonts w:ascii="Bookman Old Style" w:hAnsi="Bookman Old Style" w:cs="Times New Roman"/>
                <w:lang w:val="en-US"/>
              </w:rPr>
              <w:t xml:space="preserve">konsep </w:t>
            </w:r>
            <w:r w:rsidRPr="008B5A4D">
              <w:rPr>
                <w:rFonts w:ascii="Bookman Old Style" w:hAnsi="Bookman Old Style" w:cs="Times New Roman"/>
                <w:i/>
              </w:rPr>
              <w:t>tri mandala;</w:t>
            </w:r>
            <w:r w:rsidRPr="008B5A4D">
              <w:rPr>
                <w:rFonts w:ascii="Bookman Old Style" w:hAnsi="Bookman Old Style" w:cs="Times New Roman"/>
              </w:rPr>
              <w:t xml:space="preserve"> </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penataan lintasan jaringan utilitas dengan memprioritaskan pada penerapan sistem pembangunan   secara terintegrasi dengan menempatkan dalam trowongan khusus bawah tanah dan/atau ditanam sesuai dengan pola jalur sempadan jalan serta memperhatikan keselamatan dan estetika lingkungan;</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terintegrasi dengan konsep </w:t>
            </w:r>
            <w:r w:rsidRPr="008B5A4D">
              <w:rPr>
                <w:rFonts w:ascii="Bookman Old Style" w:hAnsi="Bookman Old Style" w:cs="Times New Roman"/>
                <w:i/>
              </w:rPr>
              <w:t>tata palemahan desa pekraman</w:t>
            </w:r>
            <w:r w:rsidRPr="008B5A4D">
              <w:rPr>
                <w:rFonts w:ascii="Bookman Old Style" w:hAnsi="Bookman Old Style" w:cs="Times New Roman"/>
              </w:rPr>
              <w:t xml:space="preserve"> yang </w:t>
            </w:r>
            <w:r w:rsidR="00997ADF" w:rsidRPr="008B5A4D">
              <w:rPr>
                <w:rFonts w:ascii="Bookman Old Style" w:hAnsi="Bookman Old Style" w:cs="Times New Roman"/>
              </w:rPr>
              <w:t>terkait</w:t>
            </w:r>
            <w:r w:rsidRPr="008B5A4D">
              <w:rPr>
                <w:rFonts w:ascii="Bookman Old Style" w:hAnsi="Bookman Old Style" w:cs="Times New Roman"/>
              </w:rPr>
              <w:t>;</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pada kawasan peruntukan permukiman dapat dikembangkan kegiatan industri kecil rumah tangga yang tidak menimbulkan polusi;</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penerapan ciri khas arsitektur Bali;</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 xml:space="preserve">pengharusan penyediaan kelengkapan, keselamatan bangunan dan lingkungan; </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penataan bangun-bangunan pelengkap lingkungan kawasan permukiman perkotaan seperti reklame agar serasi, aman, dan tidak menganggu arus lalu lintas;</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penetapan jenis dan penerapan syarat-syarat penggunaan bangunan;</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penyediaan kolam penampungan air hujan secara merata di setiap bagian kota yang rawan genangan air dan rawan banjir;</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pengharusan penyediaan fasilitas parkir bagi setiap bangunan untuk kegiatan usaha; dan</w:t>
            </w:r>
          </w:p>
          <w:p w:rsidR="006A22AA" w:rsidRPr="008B5A4D" w:rsidRDefault="006A22AA" w:rsidP="00D73380">
            <w:pPr>
              <w:numPr>
                <w:ilvl w:val="0"/>
                <w:numId w:val="64"/>
              </w:numPr>
              <w:tabs>
                <w:tab w:val="left" w:pos="884"/>
              </w:tabs>
              <w:autoSpaceDE w:val="0"/>
              <w:autoSpaceDN w:val="0"/>
              <w:adjustRightInd w:val="0"/>
              <w:ind w:left="884" w:right="-4" w:hanging="450"/>
              <w:jc w:val="both"/>
              <w:rPr>
                <w:rFonts w:ascii="Bookman Old Style" w:hAnsi="Bookman Old Style" w:cs="Times New Roman"/>
              </w:rPr>
            </w:pPr>
            <w:r w:rsidRPr="008B5A4D">
              <w:rPr>
                <w:rFonts w:ascii="Bookman Old Style" w:hAnsi="Bookman Old Style" w:cs="Times New Roman"/>
              </w:rPr>
              <w:t>pengaturan kepadatan penduduk dan kepadatan bangunan dalam kawasan permukiman.</w:t>
            </w:r>
          </w:p>
          <w:p w:rsidR="00FC602A" w:rsidRPr="008B5A4D" w:rsidRDefault="00FC602A" w:rsidP="00D73380">
            <w:pPr>
              <w:numPr>
                <w:ilvl w:val="0"/>
                <w:numId w:val="62"/>
              </w:numPr>
              <w:spacing w:before="120"/>
              <w:ind w:left="432" w:right="29" w:hanging="446"/>
              <w:jc w:val="both"/>
              <w:rPr>
                <w:rFonts w:ascii="Bookman Old Style" w:hAnsi="Bookman Old Style" w:cs="Times New Roman"/>
              </w:rPr>
            </w:pPr>
            <w:r w:rsidRPr="008B5A4D">
              <w:rPr>
                <w:rFonts w:ascii="Bookman Old Style" w:hAnsi="Bookman Old Style" w:cs="Times New Roman"/>
              </w:rPr>
              <w:t xml:space="preserve">Ketentuan umum peraturan zonasi kawasan permukiman perdesaan sebagaimana dimaksud pada ayat (1) huruf b, </w:t>
            </w:r>
            <w:r w:rsidR="00C5657D" w:rsidRPr="008B5A4D">
              <w:rPr>
                <w:rFonts w:ascii="Bookman Old Style" w:hAnsi="Bookman Old Style" w:cs="Times New Roman"/>
              </w:rPr>
              <w:t>meliputi:</w:t>
            </w:r>
          </w:p>
          <w:p w:rsidR="006A22A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6A22AA" w:rsidRPr="008B5A4D">
              <w:rPr>
                <w:rFonts w:ascii="Bookman Old Style" w:hAnsi="Bookman Old Style" w:cs="Times New Roman"/>
              </w:rPr>
              <w:t>pengembangan pada lahan yang sesuai dengan kriteria fisik, meliputi: topografi datar-bergelombang dengan kelerengan lahan 0-25%</w:t>
            </w:r>
            <w:r w:rsidR="00DB4F37" w:rsidRPr="008B5A4D">
              <w:rPr>
                <w:rFonts w:ascii="Bookman Old Style" w:hAnsi="Bookman Old Style" w:cs="Times New Roman"/>
              </w:rPr>
              <w:t xml:space="preserve"> (nol sampai dua puluh lima persen)</w:t>
            </w:r>
            <w:r w:rsidR="006A22AA" w:rsidRPr="008B5A4D">
              <w:rPr>
                <w:rFonts w:ascii="Bookman Old Style" w:hAnsi="Bookman Old Style" w:cs="Times New Roman"/>
              </w:rPr>
              <w:t>, ketersediaan dan mutu sumber air bersih, bebas dari potensi banjir/genangan dengan sistem drainase baik sampai sedang;</w:t>
            </w:r>
          </w:p>
          <w:p w:rsidR="006A22A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6A22AA" w:rsidRPr="008B5A4D">
              <w:rPr>
                <w:rFonts w:ascii="Bookman Old Style" w:hAnsi="Bookman Old Style" w:cs="Times New Roman"/>
              </w:rPr>
              <w:t xml:space="preserve">bangunan yang diperbolehkan dalam kawasan permukiman perdesaan, mencakup bangunan fasilitas penunjang skala desa mencakup perdagangan dan jasa, fasilitas pemerintahan, fasilitas pendidikan, fasilitas kesehatan, fasilitas peribadatan, fasilitas rekreasi dan olah raga dan bangunan penunjang </w:t>
            </w:r>
            <w:r w:rsidR="006A22AA" w:rsidRPr="008B5A4D">
              <w:rPr>
                <w:rFonts w:ascii="Bookman Old Style" w:hAnsi="Bookman Old Style" w:cs="Times New Roman"/>
              </w:rPr>
              <w:lastRenderedPageBreak/>
              <w:t>lainnya</w:t>
            </w:r>
            <w:r w:rsidRPr="008B5A4D">
              <w:rPr>
                <w:rFonts w:ascii="Bookman Old Style" w:hAnsi="Bookman Old Style" w:cs="Times New Roman"/>
              </w:rPr>
              <w:t>;</w:t>
            </w:r>
          </w:p>
          <w:p w:rsidR="00FC602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FC602A" w:rsidRPr="008B5A4D">
              <w:rPr>
                <w:rFonts w:ascii="Bookman Old Style" w:hAnsi="Bookman Old Style" w:cs="Times New Roman"/>
              </w:rPr>
              <w:t>pengharusan penerapan ketentuan tata lingkungan dan tata bangunan (amplop bangunan) meliputi ketentuan Koefisien Wilayah Terbangun (KWT), Koefisien Dasar Bangunan (KDB), Koefisien Lantai Bangunan (KLB), koefisien daerah hijau (KDH), Koefisien Tapak Basement (KTB), Ketinggian Dan Garis Sempadan Bangunan (GSB) terhadap jalan;</w:t>
            </w:r>
          </w:p>
          <w:p w:rsidR="00FC602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FC602A" w:rsidRPr="008B5A4D">
              <w:rPr>
                <w:rFonts w:ascii="Bookman Old Style" w:hAnsi="Bookman Old Style" w:cs="Times New Roman"/>
              </w:rPr>
              <w:t xml:space="preserve">orientasi ruang mengacu pada konsep </w:t>
            </w:r>
            <w:r w:rsidR="00FC602A" w:rsidRPr="008B5A4D">
              <w:rPr>
                <w:rFonts w:ascii="Bookman Old Style" w:hAnsi="Bookman Old Style" w:cs="Times New Roman"/>
                <w:i/>
              </w:rPr>
              <w:t>catus patha</w:t>
            </w:r>
            <w:r w:rsidR="00FC602A" w:rsidRPr="008B5A4D">
              <w:rPr>
                <w:rFonts w:ascii="Bookman Old Style" w:hAnsi="Bookman Old Style" w:cs="Times New Roman"/>
              </w:rPr>
              <w:t xml:space="preserve"> dan </w:t>
            </w:r>
            <w:r w:rsidR="00C5657D" w:rsidRPr="008B5A4D">
              <w:rPr>
                <w:rFonts w:ascii="Bookman Old Style" w:hAnsi="Bookman Old Style" w:cs="Times New Roman"/>
                <w:lang w:val="en-US"/>
              </w:rPr>
              <w:t xml:space="preserve">konsep </w:t>
            </w:r>
            <w:r w:rsidR="00FC602A" w:rsidRPr="008B5A4D">
              <w:rPr>
                <w:rFonts w:ascii="Bookman Old Style" w:hAnsi="Bookman Old Style" w:cs="Times New Roman"/>
                <w:i/>
              </w:rPr>
              <w:t>tri mandala</w:t>
            </w:r>
            <w:r w:rsidR="00FC602A" w:rsidRPr="008B5A4D">
              <w:rPr>
                <w:rFonts w:ascii="Bookman Old Style" w:hAnsi="Bookman Old Style" w:cs="Times New Roman"/>
              </w:rPr>
              <w:t>;</w:t>
            </w:r>
          </w:p>
          <w:p w:rsidR="00FC602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FC602A" w:rsidRPr="008B5A4D">
              <w:rPr>
                <w:rFonts w:ascii="Bookman Old Style" w:hAnsi="Bookman Old Style" w:cs="Times New Roman"/>
              </w:rPr>
              <w:t xml:space="preserve">melindungi pola tata bangunan dan lingkungan perumahan tradisional Bali; </w:t>
            </w:r>
          </w:p>
          <w:p w:rsidR="00FC602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FC602A" w:rsidRPr="008B5A4D">
              <w:rPr>
                <w:rFonts w:ascii="Bookman Old Style" w:hAnsi="Bookman Old Style" w:cs="Times New Roman"/>
              </w:rPr>
              <w:t xml:space="preserve">terintegrasi secara serasi dengan kawasan pertanian dan kawasan ruang terbuka perdesaan sesuai konsep tata palemahan desa </w:t>
            </w:r>
            <w:r w:rsidR="0030344F" w:rsidRPr="008B5A4D">
              <w:rPr>
                <w:rFonts w:ascii="Bookman Old Style" w:hAnsi="Bookman Old Style" w:cs="Times New Roman"/>
              </w:rPr>
              <w:t>pakraman</w:t>
            </w:r>
            <w:r w:rsidR="00FC602A" w:rsidRPr="008B5A4D">
              <w:rPr>
                <w:rFonts w:ascii="Bookman Old Style" w:hAnsi="Bookman Old Style" w:cs="Times New Roman"/>
              </w:rPr>
              <w:t xml:space="preserve"> yang </w:t>
            </w:r>
            <w:r w:rsidR="00997ADF" w:rsidRPr="008B5A4D">
              <w:rPr>
                <w:rFonts w:ascii="Bookman Old Style" w:hAnsi="Bookman Old Style" w:cs="Times New Roman"/>
              </w:rPr>
              <w:t>terkait</w:t>
            </w:r>
            <w:r w:rsidR="00FC602A" w:rsidRPr="008B5A4D">
              <w:rPr>
                <w:rFonts w:ascii="Bookman Old Style" w:hAnsi="Bookman Old Style" w:cs="Times New Roman"/>
              </w:rPr>
              <w:t>;</w:t>
            </w:r>
          </w:p>
          <w:p w:rsidR="00FC602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FC602A" w:rsidRPr="008B5A4D">
              <w:rPr>
                <w:rFonts w:ascii="Bookman Old Style" w:hAnsi="Bookman Old Style" w:cs="Times New Roman"/>
              </w:rPr>
              <w:t>pengharusan penataan lintasan jaringan utilitas yang bersifat melayang di atas permukaan bumi sesuai dengan pola jalur sempadan jalan dan memperhatikan estetika lingkungan;</w:t>
            </w:r>
          </w:p>
          <w:p w:rsidR="00FC602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FC602A" w:rsidRPr="008B5A4D">
              <w:rPr>
                <w:rFonts w:ascii="Bookman Old Style" w:hAnsi="Bookman Old Style" w:cs="Times New Roman"/>
              </w:rPr>
              <w:t>pengharusan penerapan ciri khas arsitektur Bali;</w:t>
            </w:r>
          </w:p>
          <w:p w:rsidR="00FC602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FC602A" w:rsidRPr="008B5A4D">
              <w:rPr>
                <w:rFonts w:ascii="Bookman Old Style" w:hAnsi="Bookman Old Style" w:cs="Times New Roman"/>
              </w:rPr>
              <w:t xml:space="preserve">pengharusan penyediaan kelengkapan, keselamatan bangunan dan lingkungan; </w:t>
            </w:r>
          </w:p>
          <w:p w:rsidR="00FC602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FC602A" w:rsidRPr="008B5A4D">
              <w:rPr>
                <w:rFonts w:ascii="Bookman Old Style" w:hAnsi="Bookman Old Style" w:cs="Times New Roman"/>
              </w:rPr>
              <w:t>pengharusan penetapan jenis dan penerapan syarat-syarat penggunaan bangunan; dan</w:t>
            </w:r>
          </w:p>
          <w:p w:rsidR="00FC602A" w:rsidRPr="008B5A4D" w:rsidRDefault="00FE776A" w:rsidP="00D73380">
            <w:pPr>
              <w:numPr>
                <w:ilvl w:val="0"/>
                <w:numId w:val="247"/>
              </w:numPr>
              <w:autoSpaceDE w:val="0"/>
              <w:autoSpaceDN w:val="0"/>
              <w:adjustRightInd w:val="0"/>
              <w:ind w:left="826" w:right="-4" w:hanging="425"/>
              <w:jc w:val="both"/>
              <w:rPr>
                <w:rFonts w:ascii="Bookman Old Style" w:hAnsi="Bookman Old Style" w:cs="Times New Roman"/>
              </w:rPr>
            </w:pPr>
            <w:r w:rsidRPr="008B5A4D">
              <w:rPr>
                <w:rFonts w:ascii="Bookman Old Style" w:hAnsi="Bookman Old Style" w:cs="Times New Roman"/>
              </w:rPr>
              <w:t xml:space="preserve">  </w:t>
            </w:r>
            <w:r w:rsidR="00FC602A" w:rsidRPr="008B5A4D">
              <w:rPr>
                <w:rFonts w:ascii="Bookman Old Style" w:hAnsi="Bookman Old Style" w:cs="Times New Roman"/>
              </w:rPr>
              <w:t xml:space="preserve">pengharusan penyediaan fasilitas parkir bagi setiap bangunan untuk kegiatan usaha. </w:t>
            </w:r>
          </w:p>
          <w:p w:rsidR="006A22AA" w:rsidRPr="008B5A4D" w:rsidRDefault="006A22AA" w:rsidP="00D73380">
            <w:pPr>
              <w:numPr>
                <w:ilvl w:val="0"/>
                <w:numId w:val="62"/>
              </w:numPr>
              <w:spacing w:before="120"/>
              <w:ind w:left="432" w:right="29" w:hanging="446"/>
              <w:jc w:val="both"/>
              <w:rPr>
                <w:rFonts w:ascii="Bookman Old Style" w:hAnsi="Bookman Old Style" w:cs="Times New Roman"/>
              </w:rPr>
            </w:pPr>
            <w:r w:rsidRPr="008B5A4D">
              <w:rPr>
                <w:rFonts w:ascii="Bookman Old Style" w:hAnsi="Bookman Old Style" w:cs="Times New Roman"/>
              </w:rPr>
              <w:t>Ketentuan lebih lanjut mengenai peraturan zonasi kawasan permukiman sebagaimana dimaksud pada ayat (1) diatur dalam Rencana Rinci Tata Ruang Kawasan Strategis Kabupaten dan R</w:t>
            </w:r>
            <w:r w:rsidR="00225D65" w:rsidRPr="008B5A4D">
              <w:rPr>
                <w:rFonts w:ascii="Bookman Old Style" w:hAnsi="Bookman Old Style" w:cs="Times New Roman"/>
                <w:lang w:val="en-US"/>
              </w:rPr>
              <w:t xml:space="preserve">encana Detail Tata Ruang </w:t>
            </w:r>
            <w:r w:rsidRPr="008B5A4D">
              <w:rPr>
                <w:rFonts w:ascii="Bookman Old Style" w:hAnsi="Bookman Old Style" w:cs="Times New Roman"/>
              </w:rPr>
              <w:t xml:space="preserve">Kabupaten. </w:t>
            </w:r>
          </w:p>
          <w:p w:rsidR="005A6F63" w:rsidRPr="008B5A4D" w:rsidRDefault="005A6F63" w:rsidP="00D73380">
            <w:pPr>
              <w:tabs>
                <w:tab w:val="left" w:pos="0"/>
              </w:tabs>
              <w:spacing w:before="120" w:after="120"/>
              <w:jc w:val="center"/>
              <w:rPr>
                <w:rFonts w:ascii="Bookman Old Style" w:hAnsi="Bookman Old Style" w:cs="Times New Roman"/>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9</w:t>
            </w:r>
            <w:r w:rsidR="00B06E61" w:rsidRPr="008B5A4D">
              <w:rPr>
                <w:rFonts w:ascii="Bookman Old Style" w:hAnsi="Bookman Old Style" w:cs="Times New Roman"/>
                <w:lang w:val="en-US"/>
              </w:rPr>
              <w:t>5</w:t>
            </w:r>
          </w:p>
          <w:p w:rsidR="00FC602A" w:rsidRPr="008B5A4D" w:rsidRDefault="00FC602A" w:rsidP="00D73380">
            <w:pPr>
              <w:ind w:right="28"/>
              <w:jc w:val="both"/>
              <w:rPr>
                <w:rFonts w:ascii="Bookman Old Style" w:hAnsi="Bookman Old Style" w:cs="Times New Roman"/>
              </w:rPr>
            </w:pPr>
            <w:r w:rsidRPr="008B5A4D">
              <w:rPr>
                <w:rFonts w:ascii="Bookman Old Style" w:hAnsi="Bookman Old Style" w:cs="Times New Roman"/>
              </w:rPr>
              <w:t>Ketentuan umum peraturan zonasi kawasan</w:t>
            </w:r>
            <w:r w:rsidR="000B2FC1" w:rsidRPr="008B5A4D">
              <w:rPr>
                <w:rFonts w:ascii="Bookman Old Style" w:hAnsi="Bookman Old Style" w:cs="Times New Roman"/>
              </w:rPr>
              <w:t xml:space="preserve"> peruntukan</w:t>
            </w:r>
            <w:r w:rsidRPr="008B5A4D">
              <w:rPr>
                <w:rFonts w:ascii="Bookman Old Style" w:hAnsi="Bookman Old Style" w:cs="Times New Roman"/>
              </w:rPr>
              <w:t xml:space="preserve"> pertambangan sebagaimana dimaksud dalam Pasal 8</w:t>
            </w:r>
            <w:r w:rsidR="001B275E" w:rsidRPr="008B5A4D">
              <w:rPr>
                <w:rFonts w:ascii="Bookman Old Style" w:hAnsi="Bookman Old Style" w:cs="Times New Roman"/>
                <w:lang w:val="en-US"/>
              </w:rPr>
              <w:t>4</w:t>
            </w:r>
            <w:r w:rsidRPr="008B5A4D">
              <w:rPr>
                <w:rFonts w:ascii="Bookman Old Style" w:hAnsi="Bookman Old Style" w:cs="Times New Roman"/>
              </w:rPr>
              <w:t xml:space="preserve"> huruf </w:t>
            </w:r>
            <w:r w:rsidR="001A0952" w:rsidRPr="008B5A4D">
              <w:rPr>
                <w:rFonts w:ascii="Bookman Old Style" w:hAnsi="Bookman Old Style" w:cs="Times New Roman"/>
              </w:rPr>
              <w:t>k</w:t>
            </w:r>
            <w:r w:rsidRPr="008B5A4D">
              <w:rPr>
                <w:rFonts w:ascii="Bookman Old Style" w:hAnsi="Bookman Old Style" w:cs="Times New Roman"/>
              </w:rPr>
              <w:t xml:space="preserve">, </w:t>
            </w:r>
            <w:r w:rsidR="00C5657D" w:rsidRPr="008B5A4D">
              <w:rPr>
                <w:rFonts w:ascii="Bookman Old Style" w:hAnsi="Bookman Old Style" w:cs="Times New Roman"/>
              </w:rPr>
              <w:t>meliputi:</w:t>
            </w:r>
          </w:p>
          <w:p w:rsidR="00FC602A" w:rsidRPr="008B5A4D" w:rsidRDefault="00FC602A" w:rsidP="00D73380">
            <w:pPr>
              <w:numPr>
                <w:ilvl w:val="0"/>
                <w:numId w:val="6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pelarangan penambangan bahan galian C terutama batu padas pada tebing-tebing sungai dan jurang;</w:t>
            </w:r>
          </w:p>
          <w:p w:rsidR="00FC602A" w:rsidRPr="008B5A4D" w:rsidRDefault="00FC602A" w:rsidP="00D73380">
            <w:pPr>
              <w:numPr>
                <w:ilvl w:val="0"/>
                <w:numId w:val="6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pengembangan masterplan rencana penambangan pada kawasan yang telah ditetapkan sebagai kawasan peruntukkan pertambangan bahan galian C;</w:t>
            </w:r>
          </w:p>
          <w:p w:rsidR="00FC602A" w:rsidRPr="008B5A4D" w:rsidRDefault="00FC602A" w:rsidP="00D73380">
            <w:pPr>
              <w:numPr>
                <w:ilvl w:val="0"/>
                <w:numId w:val="6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penghentian kegiatan penambangan pada lokasi yang telah mengalami kerusakan;</w:t>
            </w:r>
          </w:p>
          <w:p w:rsidR="00FC602A" w:rsidRPr="008B5A4D" w:rsidRDefault="00FC602A" w:rsidP="00D73380">
            <w:pPr>
              <w:numPr>
                <w:ilvl w:val="0"/>
                <w:numId w:val="6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pewajiban pemulihan rona bentang alam pasca penambangan;</w:t>
            </w:r>
          </w:p>
          <w:p w:rsidR="00FC602A" w:rsidRPr="008B5A4D" w:rsidRDefault="00FC602A" w:rsidP="00D73380">
            <w:pPr>
              <w:numPr>
                <w:ilvl w:val="0"/>
                <w:numId w:val="6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pembatasan kegiatan penambangan untuk mencegah dampak kerusakan lingkungan;</w:t>
            </w:r>
          </w:p>
          <w:p w:rsidR="00FC602A" w:rsidRPr="008B5A4D" w:rsidRDefault="00FC602A" w:rsidP="00D73380">
            <w:pPr>
              <w:numPr>
                <w:ilvl w:val="0"/>
                <w:numId w:val="6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 xml:space="preserve">pengharusan penjaminan segi-segi keselamatan pekerja dan keamanan lingkungan dalam penyediaan peralatan dan pelaksanaan kegiatan penambangan; dan </w:t>
            </w:r>
          </w:p>
          <w:p w:rsidR="00FC602A" w:rsidRPr="008B5A4D" w:rsidRDefault="00FC602A" w:rsidP="00D73380">
            <w:pPr>
              <w:numPr>
                <w:ilvl w:val="0"/>
                <w:numId w:val="65"/>
              </w:numPr>
              <w:tabs>
                <w:tab w:val="left" w:pos="434"/>
              </w:tabs>
              <w:autoSpaceDE w:val="0"/>
              <w:autoSpaceDN w:val="0"/>
              <w:adjustRightInd w:val="0"/>
              <w:ind w:left="434" w:right="-4" w:hanging="434"/>
              <w:jc w:val="both"/>
              <w:rPr>
                <w:rFonts w:ascii="Bookman Old Style" w:hAnsi="Bookman Old Style" w:cs="Times New Roman"/>
              </w:rPr>
            </w:pPr>
            <w:r w:rsidRPr="008B5A4D">
              <w:rPr>
                <w:rFonts w:ascii="Bookman Old Style" w:hAnsi="Bookman Old Style" w:cs="Times New Roman"/>
              </w:rPr>
              <w:t>pengaturan jalur-jalur pergerakan kendaraan pengangkut hasil bahan galian.</w:t>
            </w:r>
          </w:p>
          <w:p w:rsidR="00E55155" w:rsidRPr="008B5A4D" w:rsidRDefault="00E55155" w:rsidP="00D73380">
            <w:pPr>
              <w:tabs>
                <w:tab w:val="left" w:pos="434"/>
              </w:tabs>
              <w:autoSpaceDE w:val="0"/>
              <w:autoSpaceDN w:val="0"/>
              <w:adjustRightInd w:val="0"/>
              <w:ind w:left="434" w:right="-4"/>
              <w:jc w:val="both"/>
              <w:rPr>
                <w:rFonts w:ascii="Bookman Old Style" w:hAnsi="Bookman Old Style" w:cs="Times New Roman"/>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lastRenderedPageBreak/>
              <w:t>Pasal 9</w:t>
            </w:r>
            <w:r w:rsidR="00B06E61" w:rsidRPr="008B5A4D">
              <w:rPr>
                <w:rFonts w:ascii="Bookman Old Style" w:hAnsi="Bookman Old Style" w:cs="Times New Roman"/>
                <w:lang w:val="en-US"/>
              </w:rPr>
              <w:t>6</w:t>
            </w:r>
          </w:p>
          <w:p w:rsidR="003D54C0" w:rsidRPr="008B5A4D" w:rsidRDefault="003D54C0" w:rsidP="00D73380">
            <w:pPr>
              <w:ind w:right="28"/>
              <w:jc w:val="both"/>
              <w:rPr>
                <w:rFonts w:ascii="Bookman Old Style" w:hAnsi="Bookman Old Style" w:cs="Times New Roman"/>
              </w:rPr>
            </w:pPr>
            <w:r w:rsidRPr="008B5A4D">
              <w:rPr>
                <w:rFonts w:ascii="Bookman Old Style" w:hAnsi="Bookman Old Style" w:cs="Times New Roman"/>
              </w:rPr>
              <w:t>Ketentuan umum peraturan zonasi kawasan peruntukan pertahanan dan keamanan sebagaimana dimaksud dalam Pasal 8</w:t>
            </w:r>
            <w:r w:rsidR="001B275E" w:rsidRPr="008B5A4D">
              <w:rPr>
                <w:rFonts w:ascii="Bookman Old Style" w:hAnsi="Bookman Old Style" w:cs="Times New Roman"/>
                <w:lang w:val="en-US"/>
              </w:rPr>
              <w:t>4</w:t>
            </w:r>
            <w:r w:rsidRPr="008B5A4D">
              <w:rPr>
                <w:rFonts w:ascii="Bookman Old Style" w:hAnsi="Bookman Old Style" w:cs="Times New Roman"/>
              </w:rPr>
              <w:t xml:space="preserve"> huruf </w:t>
            </w:r>
            <w:r w:rsidR="001A0952" w:rsidRPr="008B5A4D">
              <w:rPr>
                <w:rFonts w:ascii="Bookman Old Style" w:hAnsi="Bookman Old Style" w:cs="Times New Roman"/>
              </w:rPr>
              <w:t>l</w:t>
            </w:r>
            <w:r w:rsidRPr="008B5A4D">
              <w:rPr>
                <w:rFonts w:ascii="Bookman Old Style" w:hAnsi="Bookman Old Style" w:cs="Times New Roman"/>
              </w:rPr>
              <w:t xml:space="preserve">, </w:t>
            </w:r>
            <w:r w:rsidR="00C5657D" w:rsidRPr="008B5A4D">
              <w:rPr>
                <w:rFonts w:ascii="Bookman Old Style" w:hAnsi="Bookman Old Style" w:cs="Times New Roman"/>
              </w:rPr>
              <w:t>meliputi:</w:t>
            </w:r>
          </w:p>
          <w:p w:rsidR="003D54C0" w:rsidRPr="008B5A4D" w:rsidRDefault="00E55155" w:rsidP="00D73380">
            <w:pPr>
              <w:numPr>
                <w:ilvl w:val="0"/>
                <w:numId w:val="240"/>
              </w:numPr>
              <w:ind w:left="434"/>
              <w:jc w:val="both"/>
              <w:rPr>
                <w:rFonts w:ascii="Bookman Old Style" w:hAnsi="Bookman Old Style" w:cs="Times New Roman"/>
              </w:rPr>
            </w:pPr>
            <w:r w:rsidRPr="008B5A4D">
              <w:rPr>
                <w:rFonts w:ascii="Bookman Old Style" w:hAnsi="Bookman Old Style" w:cs="Times New Roman"/>
              </w:rPr>
              <w:t>pemanfaatan ruang untuk kegiatan budi daya yang mendukung fungsi pertahanan dan keamanan</w:t>
            </w:r>
            <w:r w:rsidR="003D54C0" w:rsidRPr="008B5A4D">
              <w:rPr>
                <w:rFonts w:ascii="Bookman Old Style" w:hAnsi="Bookman Old Style" w:cs="Times New Roman"/>
              </w:rPr>
              <w:t>;</w:t>
            </w:r>
          </w:p>
          <w:p w:rsidR="003D54C0" w:rsidRPr="008B5A4D" w:rsidRDefault="003D54C0" w:rsidP="00D73380">
            <w:pPr>
              <w:numPr>
                <w:ilvl w:val="0"/>
                <w:numId w:val="240"/>
              </w:numPr>
              <w:ind w:left="434"/>
              <w:jc w:val="both"/>
              <w:rPr>
                <w:rFonts w:ascii="Bookman Old Style" w:hAnsi="Bookman Old Style" w:cs="Times New Roman"/>
              </w:rPr>
            </w:pPr>
            <w:r w:rsidRPr="008B5A4D">
              <w:rPr>
                <w:rFonts w:ascii="Bookman Old Style" w:hAnsi="Bookman Old Style" w:cs="Times New Roman"/>
              </w:rPr>
              <w:t>penataan lingkungan dan bangunan unt</w:t>
            </w:r>
            <w:r w:rsidR="00E55155" w:rsidRPr="008B5A4D">
              <w:rPr>
                <w:rFonts w:ascii="Bookman Old Style" w:hAnsi="Bookman Old Style" w:cs="Times New Roman"/>
                <w:lang w:val="sv-SE"/>
              </w:rPr>
              <w:t>u</w:t>
            </w:r>
            <w:r w:rsidRPr="008B5A4D">
              <w:rPr>
                <w:rFonts w:ascii="Bookman Old Style" w:hAnsi="Bookman Old Style" w:cs="Times New Roman"/>
              </w:rPr>
              <w:t xml:space="preserve">k meningkatkan kualitas lingkungan </w:t>
            </w:r>
            <w:r w:rsidR="00E55155" w:rsidRPr="008B5A4D">
              <w:rPr>
                <w:rFonts w:ascii="Bookman Old Style" w:hAnsi="Bookman Old Style" w:cs="Times New Roman"/>
                <w:lang w:val="sv-SE"/>
              </w:rPr>
              <w:t xml:space="preserve">yang mendukung </w:t>
            </w:r>
            <w:r w:rsidRPr="008B5A4D">
              <w:rPr>
                <w:rFonts w:ascii="Bookman Old Style" w:hAnsi="Bookman Old Style" w:cs="Times New Roman"/>
              </w:rPr>
              <w:t xml:space="preserve">kawasan pertahanan dan keamanan; </w:t>
            </w:r>
          </w:p>
          <w:p w:rsidR="00EB5F9C" w:rsidRPr="008B5A4D" w:rsidRDefault="00E55155" w:rsidP="00D73380">
            <w:pPr>
              <w:numPr>
                <w:ilvl w:val="0"/>
                <w:numId w:val="240"/>
              </w:numPr>
              <w:ind w:left="434"/>
              <w:jc w:val="both"/>
              <w:rPr>
                <w:rFonts w:ascii="Bookman Old Style" w:hAnsi="Bookman Old Style" w:cs="Times New Roman"/>
              </w:rPr>
            </w:pPr>
            <w:r w:rsidRPr="008B5A4D">
              <w:rPr>
                <w:rFonts w:ascii="Bookman Old Style" w:hAnsi="Bookman Old Style" w:cs="Times New Roman"/>
              </w:rPr>
              <w:t>pembatasan pendirian bangunan hanya untuk menunjang kegiatan pertahanan dan keamanan</w:t>
            </w:r>
            <w:r w:rsidR="00201E47" w:rsidRPr="008B5A4D">
              <w:rPr>
                <w:rFonts w:ascii="Bookman Old Style" w:hAnsi="Bookman Old Style" w:cs="Times New Roman"/>
              </w:rPr>
              <w:t>; dan</w:t>
            </w:r>
          </w:p>
          <w:p w:rsidR="00201E47" w:rsidRPr="008B5A4D" w:rsidRDefault="00201E47" w:rsidP="00D73380">
            <w:pPr>
              <w:numPr>
                <w:ilvl w:val="0"/>
                <w:numId w:val="240"/>
              </w:numPr>
              <w:ind w:left="434"/>
              <w:jc w:val="both"/>
              <w:rPr>
                <w:rFonts w:ascii="Bookman Old Style" w:hAnsi="Bookman Old Style" w:cs="Times New Roman"/>
              </w:rPr>
            </w:pPr>
            <w:r w:rsidRPr="008B5A4D">
              <w:rPr>
                <w:rFonts w:ascii="Bookman Old Style" w:hAnsi="Bookman Old Style" w:cs="Times New Roman"/>
              </w:rPr>
              <w:t>instalasi, fasilitas, sarana dan prasarana pertahanan dan keamanan yang telah ada tetap dibina dan dipelihara sesuai dengan peraturan perundang-undangan pertahanan dan keamanan negara.</w:t>
            </w:r>
          </w:p>
          <w:p w:rsidR="00267A72" w:rsidRPr="008B5A4D" w:rsidRDefault="00267A72" w:rsidP="00D73380">
            <w:pPr>
              <w:spacing w:before="120" w:after="120"/>
              <w:ind w:left="434"/>
              <w:rPr>
                <w:rFonts w:ascii="Bookman Old Style" w:hAnsi="Bookman Old Style" w:cs="Times New Roman"/>
                <w:lang w:val="en-US"/>
              </w:rPr>
            </w:pPr>
          </w:p>
          <w:p w:rsidR="00FC602A" w:rsidRPr="008B5A4D" w:rsidRDefault="00FC602A" w:rsidP="00D73380">
            <w:pPr>
              <w:spacing w:before="120" w:after="120"/>
              <w:jc w:val="center"/>
              <w:rPr>
                <w:rFonts w:ascii="Bookman Old Style" w:hAnsi="Bookman Old Style" w:cs="Times New Roman"/>
              </w:rPr>
            </w:pPr>
            <w:r w:rsidRPr="008B5A4D">
              <w:rPr>
                <w:rFonts w:ascii="Bookman Old Style" w:hAnsi="Bookman Old Style" w:cs="Times New Roman"/>
              </w:rPr>
              <w:t>Bagian Ketiga</w:t>
            </w:r>
          </w:p>
          <w:p w:rsidR="00FC602A" w:rsidRPr="008B5A4D" w:rsidRDefault="00FC602A" w:rsidP="00D73380">
            <w:pPr>
              <w:spacing w:before="120" w:after="120"/>
              <w:jc w:val="center"/>
              <w:rPr>
                <w:rFonts w:ascii="Bookman Old Style" w:hAnsi="Bookman Old Style" w:cs="Times New Roman"/>
                <w:lang w:val="fi-FI"/>
              </w:rPr>
            </w:pPr>
            <w:r w:rsidRPr="008B5A4D">
              <w:rPr>
                <w:rFonts w:ascii="Bookman Old Style" w:hAnsi="Bookman Old Style" w:cs="Times New Roman"/>
              </w:rPr>
              <w:t>Ketentuan Perizinan</w:t>
            </w:r>
          </w:p>
          <w:p w:rsidR="003D54C0" w:rsidRPr="008B5A4D" w:rsidRDefault="005A6F63" w:rsidP="00D73380">
            <w:pPr>
              <w:tabs>
                <w:tab w:val="left" w:pos="0"/>
              </w:tabs>
              <w:spacing w:before="120" w:after="120"/>
              <w:jc w:val="center"/>
              <w:rPr>
                <w:rFonts w:ascii="Bookman Old Style" w:hAnsi="Bookman Old Style" w:cs="Times New Roman"/>
                <w:b/>
                <w:lang w:val="fi-FI"/>
              </w:rPr>
            </w:pPr>
            <w:r w:rsidRPr="008B5A4D">
              <w:rPr>
                <w:rFonts w:ascii="Bookman Old Style" w:hAnsi="Bookman Old Style" w:cs="Times New Roman"/>
              </w:rPr>
              <w:t>Pa</w:t>
            </w:r>
            <w:r w:rsidRPr="008B5A4D">
              <w:rPr>
                <w:rFonts w:ascii="Bookman Old Style" w:hAnsi="Bookman Old Style" w:cs="Times New Roman"/>
                <w:lang w:val="fi-FI"/>
              </w:rPr>
              <w:t>sal 9</w:t>
            </w:r>
            <w:r w:rsidR="00B06E61" w:rsidRPr="008B5A4D">
              <w:rPr>
                <w:rFonts w:ascii="Bookman Old Style" w:hAnsi="Bookman Old Style" w:cs="Times New Roman"/>
                <w:lang w:val="fi-FI"/>
              </w:rPr>
              <w:t>7</w:t>
            </w:r>
            <w:r w:rsidR="003D54C0" w:rsidRPr="008B5A4D">
              <w:rPr>
                <w:rFonts w:ascii="Bookman Old Style" w:hAnsi="Bookman Old Style" w:cs="Times New Roman"/>
                <w:b/>
                <w:lang w:val="fi-FI"/>
              </w:rPr>
              <w:t xml:space="preserve"> </w:t>
            </w:r>
          </w:p>
          <w:p w:rsidR="00463517" w:rsidRPr="008B5A4D" w:rsidRDefault="00FC602A" w:rsidP="00D73380">
            <w:pPr>
              <w:numPr>
                <w:ilvl w:val="0"/>
                <w:numId w:val="178"/>
              </w:numPr>
              <w:autoSpaceDE w:val="0"/>
              <w:autoSpaceDN w:val="0"/>
              <w:adjustRightInd w:val="0"/>
              <w:ind w:left="426" w:hanging="426"/>
              <w:jc w:val="both"/>
              <w:rPr>
                <w:rFonts w:ascii="Bookman Old Style" w:hAnsi="Bookman Old Style" w:cs="Times New Roman"/>
                <w:lang w:val="fi-FI"/>
              </w:rPr>
            </w:pPr>
            <w:r w:rsidRPr="008B5A4D">
              <w:rPr>
                <w:rFonts w:ascii="Bookman Old Style" w:hAnsi="Bookman Old Style" w:cs="Times New Roman"/>
                <w:lang w:val="fi-FI"/>
              </w:rPr>
              <w:t xml:space="preserve">Ketentuan </w:t>
            </w:r>
            <w:r w:rsidR="000B2FC1" w:rsidRPr="008B5A4D">
              <w:rPr>
                <w:rFonts w:ascii="Bookman Old Style" w:hAnsi="Bookman Old Style" w:cs="Times New Roman"/>
                <w:lang w:val="fi-FI"/>
              </w:rPr>
              <w:t>perizinan</w:t>
            </w:r>
            <w:r w:rsidRPr="008B5A4D">
              <w:rPr>
                <w:rFonts w:ascii="Bookman Old Style" w:hAnsi="Bookman Old Style" w:cs="Times New Roman"/>
                <w:lang w:val="fi-FI"/>
              </w:rPr>
              <w:t xml:space="preserve"> sebagaimana dimaksud dalam Pasal </w:t>
            </w:r>
            <w:r w:rsidR="00C94072" w:rsidRPr="008B5A4D">
              <w:rPr>
                <w:rFonts w:ascii="Bookman Old Style" w:hAnsi="Bookman Old Style" w:cs="Times New Roman"/>
                <w:lang w:val="fi-FI"/>
              </w:rPr>
              <w:t>6</w:t>
            </w:r>
            <w:r w:rsidR="001B275E" w:rsidRPr="008B5A4D">
              <w:rPr>
                <w:rFonts w:ascii="Bookman Old Style" w:hAnsi="Bookman Old Style" w:cs="Times New Roman"/>
                <w:lang w:val="fi-FI"/>
              </w:rPr>
              <w:t>3</w:t>
            </w:r>
            <w:r w:rsidRPr="008B5A4D">
              <w:rPr>
                <w:rFonts w:ascii="Bookman Old Style" w:hAnsi="Bookman Old Style" w:cs="Times New Roman"/>
                <w:lang w:val="fi-FI"/>
              </w:rPr>
              <w:t xml:space="preserve"> ayat (1) huruf b, </w:t>
            </w:r>
            <w:r w:rsidR="00463517" w:rsidRPr="008B5A4D">
              <w:rPr>
                <w:rFonts w:ascii="Bookman Old Style" w:hAnsi="Bookman Old Style" w:cs="Times New Roman"/>
                <w:lang w:val="fi-FI"/>
              </w:rPr>
              <w:t xml:space="preserve">merupakan </w:t>
            </w:r>
            <w:r w:rsidR="00520E23" w:rsidRPr="008B5A4D">
              <w:rPr>
                <w:rFonts w:ascii="Bookman Old Style" w:hAnsi="Bookman Old Style" w:cs="Times New Roman"/>
                <w:lang w:val="fi-FI"/>
              </w:rPr>
              <w:t xml:space="preserve">serangkaian izin pemanfaata ruang sebagai </w:t>
            </w:r>
            <w:r w:rsidR="00463517" w:rsidRPr="008B5A4D">
              <w:rPr>
                <w:rFonts w:ascii="Bookman Old Style" w:hAnsi="Bookman Old Style" w:cs="Times New Roman"/>
                <w:lang w:val="fi-FI"/>
              </w:rPr>
              <w:t>proses administrasi dan teknis yang harus dipenuhi sebelum kegiatan pemanfaatan ruang dilaksanakan, untuk menjamin kesesuaian pemanfaatan ruang dengan rencana tata ruang, meliputi :</w:t>
            </w:r>
          </w:p>
          <w:p w:rsidR="00463517" w:rsidRPr="008B5A4D" w:rsidRDefault="00463517" w:rsidP="00D73380">
            <w:pPr>
              <w:numPr>
                <w:ilvl w:val="0"/>
                <w:numId w:val="308"/>
              </w:numPr>
              <w:tabs>
                <w:tab w:val="left" w:pos="792"/>
              </w:tabs>
              <w:autoSpaceDE w:val="0"/>
              <w:autoSpaceDN w:val="0"/>
              <w:adjustRightInd w:val="0"/>
              <w:ind w:left="792"/>
              <w:jc w:val="both"/>
              <w:rPr>
                <w:rFonts w:ascii="Bookman Old Style" w:hAnsi="Bookman Old Style" w:cs="Times New Roman"/>
                <w:lang w:val="fi-FI"/>
              </w:rPr>
            </w:pPr>
            <w:r w:rsidRPr="008B5A4D">
              <w:rPr>
                <w:rFonts w:ascii="Bookman Old Style" w:hAnsi="Bookman Old Style" w:cs="Times New Roman"/>
                <w:lang w:val="fi-FI"/>
              </w:rPr>
              <w:t xml:space="preserve">izin prinsip; </w:t>
            </w:r>
          </w:p>
          <w:p w:rsidR="00463517" w:rsidRPr="008B5A4D" w:rsidRDefault="00463517" w:rsidP="00D73380">
            <w:pPr>
              <w:numPr>
                <w:ilvl w:val="0"/>
                <w:numId w:val="308"/>
              </w:numPr>
              <w:tabs>
                <w:tab w:val="left" w:pos="792"/>
              </w:tabs>
              <w:autoSpaceDE w:val="0"/>
              <w:autoSpaceDN w:val="0"/>
              <w:adjustRightInd w:val="0"/>
              <w:ind w:left="792"/>
              <w:jc w:val="both"/>
              <w:rPr>
                <w:rFonts w:ascii="Bookman Old Style" w:hAnsi="Bookman Old Style" w:cs="Times New Roman"/>
                <w:lang w:val="fi-FI"/>
              </w:rPr>
            </w:pPr>
            <w:r w:rsidRPr="008B5A4D">
              <w:rPr>
                <w:rFonts w:ascii="Bookman Old Style" w:hAnsi="Bookman Old Style" w:cs="Times New Roman"/>
                <w:lang w:val="fi-FI"/>
              </w:rPr>
              <w:t>izin lokasi;</w:t>
            </w:r>
          </w:p>
          <w:p w:rsidR="00463517" w:rsidRPr="008B5A4D" w:rsidRDefault="00463517" w:rsidP="00D73380">
            <w:pPr>
              <w:numPr>
                <w:ilvl w:val="0"/>
                <w:numId w:val="308"/>
              </w:numPr>
              <w:tabs>
                <w:tab w:val="left" w:pos="792"/>
              </w:tabs>
              <w:autoSpaceDE w:val="0"/>
              <w:autoSpaceDN w:val="0"/>
              <w:adjustRightInd w:val="0"/>
              <w:ind w:left="792"/>
              <w:jc w:val="both"/>
              <w:rPr>
                <w:rFonts w:ascii="Bookman Old Style" w:hAnsi="Bookman Old Style" w:cs="Times New Roman"/>
                <w:lang w:val="fi-FI"/>
              </w:rPr>
            </w:pPr>
            <w:r w:rsidRPr="008B5A4D">
              <w:rPr>
                <w:rFonts w:ascii="Bookman Old Style" w:hAnsi="Bookman Old Style" w:cs="Times New Roman"/>
                <w:lang w:val="fi-FI"/>
              </w:rPr>
              <w:t xml:space="preserve">izin penggunaan pemanfaatan tanah (IPPT); </w:t>
            </w:r>
          </w:p>
          <w:p w:rsidR="00463517" w:rsidRPr="008B5A4D" w:rsidRDefault="00463517" w:rsidP="00D73380">
            <w:pPr>
              <w:numPr>
                <w:ilvl w:val="0"/>
                <w:numId w:val="308"/>
              </w:numPr>
              <w:tabs>
                <w:tab w:val="left" w:pos="792"/>
              </w:tabs>
              <w:autoSpaceDE w:val="0"/>
              <w:autoSpaceDN w:val="0"/>
              <w:adjustRightInd w:val="0"/>
              <w:ind w:left="792"/>
              <w:jc w:val="both"/>
              <w:rPr>
                <w:rFonts w:ascii="Bookman Old Style" w:hAnsi="Bookman Old Style" w:cs="Times New Roman"/>
                <w:lang w:val="fi-FI"/>
              </w:rPr>
            </w:pPr>
            <w:r w:rsidRPr="008B5A4D">
              <w:rPr>
                <w:rFonts w:ascii="Bookman Old Style" w:hAnsi="Bookman Old Style" w:cs="Times New Roman"/>
                <w:lang w:val="fi-FI"/>
              </w:rPr>
              <w:t xml:space="preserve">izin mendirikan bangunan, dan </w:t>
            </w:r>
          </w:p>
          <w:p w:rsidR="00463517" w:rsidRPr="008B5A4D" w:rsidRDefault="00463517" w:rsidP="00D73380">
            <w:pPr>
              <w:numPr>
                <w:ilvl w:val="0"/>
                <w:numId w:val="308"/>
              </w:numPr>
              <w:tabs>
                <w:tab w:val="left" w:pos="792"/>
              </w:tabs>
              <w:autoSpaceDE w:val="0"/>
              <w:autoSpaceDN w:val="0"/>
              <w:adjustRightInd w:val="0"/>
              <w:ind w:left="792"/>
              <w:jc w:val="both"/>
              <w:rPr>
                <w:rFonts w:ascii="Bookman Old Style" w:hAnsi="Bookman Old Style" w:cs="Times New Roman"/>
                <w:lang w:val="fi-FI"/>
              </w:rPr>
            </w:pPr>
            <w:r w:rsidRPr="008B5A4D">
              <w:rPr>
                <w:rFonts w:ascii="Bookman Old Style" w:hAnsi="Bookman Old Style" w:cs="Times New Roman"/>
                <w:lang w:val="fi-FI"/>
              </w:rPr>
              <w:t>izin lain berdasarkan ketentuan peraturan perundang-undangan.</w:t>
            </w:r>
          </w:p>
          <w:p w:rsidR="00225D65" w:rsidRPr="008B5A4D" w:rsidRDefault="00225D65" w:rsidP="00D73380">
            <w:pPr>
              <w:tabs>
                <w:tab w:val="left" w:pos="792"/>
              </w:tabs>
              <w:autoSpaceDE w:val="0"/>
              <w:autoSpaceDN w:val="0"/>
              <w:adjustRightInd w:val="0"/>
              <w:ind w:left="792"/>
              <w:jc w:val="both"/>
              <w:rPr>
                <w:rFonts w:ascii="Bookman Old Style" w:hAnsi="Bookman Old Style" w:cs="Times New Roman"/>
                <w:lang w:val="fi-FI"/>
              </w:rPr>
            </w:pPr>
          </w:p>
          <w:p w:rsidR="002E3552" w:rsidRPr="008B5A4D" w:rsidRDefault="002E3552" w:rsidP="00D73380">
            <w:pPr>
              <w:numPr>
                <w:ilvl w:val="0"/>
                <w:numId w:val="178"/>
              </w:numPr>
              <w:autoSpaceDE w:val="0"/>
              <w:autoSpaceDN w:val="0"/>
              <w:adjustRightInd w:val="0"/>
              <w:spacing w:before="120" w:after="120"/>
              <w:ind w:left="432" w:hanging="432"/>
              <w:jc w:val="both"/>
              <w:rPr>
                <w:rFonts w:ascii="Bookman Old Style" w:hAnsi="Bookman Old Style" w:cs="Times New Roman"/>
                <w:lang w:val="fi-FI"/>
              </w:rPr>
            </w:pPr>
            <w:r w:rsidRPr="008B5A4D">
              <w:rPr>
                <w:rFonts w:ascii="Bookman Old Style" w:hAnsi="Bookman Old Style" w:cs="Times New Roman"/>
                <w:lang w:val="fi-FI"/>
              </w:rPr>
              <w:t>Izin prinsip sebagaimana dimaksud pada ayat (1) huruf a, merupakan persetujuan pendahuluan yang diberikan kepada orang atau badan hukum untuk menanamkan modal atau mengembangkan kegiatan atau pembangunan di wilayah kabupaten, yang sesuai dengan arahan kebijakan dan alokasi penataan ruang wilayah.</w:t>
            </w:r>
          </w:p>
          <w:p w:rsidR="002E3552" w:rsidRPr="008B5A4D" w:rsidRDefault="002E3552" w:rsidP="00D73380">
            <w:pPr>
              <w:numPr>
                <w:ilvl w:val="0"/>
                <w:numId w:val="178"/>
              </w:numPr>
              <w:autoSpaceDE w:val="0"/>
              <w:autoSpaceDN w:val="0"/>
              <w:adjustRightInd w:val="0"/>
              <w:spacing w:before="120" w:after="120"/>
              <w:ind w:left="432" w:hanging="432"/>
              <w:jc w:val="both"/>
              <w:rPr>
                <w:rFonts w:ascii="Bookman Old Style" w:hAnsi="Bookman Old Style" w:cs="Times New Roman"/>
                <w:lang w:val="fi-FI"/>
              </w:rPr>
            </w:pPr>
            <w:r w:rsidRPr="008B5A4D">
              <w:rPr>
                <w:rFonts w:ascii="Bookman Old Style" w:hAnsi="Bookman Old Style" w:cs="Times New Roman"/>
                <w:lang w:val="fi-FI"/>
              </w:rPr>
              <w:t>Izin prinsip dipakai sebagai kelengkapan persyaratan teknis permohonan izin lainnya, yaitu izin lokasi, izin penggunaan pemanfaatan tanah, izin mendirikan bangunan, dan izin lainnya.</w:t>
            </w:r>
          </w:p>
          <w:p w:rsidR="00520E23" w:rsidRPr="008B5A4D" w:rsidRDefault="002E3552" w:rsidP="00D73380">
            <w:pPr>
              <w:numPr>
                <w:ilvl w:val="0"/>
                <w:numId w:val="178"/>
              </w:numPr>
              <w:autoSpaceDE w:val="0"/>
              <w:autoSpaceDN w:val="0"/>
              <w:adjustRightInd w:val="0"/>
              <w:spacing w:before="120" w:after="120"/>
              <w:ind w:left="432" w:hanging="432"/>
              <w:jc w:val="both"/>
              <w:rPr>
                <w:rFonts w:ascii="Bookman Old Style" w:hAnsi="Bookman Old Style" w:cs="Times New Roman"/>
                <w:lang w:val="fi-FI"/>
              </w:rPr>
            </w:pPr>
            <w:r w:rsidRPr="008B5A4D">
              <w:rPr>
                <w:rFonts w:ascii="Bookman Old Style" w:hAnsi="Bookman Old Style" w:cs="Times New Roman"/>
                <w:lang w:val="fi-FI"/>
              </w:rPr>
              <w:t xml:space="preserve">Izin lokasi sebagaimana dimaksud dimaksud pada ayat (1) huruf b, merupakan </w:t>
            </w:r>
            <w:r w:rsidR="00520E23" w:rsidRPr="008B5A4D">
              <w:rPr>
                <w:rFonts w:ascii="Bookman Old Style" w:hAnsi="Bookman Old Style" w:cs="Times New Roman"/>
                <w:lang w:val="fi-FI"/>
              </w:rPr>
              <w:t>izin yang diberikan kepada pemohon untuk memperoleh ruang yang diperlukan dalam rangka melakukan aktivitasnya dan merupakan dasar untuk melakukan pembebasan lahan dalam rangka pemanfaatan ruang.</w:t>
            </w:r>
          </w:p>
          <w:p w:rsidR="00520E23" w:rsidRPr="008B5A4D" w:rsidRDefault="00520E23" w:rsidP="00D73380">
            <w:pPr>
              <w:numPr>
                <w:ilvl w:val="0"/>
                <w:numId w:val="178"/>
              </w:numPr>
              <w:autoSpaceDE w:val="0"/>
              <w:autoSpaceDN w:val="0"/>
              <w:adjustRightInd w:val="0"/>
              <w:spacing w:before="120" w:after="120"/>
              <w:ind w:left="432" w:hanging="432"/>
              <w:jc w:val="both"/>
              <w:rPr>
                <w:rFonts w:ascii="Bookman Old Style" w:hAnsi="Bookman Old Style" w:cs="Times New Roman"/>
                <w:lang w:val="fi-FI"/>
              </w:rPr>
            </w:pPr>
            <w:r w:rsidRPr="008B5A4D">
              <w:rPr>
                <w:rFonts w:ascii="Bookman Old Style" w:hAnsi="Bookman Old Style" w:cs="Times New Roman"/>
                <w:lang w:val="fi-FI"/>
              </w:rPr>
              <w:t xml:space="preserve">Izin penggunaan pemanfaatan tanah sebagaimana dimaksud dimaksud pada ayat (1) huruf c, merupakan dasar untuk permohonan mendirikan bangunan. </w:t>
            </w:r>
          </w:p>
          <w:p w:rsidR="00520E23" w:rsidRPr="008B5A4D" w:rsidRDefault="00520E23" w:rsidP="00D73380">
            <w:pPr>
              <w:numPr>
                <w:ilvl w:val="0"/>
                <w:numId w:val="178"/>
              </w:numPr>
              <w:autoSpaceDE w:val="0"/>
              <w:autoSpaceDN w:val="0"/>
              <w:adjustRightInd w:val="0"/>
              <w:spacing w:before="120" w:after="120"/>
              <w:ind w:left="432" w:hanging="432"/>
              <w:jc w:val="both"/>
              <w:rPr>
                <w:rFonts w:ascii="Bookman Old Style" w:hAnsi="Bookman Old Style" w:cs="Times New Roman"/>
                <w:lang w:val="fi-FI"/>
              </w:rPr>
            </w:pPr>
            <w:r w:rsidRPr="008B5A4D">
              <w:rPr>
                <w:rFonts w:ascii="Bookman Old Style" w:hAnsi="Bookman Old Style" w:cs="Times New Roman"/>
                <w:lang w:val="fi-FI"/>
              </w:rPr>
              <w:lastRenderedPageBreak/>
              <w:t>Izin mendirikan bangunan sebagaimana dimaksud dimaksud pada ayat (1) huruf d, merupakan dasar dalam mendirikan bangunan dalam rangka pemanfaatan ruang.</w:t>
            </w:r>
          </w:p>
          <w:p w:rsidR="00FC602A" w:rsidRPr="008B5A4D" w:rsidRDefault="00520E23" w:rsidP="00D73380">
            <w:pPr>
              <w:numPr>
                <w:ilvl w:val="0"/>
                <w:numId w:val="178"/>
              </w:numPr>
              <w:autoSpaceDE w:val="0"/>
              <w:autoSpaceDN w:val="0"/>
              <w:adjustRightInd w:val="0"/>
              <w:spacing w:before="120" w:after="120"/>
              <w:ind w:left="432" w:hanging="426"/>
              <w:jc w:val="both"/>
              <w:rPr>
                <w:rFonts w:ascii="Bookman Old Style" w:hAnsi="Bookman Old Style" w:cs="Times New Roman"/>
                <w:lang w:eastAsia="id-ID"/>
              </w:rPr>
            </w:pPr>
            <w:r w:rsidRPr="008B5A4D">
              <w:rPr>
                <w:rFonts w:ascii="Bookman Old Style" w:hAnsi="Bookman Old Style" w:cs="Times New Roman"/>
                <w:lang w:val="fi-FI" w:eastAsia="id-ID"/>
              </w:rPr>
              <w:t>K</w:t>
            </w:r>
            <w:r w:rsidR="00810E34" w:rsidRPr="008B5A4D">
              <w:rPr>
                <w:rFonts w:ascii="Bookman Old Style" w:hAnsi="Bookman Old Style" w:cs="Times New Roman"/>
                <w:lang w:eastAsia="id-ID"/>
              </w:rPr>
              <w:t xml:space="preserve">etentuan lebih lanjut tentang </w:t>
            </w:r>
            <w:r w:rsidR="00A45307" w:rsidRPr="008B5A4D">
              <w:rPr>
                <w:rFonts w:ascii="Bookman Old Style" w:hAnsi="Bookman Old Style" w:cs="Times New Roman"/>
                <w:lang w:eastAsia="id-ID"/>
              </w:rPr>
              <w:t xml:space="preserve">izin pemanfaatan ruang </w:t>
            </w:r>
            <w:r w:rsidR="002C5DD7" w:rsidRPr="008B5A4D">
              <w:rPr>
                <w:rFonts w:ascii="Bookman Old Style" w:hAnsi="Bookman Old Style" w:cs="Times New Roman"/>
                <w:lang w:eastAsia="id-ID"/>
              </w:rPr>
              <w:t>sebagai dimaksud pada ayat (</w:t>
            </w:r>
            <w:r w:rsidRPr="008B5A4D">
              <w:rPr>
                <w:rFonts w:ascii="Bookman Old Style" w:hAnsi="Bookman Old Style" w:cs="Times New Roman"/>
                <w:lang w:val="fi-FI" w:eastAsia="id-ID"/>
              </w:rPr>
              <w:t>1</w:t>
            </w:r>
            <w:r w:rsidR="002C5DD7" w:rsidRPr="008B5A4D">
              <w:rPr>
                <w:rFonts w:ascii="Bookman Old Style" w:hAnsi="Bookman Old Style" w:cs="Times New Roman"/>
                <w:lang w:eastAsia="id-ID"/>
              </w:rPr>
              <w:t>) diatur</w:t>
            </w:r>
            <w:r w:rsidR="00A45307" w:rsidRPr="008B5A4D">
              <w:rPr>
                <w:rFonts w:ascii="Bookman Old Style" w:hAnsi="Bookman Old Style" w:cs="Times New Roman"/>
                <w:lang w:eastAsia="id-ID"/>
              </w:rPr>
              <w:t xml:space="preserve"> dengan Peraturan Bupati</w:t>
            </w:r>
            <w:r w:rsidR="00C927FC" w:rsidRPr="008B5A4D">
              <w:rPr>
                <w:rFonts w:ascii="Bookman Old Style" w:hAnsi="Bookman Old Style" w:cs="Times New Roman"/>
                <w:lang w:eastAsia="id-ID"/>
              </w:rPr>
              <w:t>.</w:t>
            </w:r>
          </w:p>
          <w:p w:rsidR="00FC602A" w:rsidRPr="008B5A4D" w:rsidRDefault="00FC602A" w:rsidP="00D73380">
            <w:pPr>
              <w:numPr>
                <w:ilvl w:val="0"/>
                <w:numId w:val="178"/>
              </w:numPr>
              <w:autoSpaceDE w:val="0"/>
              <w:autoSpaceDN w:val="0"/>
              <w:adjustRightInd w:val="0"/>
              <w:spacing w:before="120" w:after="120"/>
              <w:ind w:left="432" w:hanging="426"/>
              <w:jc w:val="both"/>
              <w:rPr>
                <w:rFonts w:ascii="Bookman Old Style" w:hAnsi="Bookman Old Style" w:cs="Times New Roman"/>
                <w:lang w:eastAsia="id-ID"/>
              </w:rPr>
            </w:pPr>
            <w:r w:rsidRPr="008B5A4D">
              <w:rPr>
                <w:rFonts w:ascii="Bookman Old Style" w:hAnsi="Bookman Old Style" w:cs="Times New Roman"/>
                <w:lang w:eastAsia="id-ID"/>
              </w:rPr>
              <w:t>Izin pemanfaatan ruang pada kawasan strategis provinsi yang mempunyai dampak luas terhadap wilayah provinsi mendapatkan rekomendasi dari pemerintah</w:t>
            </w:r>
            <w:r w:rsidR="007863DD" w:rsidRPr="008B5A4D">
              <w:rPr>
                <w:rFonts w:ascii="Bookman Old Style" w:hAnsi="Bookman Old Style" w:cs="Times New Roman"/>
                <w:lang w:eastAsia="id-ID"/>
              </w:rPr>
              <w:t xml:space="preserve"> provinsi</w:t>
            </w:r>
            <w:r w:rsidRPr="008B5A4D">
              <w:rPr>
                <w:rFonts w:ascii="Bookman Old Style" w:hAnsi="Bookman Old Style" w:cs="Times New Roman"/>
                <w:lang w:eastAsia="id-ID"/>
              </w:rPr>
              <w:t xml:space="preserve"> sesuai dengan jenis dan lingkupnya, </w:t>
            </w:r>
            <w:r w:rsidRPr="008B5A4D">
              <w:rPr>
                <w:rFonts w:ascii="Bookman Old Style" w:hAnsi="Bookman Old Style" w:cs="Times New Roman"/>
                <w:noProof/>
              </w:rPr>
              <w:t>yang ditindaklanjut</w:t>
            </w:r>
            <w:r w:rsidR="00A45307" w:rsidRPr="008B5A4D">
              <w:rPr>
                <w:rFonts w:ascii="Bookman Old Style" w:hAnsi="Bookman Old Style" w:cs="Times New Roman"/>
                <w:noProof/>
              </w:rPr>
              <w:t>i oleh pemerintah kabupaten</w:t>
            </w:r>
            <w:r w:rsidR="00C927FC" w:rsidRPr="008B5A4D">
              <w:rPr>
                <w:rFonts w:ascii="Bookman Old Style" w:hAnsi="Bookman Old Style" w:cs="Times New Roman"/>
                <w:noProof/>
              </w:rPr>
              <w:t>.</w:t>
            </w:r>
            <w:r w:rsidRPr="008B5A4D">
              <w:rPr>
                <w:rFonts w:ascii="Bookman Old Style" w:hAnsi="Bookman Old Style" w:cs="Times New Roman"/>
                <w:lang w:eastAsia="id-ID"/>
              </w:rPr>
              <w:t xml:space="preserve"> </w:t>
            </w:r>
          </w:p>
          <w:p w:rsidR="00A45307" w:rsidRPr="008B5A4D" w:rsidRDefault="00FC602A" w:rsidP="00D73380">
            <w:pPr>
              <w:numPr>
                <w:ilvl w:val="0"/>
                <w:numId w:val="178"/>
              </w:numPr>
              <w:autoSpaceDE w:val="0"/>
              <w:autoSpaceDN w:val="0"/>
              <w:adjustRightInd w:val="0"/>
              <w:spacing w:before="120" w:after="120"/>
              <w:ind w:left="432" w:hanging="426"/>
              <w:jc w:val="both"/>
              <w:rPr>
                <w:rFonts w:ascii="Bookman Old Style" w:hAnsi="Bookman Old Style" w:cs="Times New Roman"/>
                <w:lang w:eastAsia="id-ID"/>
              </w:rPr>
            </w:pPr>
            <w:r w:rsidRPr="008B5A4D">
              <w:rPr>
                <w:rFonts w:ascii="Bookman Old Style" w:hAnsi="Bookman Old Style" w:cs="Times New Roman"/>
              </w:rPr>
              <w:t>Pelaksanaan pemanfaatan ruang dan pengendalian pemanfaatan ruang kawasan strategis provinsi dapat dilaksanakan pemerintah kabupaten melalui tugas pembantuan</w:t>
            </w:r>
            <w:r w:rsidR="00C927FC" w:rsidRPr="008B5A4D">
              <w:rPr>
                <w:rFonts w:ascii="Bookman Old Style" w:hAnsi="Bookman Old Style" w:cs="Times New Roman"/>
              </w:rPr>
              <w:t>.</w:t>
            </w:r>
          </w:p>
          <w:p w:rsidR="00FC602A" w:rsidRPr="008B5A4D" w:rsidRDefault="00FC602A" w:rsidP="00D73380">
            <w:pPr>
              <w:numPr>
                <w:ilvl w:val="0"/>
                <w:numId w:val="178"/>
              </w:numPr>
              <w:tabs>
                <w:tab w:val="left" w:pos="522"/>
              </w:tabs>
              <w:autoSpaceDE w:val="0"/>
              <w:autoSpaceDN w:val="0"/>
              <w:adjustRightInd w:val="0"/>
              <w:spacing w:before="120" w:after="120"/>
              <w:ind w:left="522" w:hanging="516"/>
              <w:jc w:val="both"/>
              <w:rPr>
                <w:rFonts w:ascii="Bookman Old Style" w:hAnsi="Bookman Old Style" w:cs="Times New Roman"/>
                <w:lang w:eastAsia="id-ID"/>
              </w:rPr>
            </w:pPr>
            <w:r w:rsidRPr="008B5A4D">
              <w:rPr>
                <w:rFonts w:ascii="Bookman Old Style" w:hAnsi="Bookman Old Style" w:cs="Times New Roman"/>
                <w:lang w:eastAsia="id-ID"/>
              </w:rPr>
              <w:t>Izin pemanfaatan ruang yang dikeluarkan dan/atau diperoleh dengan tidak melalui prosed</w:t>
            </w:r>
            <w:r w:rsidR="00FE776A" w:rsidRPr="008B5A4D">
              <w:rPr>
                <w:rFonts w:ascii="Bookman Old Style" w:hAnsi="Bookman Old Style" w:cs="Times New Roman"/>
                <w:lang w:eastAsia="id-ID"/>
              </w:rPr>
              <w:t>ur yang benar, batal demi hukum</w:t>
            </w:r>
            <w:r w:rsidR="00C927FC" w:rsidRPr="008B5A4D">
              <w:rPr>
                <w:rFonts w:ascii="Bookman Old Style" w:hAnsi="Bookman Old Style" w:cs="Times New Roman"/>
                <w:lang w:eastAsia="id-ID"/>
              </w:rPr>
              <w:t>.</w:t>
            </w:r>
          </w:p>
          <w:p w:rsidR="00FC602A" w:rsidRPr="008B5A4D" w:rsidRDefault="00FC602A" w:rsidP="00D73380">
            <w:pPr>
              <w:numPr>
                <w:ilvl w:val="0"/>
                <w:numId w:val="178"/>
              </w:numPr>
              <w:tabs>
                <w:tab w:val="left" w:pos="522"/>
              </w:tabs>
              <w:autoSpaceDE w:val="0"/>
              <w:autoSpaceDN w:val="0"/>
              <w:adjustRightInd w:val="0"/>
              <w:spacing w:before="120" w:after="120"/>
              <w:ind w:left="522" w:hanging="516"/>
              <w:jc w:val="both"/>
              <w:rPr>
                <w:rFonts w:ascii="Bookman Old Style" w:hAnsi="Bookman Old Style" w:cs="Times New Roman"/>
                <w:lang w:eastAsia="id-ID"/>
              </w:rPr>
            </w:pPr>
            <w:r w:rsidRPr="008B5A4D">
              <w:rPr>
                <w:rFonts w:ascii="Bookman Old Style" w:hAnsi="Bookman Old Style" w:cs="Times New Roman"/>
                <w:lang w:eastAsia="id-ID"/>
              </w:rPr>
              <w:t>Setiap pejabat pemerintah yang berwenang menerbitkan izin pemanfaatan ruang dilarang menerbitkan izin yang tidak s</w:t>
            </w:r>
            <w:r w:rsidR="00FE776A" w:rsidRPr="008B5A4D">
              <w:rPr>
                <w:rFonts w:ascii="Bookman Old Style" w:hAnsi="Bookman Old Style" w:cs="Times New Roman"/>
                <w:lang w:eastAsia="id-ID"/>
              </w:rPr>
              <w:t>esuai dengan rencana tata ruang</w:t>
            </w:r>
            <w:r w:rsidR="00C927FC" w:rsidRPr="008B5A4D">
              <w:rPr>
                <w:rFonts w:ascii="Bookman Old Style" w:hAnsi="Bookman Old Style" w:cs="Times New Roman"/>
                <w:lang w:eastAsia="id-ID"/>
              </w:rPr>
              <w:t>.</w:t>
            </w:r>
          </w:p>
          <w:p w:rsidR="00FC602A" w:rsidRPr="008B5A4D" w:rsidRDefault="00FC602A" w:rsidP="00D73380">
            <w:pPr>
              <w:numPr>
                <w:ilvl w:val="0"/>
                <w:numId w:val="178"/>
              </w:numPr>
              <w:tabs>
                <w:tab w:val="left" w:pos="522"/>
              </w:tabs>
              <w:autoSpaceDE w:val="0"/>
              <w:autoSpaceDN w:val="0"/>
              <w:adjustRightInd w:val="0"/>
              <w:spacing w:before="120" w:after="120"/>
              <w:ind w:left="522" w:hanging="516"/>
              <w:jc w:val="both"/>
              <w:rPr>
                <w:rFonts w:ascii="Bookman Old Style" w:hAnsi="Bookman Old Style" w:cs="Times New Roman"/>
                <w:lang w:eastAsia="id-ID"/>
              </w:rPr>
            </w:pPr>
            <w:r w:rsidRPr="008B5A4D">
              <w:rPr>
                <w:rFonts w:ascii="Bookman Old Style" w:hAnsi="Bookman Old Style" w:cs="Times New Roman"/>
                <w:lang w:eastAsia="id-ID"/>
              </w:rPr>
              <w:t xml:space="preserve">Izin pemanfaatan ruang diterbitkan oleh pejabat yang berwenang dengan mengacu pada rencana tata ruang wilayah, rencana detail tata ruang, rencana </w:t>
            </w:r>
            <w:r w:rsidR="00FE776A" w:rsidRPr="008B5A4D">
              <w:rPr>
                <w:rFonts w:ascii="Bookman Old Style" w:hAnsi="Bookman Old Style" w:cs="Times New Roman"/>
                <w:lang w:eastAsia="id-ID"/>
              </w:rPr>
              <w:t>tata ruang</w:t>
            </w:r>
            <w:r w:rsidR="00A178D6" w:rsidRPr="008B5A4D">
              <w:rPr>
                <w:rFonts w:ascii="Bookman Old Style" w:hAnsi="Bookman Old Style" w:cs="Times New Roman"/>
                <w:lang w:val="en-US" w:eastAsia="id-ID"/>
              </w:rPr>
              <w:t xml:space="preserve"> kawasan strategis</w:t>
            </w:r>
            <w:r w:rsidR="00E050CD" w:rsidRPr="008B5A4D">
              <w:rPr>
                <w:rFonts w:ascii="Bookman Old Style" w:hAnsi="Bookman Old Style" w:cs="Times New Roman"/>
                <w:lang w:val="en-US" w:eastAsia="id-ID"/>
              </w:rPr>
              <w:t xml:space="preserve"> kabupaten</w:t>
            </w:r>
            <w:r w:rsidR="00C5657D" w:rsidRPr="008B5A4D">
              <w:rPr>
                <w:rFonts w:ascii="Bookman Old Style" w:hAnsi="Bookman Old Style" w:cs="Times New Roman"/>
                <w:lang w:eastAsia="id-ID"/>
              </w:rPr>
              <w:t>,</w:t>
            </w:r>
            <w:r w:rsidR="00FE776A" w:rsidRPr="008B5A4D">
              <w:rPr>
                <w:rFonts w:ascii="Bookman Old Style" w:hAnsi="Bookman Old Style" w:cs="Times New Roman"/>
                <w:lang w:eastAsia="id-ID"/>
              </w:rPr>
              <w:t xml:space="preserve"> dan peraturan zonasi</w:t>
            </w:r>
            <w:r w:rsidR="00C927FC" w:rsidRPr="008B5A4D">
              <w:rPr>
                <w:rFonts w:ascii="Bookman Old Style" w:hAnsi="Bookman Old Style" w:cs="Times New Roman"/>
                <w:lang w:eastAsia="id-ID"/>
              </w:rPr>
              <w:t>.</w:t>
            </w:r>
          </w:p>
          <w:p w:rsidR="00FC602A" w:rsidRPr="008B5A4D" w:rsidRDefault="00FC602A" w:rsidP="00D73380">
            <w:pPr>
              <w:numPr>
                <w:ilvl w:val="0"/>
                <w:numId w:val="178"/>
              </w:numPr>
              <w:tabs>
                <w:tab w:val="left" w:pos="522"/>
              </w:tabs>
              <w:autoSpaceDE w:val="0"/>
              <w:autoSpaceDN w:val="0"/>
              <w:adjustRightInd w:val="0"/>
              <w:spacing w:before="120" w:after="120"/>
              <w:ind w:left="522" w:hanging="516"/>
              <w:jc w:val="both"/>
              <w:rPr>
                <w:rFonts w:ascii="Bookman Old Style" w:hAnsi="Bookman Old Style" w:cs="Times New Roman"/>
                <w:lang w:eastAsia="id-ID"/>
              </w:rPr>
            </w:pPr>
            <w:r w:rsidRPr="008B5A4D">
              <w:rPr>
                <w:rFonts w:ascii="Bookman Old Style" w:hAnsi="Bookman Old Style" w:cs="Times New Roman"/>
                <w:lang w:eastAsia="id-ID"/>
              </w:rPr>
              <w:t xml:space="preserve">Pelaksanaan kegiatan pemanfaatan ruang yang telah mendapatkan izin harus memenuhi </w:t>
            </w:r>
            <w:r w:rsidR="00E050CD" w:rsidRPr="008B5A4D">
              <w:rPr>
                <w:rFonts w:ascii="Bookman Old Style" w:hAnsi="Bookman Old Style" w:cs="Times New Roman"/>
                <w:lang w:val="en-US" w:eastAsia="id-ID"/>
              </w:rPr>
              <w:t xml:space="preserve">ketentuan </w:t>
            </w:r>
            <w:r w:rsidRPr="008B5A4D">
              <w:rPr>
                <w:rFonts w:ascii="Bookman Old Style" w:hAnsi="Bookman Old Style" w:cs="Times New Roman"/>
                <w:lang w:eastAsia="id-ID"/>
              </w:rPr>
              <w:t xml:space="preserve">peraturan zonasi </w:t>
            </w:r>
            <w:r w:rsidR="00E050CD" w:rsidRPr="008B5A4D">
              <w:rPr>
                <w:rFonts w:ascii="Bookman Old Style" w:hAnsi="Bookman Old Style" w:cs="Times New Roman"/>
                <w:lang w:val="en-US" w:eastAsia="id-ID"/>
              </w:rPr>
              <w:t xml:space="preserve">kawasan setempat </w:t>
            </w:r>
            <w:r w:rsidRPr="008B5A4D">
              <w:rPr>
                <w:rFonts w:ascii="Bookman Old Style" w:hAnsi="Bookman Old Style" w:cs="Times New Roman"/>
                <w:lang w:eastAsia="id-ID"/>
              </w:rPr>
              <w:t>ruang.</w:t>
            </w:r>
          </w:p>
          <w:p w:rsidR="00463517" w:rsidRPr="008B5A4D" w:rsidRDefault="00463517" w:rsidP="00D73380">
            <w:pPr>
              <w:spacing w:before="120" w:after="120"/>
              <w:ind w:left="1080" w:hanging="1096"/>
              <w:jc w:val="center"/>
              <w:rPr>
                <w:rFonts w:ascii="Bookman Old Style" w:hAnsi="Bookman Old Style" w:cs="Times New Roman"/>
              </w:rPr>
            </w:pPr>
          </w:p>
          <w:p w:rsidR="00FC602A" w:rsidRPr="008B5A4D" w:rsidRDefault="00FC602A" w:rsidP="00D73380">
            <w:pPr>
              <w:spacing w:before="120" w:after="120"/>
              <w:ind w:left="1080" w:hanging="1096"/>
              <w:jc w:val="center"/>
              <w:rPr>
                <w:rFonts w:ascii="Bookman Old Style" w:hAnsi="Bookman Old Style" w:cs="Times New Roman"/>
              </w:rPr>
            </w:pPr>
            <w:r w:rsidRPr="008B5A4D">
              <w:rPr>
                <w:rFonts w:ascii="Bookman Old Style" w:hAnsi="Bookman Old Style" w:cs="Times New Roman"/>
              </w:rPr>
              <w:t>Bagian Keempat</w:t>
            </w:r>
          </w:p>
          <w:p w:rsidR="00FC602A" w:rsidRPr="008B5A4D" w:rsidRDefault="00FC602A" w:rsidP="00D73380">
            <w:pPr>
              <w:spacing w:before="120" w:after="120"/>
              <w:ind w:left="1080" w:hanging="1096"/>
              <w:jc w:val="center"/>
              <w:rPr>
                <w:rFonts w:ascii="Bookman Old Style" w:hAnsi="Bookman Old Style" w:cs="Times New Roman"/>
              </w:rPr>
            </w:pPr>
            <w:r w:rsidRPr="008B5A4D">
              <w:rPr>
                <w:rFonts w:ascii="Bookman Old Style" w:hAnsi="Bookman Old Style" w:cs="Times New Roman"/>
              </w:rPr>
              <w:t xml:space="preserve">Ketentuan </w:t>
            </w:r>
            <w:r w:rsidR="0026031B" w:rsidRPr="008B5A4D">
              <w:rPr>
                <w:rFonts w:ascii="Bookman Old Style" w:hAnsi="Bookman Old Style" w:cs="Times New Roman"/>
                <w:lang w:val="en-US"/>
              </w:rPr>
              <w:t xml:space="preserve">Pemberian </w:t>
            </w:r>
            <w:r w:rsidRPr="008B5A4D">
              <w:rPr>
                <w:rFonts w:ascii="Bookman Old Style" w:hAnsi="Bookman Old Style" w:cs="Times New Roman"/>
              </w:rPr>
              <w:t>Insentif dan Disinsentif</w:t>
            </w: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9</w:t>
            </w:r>
            <w:r w:rsidR="00B06E61" w:rsidRPr="008B5A4D">
              <w:rPr>
                <w:rFonts w:ascii="Bookman Old Style" w:hAnsi="Bookman Old Style" w:cs="Times New Roman"/>
                <w:lang w:val="en-US"/>
              </w:rPr>
              <w:t>8</w:t>
            </w:r>
          </w:p>
          <w:p w:rsidR="00FC602A" w:rsidRPr="008B5A4D" w:rsidRDefault="00FC602A" w:rsidP="00D73380">
            <w:pPr>
              <w:numPr>
                <w:ilvl w:val="0"/>
                <w:numId w:val="66"/>
              </w:numPr>
              <w:spacing w:before="120" w:after="120"/>
              <w:ind w:left="432" w:right="29" w:hanging="432"/>
              <w:jc w:val="both"/>
              <w:rPr>
                <w:rFonts w:ascii="Bookman Old Style" w:hAnsi="Bookman Old Style" w:cs="Times New Roman"/>
              </w:rPr>
            </w:pPr>
            <w:r w:rsidRPr="008B5A4D">
              <w:rPr>
                <w:rFonts w:ascii="Bookman Old Style" w:hAnsi="Bookman Old Style" w:cs="Times New Roman"/>
              </w:rPr>
              <w:t xml:space="preserve">Ketentuan pemberian insentif dan disinsentif sebagaimana dimaksud dalam Pasal </w:t>
            </w:r>
            <w:r w:rsidR="00C94072" w:rsidRPr="008B5A4D">
              <w:rPr>
                <w:rFonts w:ascii="Bookman Old Style" w:hAnsi="Bookman Old Style" w:cs="Times New Roman"/>
              </w:rPr>
              <w:t>6</w:t>
            </w:r>
            <w:r w:rsidR="001B275E" w:rsidRPr="008B5A4D">
              <w:rPr>
                <w:rFonts w:ascii="Bookman Old Style" w:hAnsi="Bookman Old Style" w:cs="Times New Roman"/>
                <w:lang w:val="en-US"/>
              </w:rPr>
              <w:t xml:space="preserve">3 </w:t>
            </w:r>
            <w:r w:rsidRPr="008B5A4D">
              <w:rPr>
                <w:rFonts w:ascii="Bookman Old Style" w:hAnsi="Bookman Old Style" w:cs="Times New Roman"/>
              </w:rPr>
              <w:t>ayat (1) huruf c, merupakan acuan bagi pemerintah kabupaten dalam pemberian insentif dan pengenaan disinsen</w:t>
            </w:r>
            <w:r w:rsidR="00FE776A" w:rsidRPr="008B5A4D">
              <w:rPr>
                <w:rFonts w:ascii="Bookman Old Style" w:hAnsi="Bookman Old Style" w:cs="Times New Roman"/>
              </w:rPr>
              <w:t>tif</w:t>
            </w:r>
            <w:r w:rsidR="00C927FC" w:rsidRPr="008B5A4D">
              <w:rPr>
                <w:rFonts w:ascii="Bookman Old Style" w:hAnsi="Bookman Old Style" w:cs="Times New Roman"/>
              </w:rPr>
              <w:t>.</w:t>
            </w:r>
          </w:p>
          <w:p w:rsidR="00651CF0" w:rsidRPr="008B5A4D" w:rsidRDefault="00651CF0" w:rsidP="00D73380">
            <w:pPr>
              <w:numPr>
                <w:ilvl w:val="0"/>
                <w:numId w:val="66"/>
              </w:numPr>
              <w:spacing w:before="120" w:after="120"/>
              <w:ind w:left="432" w:right="29" w:hanging="432"/>
              <w:jc w:val="both"/>
              <w:rPr>
                <w:rFonts w:ascii="Bookman Old Style" w:hAnsi="Bookman Old Style" w:cs="Times New Roman"/>
              </w:rPr>
            </w:pPr>
            <w:r w:rsidRPr="008B5A4D">
              <w:rPr>
                <w:rFonts w:ascii="Bookman Old Style" w:hAnsi="Bookman Old Style" w:cs="Times New Roman"/>
              </w:rPr>
              <w:t>Insentif dapat diberikan untuk kegiatan pemanfaatan ruang</w:t>
            </w:r>
            <w:r w:rsidRPr="008B5A4D">
              <w:rPr>
                <w:rFonts w:ascii="Bookman Old Style" w:hAnsi="Bookman Old Style" w:cs="Times New Roman"/>
                <w:lang w:val="en-US"/>
              </w:rPr>
              <w:t xml:space="preserve"> </w:t>
            </w:r>
            <w:r w:rsidRPr="008B5A4D">
              <w:rPr>
                <w:rFonts w:ascii="Bookman Old Style" w:hAnsi="Bookman Old Style" w:cs="Times New Roman"/>
              </w:rPr>
              <w:t>pada kawasan yang didorong pengembangannya.</w:t>
            </w:r>
          </w:p>
          <w:p w:rsidR="00651CF0" w:rsidRPr="008B5A4D" w:rsidRDefault="00651CF0" w:rsidP="00D73380">
            <w:pPr>
              <w:numPr>
                <w:ilvl w:val="0"/>
                <w:numId w:val="66"/>
              </w:numPr>
              <w:spacing w:before="120" w:after="120"/>
              <w:ind w:left="432" w:right="29" w:hanging="432"/>
              <w:jc w:val="both"/>
              <w:rPr>
                <w:rFonts w:ascii="Bookman Old Style" w:hAnsi="Bookman Old Style" w:cs="Times New Roman"/>
              </w:rPr>
            </w:pPr>
            <w:r w:rsidRPr="008B5A4D">
              <w:rPr>
                <w:rFonts w:ascii="Bookman Old Style" w:hAnsi="Bookman Old Style" w:cs="Times New Roman"/>
              </w:rPr>
              <w:t>Disinsentif diberikan untuk kegiatan pemanfaatan ruang pada kawasan yang dibatasi pengembangannya.</w:t>
            </w:r>
          </w:p>
          <w:p w:rsidR="00651CF0" w:rsidRPr="008B5A4D" w:rsidRDefault="00651CF0" w:rsidP="00D73380">
            <w:pPr>
              <w:numPr>
                <w:ilvl w:val="0"/>
                <w:numId w:val="66"/>
              </w:numPr>
              <w:spacing w:before="120" w:after="120"/>
              <w:ind w:left="432" w:right="29" w:hanging="432"/>
              <w:jc w:val="both"/>
              <w:rPr>
                <w:rFonts w:ascii="Bookman Old Style" w:hAnsi="Bookman Old Style" w:cs="Times New Roman"/>
              </w:rPr>
            </w:pPr>
            <w:r w:rsidRPr="008B5A4D">
              <w:rPr>
                <w:rFonts w:ascii="Bookman Old Style" w:hAnsi="Bookman Old Style" w:cs="Times New Roman"/>
              </w:rPr>
              <w:t>Insentif dan disinsentif diberikan dengan tetap menghormati hak orang sesuai dengan ketentuan peraturan perundang-undangan.</w:t>
            </w:r>
          </w:p>
          <w:p w:rsidR="00FC602A" w:rsidRPr="008B5A4D" w:rsidRDefault="00FC602A" w:rsidP="00D73380">
            <w:pPr>
              <w:numPr>
                <w:ilvl w:val="0"/>
                <w:numId w:val="66"/>
              </w:numPr>
              <w:spacing w:before="120" w:after="120"/>
              <w:ind w:left="432" w:right="29" w:hanging="432"/>
              <w:jc w:val="both"/>
              <w:rPr>
                <w:rFonts w:ascii="Bookman Old Style" w:hAnsi="Bookman Old Style" w:cs="Times New Roman"/>
              </w:rPr>
            </w:pPr>
            <w:r w:rsidRPr="008B5A4D">
              <w:rPr>
                <w:rFonts w:ascii="Bookman Old Style" w:hAnsi="Bookman Old Style" w:cs="Times New Roman"/>
              </w:rPr>
              <w:t>Pemberian insentif dan disinsentif dalam pemanfaatan ruang wilayah kabupaten dilakukan oleh Pemerintah Kabupate</w:t>
            </w:r>
            <w:r w:rsidR="00FE776A" w:rsidRPr="008B5A4D">
              <w:rPr>
                <w:rFonts w:ascii="Bookman Old Style" w:hAnsi="Bookman Old Style" w:cs="Times New Roman"/>
              </w:rPr>
              <w:t>n kepada masyarakat</w:t>
            </w:r>
            <w:r w:rsidR="002F662B" w:rsidRPr="008B5A4D">
              <w:rPr>
                <w:rFonts w:ascii="Bookman Old Style" w:hAnsi="Bookman Old Style" w:cs="Times New Roman"/>
                <w:lang w:val="en-US"/>
              </w:rPr>
              <w:t xml:space="preserve"> atau desa. </w:t>
            </w:r>
          </w:p>
          <w:p w:rsidR="00FC602A" w:rsidRPr="008B5A4D" w:rsidRDefault="00FC602A" w:rsidP="00D73380">
            <w:pPr>
              <w:numPr>
                <w:ilvl w:val="0"/>
                <w:numId w:val="66"/>
              </w:numPr>
              <w:spacing w:before="120" w:after="120"/>
              <w:ind w:left="432" w:right="29" w:hanging="432"/>
              <w:jc w:val="both"/>
              <w:rPr>
                <w:rFonts w:ascii="Bookman Old Style" w:hAnsi="Bookman Old Style" w:cs="Times New Roman"/>
              </w:rPr>
            </w:pPr>
            <w:r w:rsidRPr="008B5A4D">
              <w:rPr>
                <w:rFonts w:ascii="Bookman Old Style" w:hAnsi="Bookman Old Style" w:cs="Times New Roman"/>
              </w:rPr>
              <w:t>Pemberian insentif dan disinsentif dilakukan oleh instansi berwen</w:t>
            </w:r>
            <w:r w:rsidR="00FE776A" w:rsidRPr="008B5A4D">
              <w:rPr>
                <w:rFonts w:ascii="Bookman Old Style" w:hAnsi="Bookman Old Style" w:cs="Times New Roman"/>
              </w:rPr>
              <w:t>ang sesuai dengan kewenangannya</w:t>
            </w:r>
            <w:r w:rsidR="00C927FC" w:rsidRPr="008B5A4D">
              <w:rPr>
                <w:rFonts w:ascii="Bookman Old Style" w:hAnsi="Bookman Old Style" w:cs="Times New Roman"/>
              </w:rPr>
              <w:t>.</w:t>
            </w:r>
          </w:p>
          <w:p w:rsidR="00FC602A" w:rsidRPr="008B5A4D" w:rsidRDefault="00FC602A" w:rsidP="00D73380">
            <w:pPr>
              <w:numPr>
                <w:ilvl w:val="0"/>
                <w:numId w:val="66"/>
              </w:numPr>
              <w:spacing w:before="120" w:after="120"/>
              <w:ind w:left="432" w:right="29" w:hanging="432"/>
              <w:jc w:val="both"/>
              <w:rPr>
                <w:rFonts w:ascii="Bookman Old Style" w:hAnsi="Bookman Old Style" w:cs="Times New Roman"/>
              </w:rPr>
            </w:pPr>
            <w:r w:rsidRPr="008B5A4D">
              <w:rPr>
                <w:rFonts w:ascii="Bookman Old Style" w:hAnsi="Bookman Old Style" w:cs="Times New Roman"/>
              </w:rPr>
              <w:lastRenderedPageBreak/>
              <w:t xml:space="preserve">prosedur </w:t>
            </w:r>
            <w:r w:rsidR="002F662B" w:rsidRPr="008B5A4D">
              <w:rPr>
                <w:rFonts w:ascii="Bookman Old Style" w:hAnsi="Bookman Old Style" w:cs="Times New Roman"/>
                <w:lang w:val="en-US"/>
              </w:rPr>
              <w:t xml:space="preserve">pemberian </w:t>
            </w:r>
            <w:r w:rsidRPr="008B5A4D">
              <w:rPr>
                <w:rFonts w:ascii="Bookman Old Style" w:hAnsi="Bookman Old Style" w:cs="Times New Roman"/>
              </w:rPr>
              <w:t xml:space="preserve">insentif dan disinsentif </w:t>
            </w:r>
            <w:r w:rsidR="002F662B" w:rsidRPr="008B5A4D">
              <w:rPr>
                <w:rFonts w:ascii="Bookman Old Style" w:hAnsi="Bookman Old Style" w:cs="Times New Roman"/>
                <w:lang w:val="en-US"/>
              </w:rPr>
              <w:t xml:space="preserve">diatur lebih lanjut </w:t>
            </w:r>
            <w:r w:rsidRPr="008B5A4D">
              <w:rPr>
                <w:rFonts w:ascii="Bookman Old Style" w:hAnsi="Bookman Old Style" w:cs="Times New Roman"/>
              </w:rPr>
              <w:t>dengan Peraturan Bupati sesuai peraturan perundang-undangan.</w:t>
            </w:r>
          </w:p>
          <w:p w:rsidR="00A178D6" w:rsidRPr="008B5A4D" w:rsidRDefault="00A178D6" w:rsidP="00D73380">
            <w:pPr>
              <w:tabs>
                <w:tab w:val="left" w:pos="0"/>
              </w:tabs>
              <w:spacing w:before="120" w:after="120"/>
              <w:jc w:val="center"/>
              <w:rPr>
                <w:rFonts w:ascii="Bookman Old Style" w:hAnsi="Bookman Old Style" w:cs="Times New Roman"/>
                <w:lang w:val="en-US"/>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B06E61" w:rsidRPr="008B5A4D">
              <w:rPr>
                <w:rFonts w:ascii="Bookman Old Style" w:hAnsi="Bookman Old Style" w:cs="Times New Roman"/>
                <w:lang w:val="en-US"/>
              </w:rPr>
              <w:t>99</w:t>
            </w:r>
          </w:p>
          <w:p w:rsidR="002F662B" w:rsidRPr="008B5A4D" w:rsidRDefault="002F662B" w:rsidP="00D73380">
            <w:pPr>
              <w:numPr>
                <w:ilvl w:val="0"/>
                <w:numId w:val="315"/>
              </w:numPr>
              <w:ind w:left="342" w:right="28"/>
              <w:jc w:val="both"/>
              <w:rPr>
                <w:rFonts w:ascii="Bookman Old Style" w:hAnsi="Bookman Old Style" w:cs="Times New Roman"/>
              </w:rPr>
            </w:pPr>
            <w:r w:rsidRPr="008B5A4D">
              <w:rPr>
                <w:rFonts w:ascii="Bookman Old Style" w:hAnsi="Bookman Old Style" w:cs="Times New Roman"/>
                <w:lang w:val="en-US"/>
              </w:rPr>
              <w:t xml:space="preserve">Pemberian insentif sebagaimana dimaksud dalam Pasal 98 ayat (2) dapat berupa insentif fiskal dan/atau insentif non fiskal </w:t>
            </w:r>
          </w:p>
          <w:p w:rsidR="002F662B" w:rsidRPr="008B5A4D" w:rsidRDefault="002F662B" w:rsidP="00D73380">
            <w:pPr>
              <w:numPr>
                <w:ilvl w:val="0"/>
                <w:numId w:val="315"/>
              </w:numPr>
              <w:ind w:left="342" w:right="28"/>
              <w:jc w:val="both"/>
              <w:rPr>
                <w:rFonts w:ascii="Bookman Old Style" w:hAnsi="Bookman Old Style" w:cs="Times New Roman"/>
              </w:rPr>
            </w:pPr>
            <w:r w:rsidRPr="008B5A4D">
              <w:rPr>
                <w:rFonts w:ascii="Bookman Old Style" w:hAnsi="Bookman Old Style" w:cs="Times New Roman"/>
                <w:lang w:val="en-US"/>
              </w:rPr>
              <w:t xml:space="preserve">Insentif fiskal sebagaimana dimaksud pada ayat (1) dapat berupa : </w:t>
            </w:r>
          </w:p>
          <w:p w:rsidR="00651CF0" w:rsidRPr="008B5A4D" w:rsidRDefault="00651CF0" w:rsidP="00D73380">
            <w:pPr>
              <w:numPr>
                <w:ilvl w:val="0"/>
                <w:numId w:val="68"/>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rPr>
              <w:t>pemberian keringanan pajak;</w:t>
            </w:r>
            <w:r w:rsidR="002F662B" w:rsidRPr="008B5A4D">
              <w:rPr>
                <w:rFonts w:ascii="Bookman Old Style" w:hAnsi="Bookman Old Style" w:cs="Times New Roman"/>
                <w:lang w:val="en-US"/>
              </w:rPr>
              <w:t xml:space="preserve"> dan/atau</w:t>
            </w:r>
          </w:p>
          <w:p w:rsidR="002F662B" w:rsidRPr="008B5A4D" w:rsidRDefault="002F662B" w:rsidP="00D73380">
            <w:pPr>
              <w:numPr>
                <w:ilvl w:val="0"/>
                <w:numId w:val="68"/>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rPr>
              <w:t>pengurangan retribusi;</w:t>
            </w:r>
          </w:p>
          <w:p w:rsidR="002F662B" w:rsidRPr="008B5A4D" w:rsidRDefault="002F662B" w:rsidP="00D73380">
            <w:pPr>
              <w:numPr>
                <w:ilvl w:val="0"/>
                <w:numId w:val="315"/>
              </w:numPr>
              <w:ind w:left="342" w:right="28"/>
              <w:jc w:val="both"/>
              <w:rPr>
                <w:rFonts w:ascii="Bookman Old Style" w:hAnsi="Bookman Old Style" w:cs="Times New Roman"/>
              </w:rPr>
            </w:pPr>
            <w:r w:rsidRPr="008B5A4D">
              <w:rPr>
                <w:rFonts w:ascii="Bookman Old Style" w:hAnsi="Bookman Old Style" w:cs="Times New Roman"/>
                <w:lang w:val="en-US"/>
              </w:rPr>
              <w:t xml:space="preserve">Insentif non fiskal sebagaimana dimaksud pada ayat (1) dapat berupa : </w:t>
            </w:r>
          </w:p>
          <w:p w:rsidR="00651CF0" w:rsidRPr="008B5A4D" w:rsidRDefault="00651CF0" w:rsidP="00D73380">
            <w:pPr>
              <w:numPr>
                <w:ilvl w:val="0"/>
                <w:numId w:val="316"/>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rPr>
              <w:t>pemberian kompensasi;</w:t>
            </w:r>
          </w:p>
          <w:p w:rsidR="002F662B" w:rsidRPr="008B5A4D" w:rsidRDefault="002F662B" w:rsidP="00D73380">
            <w:pPr>
              <w:numPr>
                <w:ilvl w:val="0"/>
                <w:numId w:val="316"/>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lang w:val="en-US"/>
              </w:rPr>
              <w:t>subsid</w:t>
            </w:r>
            <w:r w:rsidR="00DA18BC" w:rsidRPr="008B5A4D">
              <w:rPr>
                <w:rFonts w:ascii="Bookman Old Style" w:hAnsi="Bookman Old Style" w:cs="Times New Roman"/>
              </w:rPr>
              <w:t>i</w:t>
            </w:r>
            <w:r w:rsidRPr="008B5A4D">
              <w:rPr>
                <w:rFonts w:ascii="Bookman Old Style" w:hAnsi="Bookman Old Style" w:cs="Times New Roman"/>
                <w:lang w:val="en-US"/>
              </w:rPr>
              <w:t xml:space="preserve"> silang;</w:t>
            </w:r>
          </w:p>
          <w:p w:rsidR="00651CF0" w:rsidRPr="008B5A4D" w:rsidRDefault="00651CF0" w:rsidP="00D73380">
            <w:pPr>
              <w:numPr>
                <w:ilvl w:val="0"/>
                <w:numId w:val="316"/>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rPr>
              <w:t>imbalan;</w:t>
            </w:r>
          </w:p>
          <w:p w:rsidR="00651CF0" w:rsidRPr="008B5A4D" w:rsidRDefault="00651CF0" w:rsidP="00D73380">
            <w:pPr>
              <w:numPr>
                <w:ilvl w:val="0"/>
                <w:numId w:val="316"/>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rPr>
              <w:t>sewa ruang;</w:t>
            </w:r>
          </w:p>
          <w:p w:rsidR="00651CF0" w:rsidRPr="008B5A4D" w:rsidRDefault="00651CF0" w:rsidP="00D73380">
            <w:pPr>
              <w:numPr>
                <w:ilvl w:val="0"/>
                <w:numId w:val="316"/>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rPr>
              <w:t>urun saham;</w:t>
            </w:r>
          </w:p>
          <w:p w:rsidR="00651CF0" w:rsidRPr="008B5A4D" w:rsidRDefault="00651CF0" w:rsidP="00D73380">
            <w:pPr>
              <w:numPr>
                <w:ilvl w:val="0"/>
                <w:numId w:val="316"/>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rPr>
              <w:t xml:space="preserve">penyediaan prasarana dan sarana; </w:t>
            </w:r>
          </w:p>
          <w:p w:rsidR="00651CF0" w:rsidRPr="008B5A4D" w:rsidRDefault="00651CF0" w:rsidP="00D73380">
            <w:pPr>
              <w:numPr>
                <w:ilvl w:val="0"/>
                <w:numId w:val="316"/>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lang w:val="en-US"/>
              </w:rPr>
              <w:t>k</w:t>
            </w:r>
            <w:r w:rsidRPr="008B5A4D">
              <w:rPr>
                <w:rFonts w:ascii="Bookman Old Style" w:hAnsi="Bookman Old Style" w:cs="Times New Roman"/>
              </w:rPr>
              <w:t>emudahan perizinan</w:t>
            </w:r>
            <w:r w:rsidRPr="008B5A4D">
              <w:rPr>
                <w:rFonts w:ascii="Bookman Old Style" w:hAnsi="Bookman Old Style" w:cs="Times New Roman"/>
                <w:lang w:val="en-US"/>
              </w:rPr>
              <w:t xml:space="preserve">; </w:t>
            </w:r>
          </w:p>
          <w:p w:rsidR="00651CF0" w:rsidRPr="008B5A4D" w:rsidRDefault="00651CF0" w:rsidP="00D73380">
            <w:pPr>
              <w:numPr>
                <w:ilvl w:val="0"/>
                <w:numId w:val="316"/>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lang w:val="en-US"/>
              </w:rPr>
              <w:t>penghargaan</w:t>
            </w:r>
            <w:r w:rsidR="002F662B" w:rsidRPr="008B5A4D">
              <w:rPr>
                <w:rFonts w:ascii="Bookman Old Style" w:hAnsi="Bookman Old Style" w:cs="Times New Roman"/>
                <w:lang w:val="en-US"/>
              </w:rPr>
              <w:t>; dan/atau</w:t>
            </w:r>
          </w:p>
          <w:p w:rsidR="002F662B" w:rsidRPr="008B5A4D" w:rsidRDefault="002F662B" w:rsidP="00D73380">
            <w:pPr>
              <w:numPr>
                <w:ilvl w:val="0"/>
                <w:numId w:val="316"/>
              </w:numPr>
              <w:tabs>
                <w:tab w:val="left" w:pos="342"/>
              </w:tabs>
              <w:autoSpaceDE w:val="0"/>
              <w:autoSpaceDN w:val="0"/>
              <w:adjustRightInd w:val="0"/>
              <w:ind w:left="878" w:hanging="536"/>
              <w:jc w:val="both"/>
              <w:rPr>
                <w:rFonts w:ascii="Bookman Old Style" w:hAnsi="Bookman Old Style" w:cs="Times New Roman"/>
              </w:rPr>
            </w:pPr>
            <w:r w:rsidRPr="008B5A4D">
              <w:rPr>
                <w:rFonts w:ascii="Bookman Old Style" w:hAnsi="Bookman Old Style" w:cs="Times New Roman"/>
                <w:lang w:val="en-US"/>
              </w:rPr>
              <w:t>publikasi dan penghargaan</w:t>
            </w:r>
          </w:p>
          <w:p w:rsidR="00651CF0" w:rsidRPr="008B5A4D" w:rsidRDefault="00651CF0" w:rsidP="00D73380">
            <w:pPr>
              <w:tabs>
                <w:tab w:val="left" w:pos="6039"/>
              </w:tabs>
              <w:ind w:left="1418" w:right="28"/>
              <w:jc w:val="both"/>
              <w:rPr>
                <w:rFonts w:ascii="Bookman Old Style" w:hAnsi="Bookman Old Style" w:cs="Times New Roman"/>
                <w:lang w:val="en-US"/>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6F026F" w:rsidRPr="008B5A4D">
              <w:rPr>
                <w:rFonts w:ascii="Bookman Old Style" w:hAnsi="Bookman Old Style" w:cs="Times New Roman"/>
                <w:lang w:val="en-US"/>
              </w:rPr>
              <w:t>10</w:t>
            </w:r>
            <w:r w:rsidR="00B06E61" w:rsidRPr="008B5A4D">
              <w:rPr>
                <w:rFonts w:ascii="Bookman Old Style" w:hAnsi="Bookman Old Style" w:cs="Times New Roman"/>
                <w:lang w:val="en-US"/>
              </w:rPr>
              <w:t>0</w:t>
            </w:r>
          </w:p>
          <w:p w:rsidR="0098473F" w:rsidRPr="008B5A4D" w:rsidRDefault="0098473F" w:rsidP="00D73380">
            <w:pPr>
              <w:numPr>
                <w:ilvl w:val="0"/>
                <w:numId w:val="317"/>
              </w:numPr>
              <w:ind w:left="342" w:right="28"/>
              <w:jc w:val="both"/>
              <w:rPr>
                <w:rFonts w:ascii="Bookman Old Style" w:hAnsi="Bookman Old Style" w:cs="Times New Roman"/>
              </w:rPr>
            </w:pPr>
            <w:r w:rsidRPr="008B5A4D">
              <w:rPr>
                <w:rFonts w:ascii="Bookman Old Style" w:hAnsi="Bookman Old Style" w:cs="Times New Roman"/>
                <w:lang w:val="en-US"/>
              </w:rPr>
              <w:t xml:space="preserve">Pemberian disinsentif sebagaimana dimaksud dalam Pasal 98 ayat (3) dapat berupa disinsentif fiskal dan/atau disinsentif non fiskal </w:t>
            </w:r>
          </w:p>
          <w:p w:rsidR="0098473F" w:rsidRPr="008B5A4D" w:rsidRDefault="0098473F" w:rsidP="00D73380">
            <w:pPr>
              <w:numPr>
                <w:ilvl w:val="0"/>
                <w:numId w:val="317"/>
              </w:numPr>
              <w:ind w:left="342" w:right="28"/>
              <w:jc w:val="both"/>
              <w:rPr>
                <w:rFonts w:ascii="Bookman Old Style" w:hAnsi="Bookman Old Style" w:cs="Times New Roman"/>
              </w:rPr>
            </w:pPr>
            <w:r w:rsidRPr="008B5A4D">
              <w:rPr>
                <w:rFonts w:ascii="Bookman Old Style" w:hAnsi="Bookman Old Style" w:cs="Times New Roman"/>
                <w:lang w:val="en-US"/>
              </w:rPr>
              <w:t>Disinsentif fiskal sebagaimana dimaksud pada ayat (1) dapat berupa pengenaan paja</w:t>
            </w:r>
            <w:r w:rsidR="00AD3B7A" w:rsidRPr="008B5A4D">
              <w:rPr>
                <w:rFonts w:ascii="Bookman Old Style" w:hAnsi="Bookman Old Style" w:cs="Times New Roman"/>
                <w:lang w:val="en-US"/>
              </w:rPr>
              <w:t>k</w:t>
            </w:r>
            <w:r w:rsidRPr="008B5A4D">
              <w:rPr>
                <w:rFonts w:ascii="Bookman Old Style" w:hAnsi="Bookman Old Style" w:cs="Times New Roman"/>
                <w:lang w:val="en-US"/>
              </w:rPr>
              <w:t xml:space="preserve"> yang tinggi,</w:t>
            </w:r>
          </w:p>
          <w:p w:rsidR="0098473F" w:rsidRPr="008B5A4D" w:rsidRDefault="0098473F" w:rsidP="00D73380">
            <w:pPr>
              <w:numPr>
                <w:ilvl w:val="0"/>
                <w:numId w:val="317"/>
              </w:numPr>
              <w:ind w:left="342" w:right="28"/>
              <w:jc w:val="both"/>
              <w:rPr>
                <w:rFonts w:ascii="Bookman Old Style" w:hAnsi="Bookman Old Style" w:cs="Times New Roman"/>
              </w:rPr>
            </w:pPr>
            <w:r w:rsidRPr="008B5A4D">
              <w:rPr>
                <w:rFonts w:ascii="Bookman Old Style" w:hAnsi="Bookman Old Style" w:cs="Times New Roman"/>
                <w:lang w:val="en-US"/>
              </w:rPr>
              <w:t xml:space="preserve">Disinsentif non fiskal sebagaimana dimaksud pada ayat (1) dapat berupa : </w:t>
            </w:r>
          </w:p>
          <w:p w:rsidR="00C17DF6" w:rsidRPr="008B5A4D" w:rsidRDefault="00C17DF6" w:rsidP="00D73380">
            <w:pPr>
              <w:numPr>
                <w:ilvl w:val="0"/>
                <w:numId w:val="70"/>
              </w:numPr>
              <w:autoSpaceDE w:val="0"/>
              <w:autoSpaceDN w:val="0"/>
              <w:adjustRightInd w:val="0"/>
              <w:ind w:left="702" w:right="-4"/>
              <w:jc w:val="both"/>
              <w:rPr>
                <w:rFonts w:ascii="Bookman Old Style" w:hAnsi="Bookman Old Style" w:cs="Times New Roman"/>
              </w:rPr>
            </w:pPr>
            <w:r w:rsidRPr="008B5A4D">
              <w:rPr>
                <w:rFonts w:ascii="Bookman Old Style" w:hAnsi="Bookman Old Style" w:cs="Times New Roman"/>
              </w:rPr>
              <w:t>kewajiban memberi kompensasi;</w:t>
            </w:r>
          </w:p>
          <w:p w:rsidR="00C17DF6" w:rsidRPr="008B5A4D" w:rsidRDefault="00C17DF6" w:rsidP="00D73380">
            <w:pPr>
              <w:numPr>
                <w:ilvl w:val="0"/>
                <w:numId w:val="70"/>
              </w:numPr>
              <w:autoSpaceDE w:val="0"/>
              <w:autoSpaceDN w:val="0"/>
              <w:adjustRightInd w:val="0"/>
              <w:ind w:left="702" w:right="-4"/>
              <w:jc w:val="both"/>
              <w:rPr>
                <w:rFonts w:ascii="Bookman Old Style" w:hAnsi="Bookman Old Style" w:cs="Times New Roman"/>
              </w:rPr>
            </w:pPr>
            <w:r w:rsidRPr="008B5A4D">
              <w:rPr>
                <w:rFonts w:ascii="Bookman Old Style" w:hAnsi="Bookman Old Style" w:cs="Times New Roman"/>
              </w:rPr>
              <w:t>kewajiban memberi imbalan;</w:t>
            </w:r>
          </w:p>
          <w:p w:rsidR="00C17DF6" w:rsidRPr="008B5A4D" w:rsidRDefault="00C17DF6" w:rsidP="00D73380">
            <w:pPr>
              <w:numPr>
                <w:ilvl w:val="0"/>
                <w:numId w:val="70"/>
              </w:numPr>
              <w:autoSpaceDE w:val="0"/>
              <w:autoSpaceDN w:val="0"/>
              <w:adjustRightInd w:val="0"/>
              <w:ind w:left="702" w:right="-4"/>
              <w:jc w:val="both"/>
              <w:rPr>
                <w:rFonts w:ascii="Bookman Old Style" w:hAnsi="Bookman Old Style" w:cs="Times New Roman"/>
              </w:rPr>
            </w:pPr>
            <w:r w:rsidRPr="008B5A4D">
              <w:rPr>
                <w:rFonts w:ascii="Bookman Old Style" w:hAnsi="Bookman Old Style" w:cs="Times New Roman"/>
              </w:rPr>
              <w:t>pembatasan penyediaan sarana dan prasarana; dan/atau</w:t>
            </w:r>
          </w:p>
          <w:p w:rsidR="00C17DF6" w:rsidRPr="008B5A4D" w:rsidRDefault="00C17DF6" w:rsidP="00D73380">
            <w:pPr>
              <w:numPr>
                <w:ilvl w:val="0"/>
                <w:numId w:val="70"/>
              </w:numPr>
              <w:autoSpaceDE w:val="0"/>
              <w:autoSpaceDN w:val="0"/>
              <w:adjustRightInd w:val="0"/>
              <w:ind w:left="702" w:right="-4"/>
              <w:jc w:val="both"/>
              <w:rPr>
                <w:rFonts w:ascii="Bookman Old Style" w:hAnsi="Bookman Old Style" w:cs="Times New Roman"/>
              </w:rPr>
            </w:pPr>
            <w:r w:rsidRPr="008B5A4D">
              <w:rPr>
                <w:rFonts w:ascii="Bookman Old Style" w:hAnsi="Bookman Old Style" w:cs="Times New Roman"/>
              </w:rPr>
              <w:t>pensyaratan khusus dalam perizinan.</w:t>
            </w:r>
          </w:p>
          <w:p w:rsidR="00FC602A" w:rsidRPr="008B5A4D" w:rsidRDefault="00FC602A" w:rsidP="00D73380">
            <w:pPr>
              <w:ind w:left="702"/>
              <w:rPr>
                <w:rFonts w:ascii="Bookman Old Style" w:hAnsi="Bookman Old Style" w:cs="Times New Roman"/>
                <w:lang w:val="en-US"/>
              </w:rPr>
            </w:pPr>
          </w:p>
          <w:p w:rsidR="00651CF0" w:rsidRPr="008B5A4D" w:rsidRDefault="00651CF0" w:rsidP="00D73380">
            <w:pPr>
              <w:rPr>
                <w:rFonts w:ascii="Bookman Old Style" w:hAnsi="Bookman Old Style" w:cs="Times New Roman"/>
                <w:lang w:val="en-US"/>
              </w:rPr>
            </w:pPr>
          </w:p>
          <w:p w:rsidR="00FC602A" w:rsidRPr="008B5A4D" w:rsidRDefault="00FC602A" w:rsidP="00D73380">
            <w:pPr>
              <w:pStyle w:val="Heading3"/>
              <w:spacing w:before="120" w:after="120"/>
              <w:ind w:left="1080" w:right="28" w:hanging="1080"/>
              <w:jc w:val="center"/>
              <w:rPr>
                <w:rFonts w:ascii="Bookman Old Style" w:hAnsi="Bookman Old Style" w:cs="Times New Roman"/>
                <w:sz w:val="24"/>
                <w:szCs w:val="24"/>
              </w:rPr>
            </w:pPr>
            <w:r w:rsidRPr="008B5A4D">
              <w:rPr>
                <w:rFonts w:ascii="Bookman Old Style" w:hAnsi="Bookman Old Style" w:cs="Times New Roman"/>
                <w:b w:val="0"/>
                <w:sz w:val="24"/>
                <w:szCs w:val="24"/>
              </w:rPr>
              <w:t>Bagian Kelima</w:t>
            </w:r>
          </w:p>
          <w:p w:rsidR="00FC602A" w:rsidRPr="008B5A4D" w:rsidRDefault="00FC602A" w:rsidP="00D73380">
            <w:pPr>
              <w:pStyle w:val="Heading3"/>
              <w:spacing w:before="120" w:after="120"/>
              <w:ind w:left="1080" w:right="28" w:hanging="1080"/>
              <w:jc w:val="center"/>
              <w:rPr>
                <w:rFonts w:ascii="Bookman Old Style" w:hAnsi="Bookman Old Style" w:cs="Times New Roman"/>
                <w:b w:val="0"/>
                <w:sz w:val="24"/>
                <w:szCs w:val="24"/>
                <w:lang w:val="en-US"/>
              </w:rPr>
            </w:pPr>
            <w:r w:rsidRPr="008B5A4D">
              <w:rPr>
                <w:rFonts w:ascii="Bookman Old Style" w:hAnsi="Bookman Old Style" w:cs="Times New Roman"/>
                <w:b w:val="0"/>
                <w:sz w:val="24"/>
                <w:szCs w:val="24"/>
              </w:rPr>
              <w:t>Arahan</w:t>
            </w:r>
            <w:r w:rsidR="0026031B" w:rsidRPr="008B5A4D">
              <w:rPr>
                <w:rFonts w:ascii="Bookman Old Style" w:hAnsi="Bookman Old Style" w:cs="Times New Roman"/>
                <w:b w:val="0"/>
                <w:sz w:val="24"/>
                <w:szCs w:val="24"/>
                <w:lang w:val="en-US"/>
              </w:rPr>
              <w:t xml:space="preserve"> Pengenaan</w:t>
            </w:r>
            <w:r w:rsidRPr="008B5A4D">
              <w:rPr>
                <w:rFonts w:ascii="Bookman Old Style" w:hAnsi="Bookman Old Style" w:cs="Times New Roman"/>
                <w:b w:val="0"/>
                <w:sz w:val="24"/>
                <w:szCs w:val="24"/>
              </w:rPr>
              <w:t xml:space="preserve"> Sanksi</w:t>
            </w:r>
          </w:p>
          <w:p w:rsidR="00B26531" w:rsidRPr="008B5A4D" w:rsidRDefault="00B26531" w:rsidP="00D73380">
            <w:pPr>
              <w:jc w:val="center"/>
              <w:rPr>
                <w:rFonts w:ascii="Bookman Old Style" w:hAnsi="Bookman Old Style" w:cs="Times New Roman"/>
                <w:lang w:val="en-US"/>
              </w:rPr>
            </w:pPr>
            <w:r w:rsidRPr="008B5A4D">
              <w:rPr>
                <w:rFonts w:ascii="Bookman Old Style" w:hAnsi="Bookman Old Style" w:cs="Times New Roman"/>
                <w:lang w:val="en-US"/>
              </w:rPr>
              <w:t>Paragraf 1</w:t>
            </w:r>
          </w:p>
          <w:p w:rsidR="00B26531" w:rsidRPr="008B5A4D" w:rsidRDefault="00B26531" w:rsidP="00D73380">
            <w:pPr>
              <w:spacing w:before="120"/>
              <w:jc w:val="center"/>
              <w:rPr>
                <w:rFonts w:ascii="Bookman Old Style" w:hAnsi="Bookman Old Style" w:cs="Times New Roman"/>
                <w:lang w:val="en-US"/>
              </w:rPr>
            </w:pPr>
            <w:r w:rsidRPr="008B5A4D">
              <w:rPr>
                <w:rFonts w:ascii="Bookman Old Style" w:hAnsi="Bookman Old Style" w:cs="Times New Roman"/>
                <w:lang w:val="en-US"/>
              </w:rPr>
              <w:t>Umum</w:t>
            </w: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 xml:space="preserve">sal </w:t>
            </w:r>
            <w:r w:rsidR="006F026F" w:rsidRPr="008B5A4D">
              <w:rPr>
                <w:rFonts w:ascii="Bookman Old Style" w:hAnsi="Bookman Old Style" w:cs="Times New Roman"/>
                <w:lang w:val="en-US"/>
              </w:rPr>
              <w:t>10</w:t>
            </w:r>
            <w:r w:rsidR="00B06E61" w:rsidRPr="008B5A4D">
              <w:rPr>
                <w:rFonts w:ascii="Bookman Old Style" w:hAnsi="Bookman Old Style" w:cs="Times New Roman"/>
                <w:lang w:val="en-US"/>
              </w:rPr>
              <w:t>1</w:t>
            </w:r>
          </w:p>
          <w:p w:rsidR="00093CBD" w:rsidRPr="008B5A4D" w:rsidRDefault="00093CBD" w:rsidP="00D73380">
            <w:pPr>
              <w:numPr>
                <w:ilvl w:val="0"/>
                <w:numId w:val="319"/>
              </w:numPr>
              <w:spacing w:before="120"/>
              <w:ind w:left="446" w:hanging="446"/>
              <w:jc w:val="both"/>
              <w:rPr>
                <w:rFonts w:ascii="Bookman Old Style" w:hAnsi="Bookman Old Style"/>
                <w:bCs/>
                <w:lang w:val="sv-SE"/>
              </w:rPr>
            </w:pPr>
            <w:r w:rsidRPr="008B5A4D">
              <w:rPr>
                <w:rFonts w:ascii="Bookman Old Style" w:hAnsi="Bookman Old Style"/>
                <w:bCs/>
                <w:lang w:val="sv-SE"/>
              </w:rPr>
              <w:t xml:space="preserve">Arahan </w:t>
            </w:r>
            <w:r w:rsidRPr="008B5A4D">
              <w:rPr>
                <w:rFonts w:ascii="Bookman Old Style" w:hAnsi="Bookman Old Style"/>
                <w:bCs/>
              </w:rPr>
              <w:t xml:space="preserve">sanksi sebagaimana dimaksud dalam </w:t>
            </w:r>
            <w:r w:rsidRPr="008B5A4D">
              <w:rPr>
                <w:rFonts w:ascii="Bookman Old Style" w:hAnsi="Bookman Old Style"/>
              </w:rPr>
              <w:t>Pasal 6</w:t>
            </w:r>
            <w:r w:rsidRPr="008B5A4D">
              <w:rPr>
                <w:rFonts w:ascii="Bookman Old Style" w:hAnsi="Bookman Old Style"/>
                <w:lang w:val="en-US"/>
              </w:rPr>
              <w:t>3</w:t>
            </w:r>
            <w:r w:rsidRPr="008B5A4D">
              <w:rPr>
                <w:rFonts w:ascii="Bookman Old Style" w:hAnsi="Bookman Old Style"/>
                <w:lang w:val="sv-SE"/>
              </w:rPr>
              <w:t xml:space="preserve"> </w:t>
            </w:r>
            <w:r w:rsidRPr="008B5A4D">
              <w:rPr>
                <w:rFonts w:ascii="Bookman Old Style" w:hAnsi="Bookman Old Style"/>
              </w:rPr>
              <w:t xml:space="preserve">ayat (1) </w:t>
            </w:r>
            <w:r w:rsidRPr="008B5A4D">
              <w:rPr>
                <w:rFonts w:ascii="Bookman Old Style" w:hAnsi="Bookman Old Style"/>
                <w:bCs/>
                <w:lang w:val="sv-SE"/>
              </w:rPr>
              <w:t xml:space="preserve">huruf d merupakan tindakan penertiban yang dilakukan terhadap setiap orang yang melakukan pelanggaran di bidang penataan ruang; </w:t>
            </w:r>
          </w:p>
          <w:p w:rsidR="00093CBD" w:rsidRPr="008B5A4D" w:rsidRDefault="00093CBD" w:rsidP="00D73380">
            <w:pPr>
              <w:numPr>
                <w:ilvl w:val="0"/>
                <w:numId w:val="319"/>
              </w:numPr>
              <w:spacing w:before="120"/>
              <w:ind w:left="446" w:hanging="446"/>
              <w:jc w:val="both"/>
              <w:rPr>
                <w:rFonts w:ascii="Bookman Old Style" w:hAnsi="Bookman Old Style"/>
                <w:bCs/>
              </w:rPr>
            </w:pPr>
            <w:r w:rsidRPr="008B5A4D">
              <w:rPr>
                <w:rFonts w:ascii="Bookman Old Style" w:hAnsi="Bookman Old Style"/>
                <w:bCs/>
              </w:rPr>
              <w:t>Pelanggaran di bidang penataan ruang sebagaimana dimaksud pada ayat (1) meliputi:</w:t>
            </w:r>
          </w:p>
          <w:p w:rsidR="00093CBD" w:rsidRPr="008B5A4D" w:rsidRDefault="00093CBD" w:rsidP="00D73380">
            <w:pPr>
              <w:pStyle w:val="Gisiteks2"/>
              <w:numPr>
                <w:ilvl w:val="1"/>
                <w:numId w:val="318"/>
              </w:numPr>
              <w:tabs>
                <w:tab w:val="clear" w:pos="1440"/>
                <w:tab w:val="num" w:pos="900"/>
              </w:tabs>
              <w:spacing w:after="0" w:line="240" w:lineRule="auto"/>
              <w:ind w:left="900" w:hanging="450"/>
              <w:rPr>
                <w:rFonts w:ascii="Bookman Old Style" w:hAnsi="Bookman Old Style"/>
                <w:sz w:val="24"/>
                <w:szCs w:val="24"/>
              </w:rPr>
            </w:pPr>
            <w:r w:rsidRPr="008B5A4D">
              <w:rPr>
                <w:rFonts w:ascii="Bookman Old Style" w:hAnsi="Bookman Old Style"/>
                <w:sz w:val="24"/>
                <w:szCs w:val="24"/>
              </w:rPr>
              <w:lastRenderedPageBreak/>
              <w:t>pemanfaatan ruang yang tidak sesuai dengan rencana tata ruang;</w:t>
            </w:r>
          </w:p>
          <w:p w:rsidR="00093CBD" w:rsidRPr="008B5A4D" w:rsidRDefault="00093CBD" w:rsidP="00D73380">
            <w:pPr>
              <w:pStyle w:val="Gisiteks2"/>
              <w:numPr>
                <w:ilvl w:val="1"/>
                <w:numId w:val="318"/>
              </w:numPr>
              <w:tabs>
                <w:tab w:val="clear" w:pos="1440"/>
                <w:tab w:val="num" w:pos="900"/>
              </w:tabs>
              <w:spacing w:after="0" w:line="240" w:lineRule="auto"/>
              <w:ind w:left="900" w:hanging="450"/>
              <w:rPr>
                <w:rFonts w:ascii="Bookman Old Style" w:hAnsi="Bookman Old Style"/>
                <w:sz w:val="24"/>
                <w:szCs w:val="24"/>
              </w:rPr>
            </w:pPr>
            <w:r w:rsidRPr="008B5A4D">
              <w:rPr>
                <w:rFonts w:ascii="Bookman Old Style" w:hAnsi="Bookman Old Style"/>
                <w:sz w:val="24"/>
                <w:szCs w:val="24"/>
              </w:rPr>
              <w:t>pemanfaatan ruang yang tidak sesuai dengan izin pemanfaatan ruang yang diberikan oleh pejabat berwenang;</w:t>
            </w:r>
          </w:p>
          <w:p w:rsidR="00093CBD" w:rsidRPr="008B5A4D" w:rsidRDefault="00093CBD" w:rsidP="00D73380">
            <w:pPr>
              <w:pStyle w:val="Gisiteks2"/>
              <w:numPr>
                <w:ilvl w:val="1"/>
                <w:numId w:val="318"/>
              </w:numPr>
              <w:tabs>
                <w:tab w:val="clear" w:pos="1440"/>
                <w:tab w:val="num" w:pos="900"/>
              </w:tabs>
              <w:spacing w:after="0" w:line="240" w:lineRule="auto"/>
              <w:ind w:left="900" w:hanging="450"/>
              <w:rPr>
                <w:rFonts w:ascii="Bookman Old Style" w:hAnsi="Bookman Old Style"/>
                <w:sz w:val="24"/>
                <w:szCs w:val="24"/>
              </w:rPr>
            </w:pPr>
            <w:r w:rsidRPr="008B5A4D">
              <w:rPr>
                <w:rFonts w:ascii="Bookman Old Style" w:hAnsi="Bookman Old Style"/>
                <w:sz w:val="24"/>
                <w:szCs w:val="24"/>
              </w:rPr>
              <w:t>pemanfaatan ruang yang tidak sesuai dengan persyaratan izin yang diberikan oleh pejabat yang berwenang; dan/atau</w:t>
            </w:r>
          </w:p>
          <w:p w:rsidR="00093CBD" w:rsidRPr="008B5A4D" w:rsidRDefault="00093CBD" w:rsidP="00D73380">
            <w:pPr>
              <w:pStyle w:val="Gisiteks2"/>
              <w:numPr>
                <w:ilvl w:val="1"/>
                <w:numId w:val="318"/>
              </w:numPr>
              <w:tabs>
                <w:tab w:val="clear" w:pos="1440"/>
                <w:tab w:val="num" w:pos="900"/>
              </w:tabs>
              <w:spacing w:after="0" w:line="240" w:lineRule="auto"/>
              <w:ind w:left="900" w:hanging="450"/>
              <w:rPr>
                <w:rFonts w:ascii="Bookman Old Style" w:hAnsi="Bookman Old Style"/>
                <w:sz w:val="24"/>
                <w:szCs w:val="24"/>
              </w:rPr>
            </w:pPr>
            <w:r w:rsidRPr="008B5A4D">
              <w:rPr>
                <w:rFonts w:ascii="Bookman Old Style" w:hAnsi="Bookman Old Style"/>
                <w:sz w:val="24"/>
                <w:szCs w:val="24"/>
              </w:rPr>
              <w:t>menghalangi akses terhadap kawasan yang dinyatakan oleh peraturan perundang-undangan sebagai milik umum.</w:t>
            </w:r>
          </w:p>
          <w:p w:rsidR="00093CBD" w:rsidRPr="008B5A4D" w:rsidRDefault="00093CBD" w:rsidP="00D73380">
            <w:pPr>
              <w:numPr>
                <w:ilvl w:val="0"/>
                <w:numId w:val="319"/>
              </w:numPr>
              <w:spacing w:before="120"/>
              <w:ind w:left="446" w:hanging="446"/>
              <w:jc w:val="both"/>
              <w:rPr>
                <w:rFonts w:ascii="Bookman Old Style" w:hAnsi="Bookman Old Style"/>
                <w:bCs/>
              </w:rPr>
            </w:pPr>
            <w:r w:rsidRPr="008B5A4D">
              <w:rPr>
                <w:rFonts w:ascii="Bookman Old Style" w:hAnsi="Bookman Old Style"/>
                <w:bCs/>
              </w:rPr>
              <w:t xml:space="preserve">Dalam hal pelanggaran di bidang penataan ruang sebagaimana dimaksud pada ayat (2), pihak yang melakukan pelanggaran dapat dikenakan sanksi administratif dan sanksi pidana. </w:t>
            </w:r>
          </w:p>
          <w:p w:rsidR="00093CBD" w:rsidRPr="008B5A4D" w:rsidRDefault="00093CBD" w:rsidP="00D73380">
            <w:pPr>
              <w:numPr>
                <w:ilvl w:val="0"/>
                <w:numId w:val="319"/>
              </w:numPr>
              <w:spacing w:before="120"/>
              <w:ind w:left="446" w:hanging="446"/>
              <w:jc w:val="both"/>
              <w:rPr>
                <w:rFonts w:ascii="Bookman Old Style" w:hAnsi="Bookman Old Style"/>
                <w:bCs/>
              </w:rPr>
            </w:pPr>
            <w:r w:rsidRPr="008B5A4D">
              <w:rPr>
                <w:rFonts w:ascii="Bookman Old Style" w:hAnsi="Bookman Old Style"/>
                <w:bCs/>
              </w:rPr>
              <w:t>Sanksi administratif sebagaimana dimaksud  pada ayat (3) dapat berupa:</w:t>
            </w:r>
          </w:p>
          <w:p w:rsidR="00093CBD" w:rsidRPr="008B5A4D" w:rsidRDefault="00093CBD" w:rsidP="00D73380">
            <w:pPr>
              <w:numPr>
                <w:ilvl w:val="4"/>
                <w:numId w:val="30"/>
              </w:numPr>
              <w:tabs>
                <w:tab w:val="clear" w:pos="3600"/>
                <w:tab w:val="left" w:pos="900"/>
              </w:tabs>
              <w:ind w:left="900" w:right="29" w:hanging="450"/>
              <w:jc w:val="both"/>
              <w:rPr>
                <w:rFonts w:ascii="Bookman Old Style" w:hAnsi="Bookman Old Style"/>
              </w:rPr>
            </w:pPr>
            <w:r w:rsidRPr="008B5A4D">
              <w:rPr>
                <w:rFonts w:ascii="Bookman Old Style" w:hAnsi="Bookman Old Style"/>
              </w:rPr>
              <w:t>peringatan tertulis;</w:t>
            </w:r>
          </w:p>
          <w:p w:rsidR="00093CBD" w:rsidRPr="008B5A4D" w:rsidRDefault="00093CBD" w:rsidP="00D73380">
            <w:pPr>
              <w:numPr>
                <w:ilvl w:val="4"/>
                <w:numId w:val="30"/>
              </w:numPr>
              <w:tabs>
                <w:tab w:val="clear" w:pos="3600"/>
                <w:tab w:val="left" w:pos="900"/>
              </w:tabs>
              <w:ind w:left="900" w:right="29" w:hanging="450"/>
              <w:jc w:val="both"/>
              <w:rPr>
                <w:rFonts w:ascii="Bookman Old Style" w:hAnsi="Bookman Old Style"/>
              </w:rPr>
            </w:pPr>
            <w:r w:rsidRPr="008B5A4D">
              <w:rPr>
                <w:rFonts w:ascii="Bookman Old Style" w:hAnsi="Bookman Old Style"/>
              </w:rPr>
              <w:t>penghentian sementara kegiatan;</w:t>
            </w:r>
          </w:p>
          <w:p w:rsidR="00093CBD" w:rsidRPr="008B5A4D" w:rsidRDefault="00093CBD" w:rsidP="00D73380">
            <w:pPr>
              <w:numPr>
                <w:ilvl w:val="4"/>
                <w:numId w:val="30"/>
              </w:numPr>
              <w:tabs>
                <w:tab w:val="clear" w:pos="3600"/>
                <w:tab w:val="left" w:pos="900"/>
              </w:tabs>
              <w:ind w:left="900" w:right="29" w:hanging="450"/>
              <w:jc w:val="both"/>
              <w:rPr>
                <w:rFonts w:ascii="Bookman Old Style" w:hAnsi="Bookman Old Style"/>
              </w:rPr>
            </w:pPr>
            <w:r w:rsidRPr="008B5A4D">
              <w:rPr>
                <w:rFonts w:ascii="Bookman Old Style" w:hAnsi="Bookman Old Style"/>
              </w:rPr>
              <w:t>penghentian sementara pelayanan umum;</w:t>
            </w:r>
          </w:p>
          <w:p w:rsidR="00093CBD" w:rsidRPr="008B5A4D" w:rsidRDefault="00093CBD" w:rsidP="00D73380">
            <w:pPr>
              <w:numPr>
                <w:ilvl w:val="4"/>
                <w:numId w:val="30"/>
              </w:numPr>
              <w:tabs>
                <w:tab w:val="clear" w:pos="3600"/>
                <w:tab w:val="left" w:pos="900"/>
              </w:tabs>
              <w:ind w:left="900" w:right="29" w:hanging="450"/>
              <w:jc w:val="both"/>
              <w:rPr>
                <w:rFonts w:ascii="Bookman Old Style" w:hAnsi="Bookman Old Style"/>
              </w:rPr>
            </w:pPr>
            <w:r w:rsidRPr="008B5A4D">
              <w:rPr>
                <w:rFonts w:ascii="Bookman Old Style" w:hAnsi="Bookman Old Style"/>
              </w:rPr>
              <w:t xml:space="preserve">penutupan lokasi; </w:t>
            </w:r>
          </w:p>
          <w:p w:rsidR="00093CBD" w:rsidRPr="008B5A4D" w:rsidRDefault="00093CBD" w:rsidP="00D73380">
            <w:pPr>
              <w:numPr>
                <w:ilvl w:val="4"/>
                <w:numId w:val="30"/>
              </w:numPr>
              <w:tabs>
                <w:tab w:val="clear" w:pos="3600"/>
                <w:tab w:val="left" w:pos="900"/>
              </w:tabs>
              <w:ind w:left="900" w:right="29" w:hanging="450"/>
              <w:jc w:val="both"/>
              <w:rPr>
                <w:rFonts w:ascii="Bookman Old Style" w:hAnsi="Bookman Old Style"/>
              </w:rPr>
            </w:pPr>
            <w:r w:rsidRPr="008B5A4D">
              <w:rPr>
                <w:rFonts w:ascii="Bookman Old Style" w:hAnsi="Bookman Old Style"/>
              </w:rPr>
              <w:t>pencabutan izin;</w:t>
            </w:r>
          </w:p>
          <w:p w:rsidR="00093CBD" w:rsidRPr="008B5A4D" w:rsidRDefault="00093CBD" w:rsidP="00D73380">
            <w:pPr>
              <w:numPr>
                <w:ilvl w:val="4"/>
                <w:numId w:val="30"/>
              </w:numPr>
              <w:tabs>
                <w:tab w:val="clear" w:pos="3600"/>
                <w:tab w:val="left" w:pos="900"/>
              </w:tabs>
              <w:ind w:left="900" w:right="29" w:hanging="450"/>
              <w:jc w:val="both"/>
              <w:rPr>
                <w:rFonts w:ascii="Bookman Old Style" w:hAnsi="Bookman Old Style"/>
              </w:rPr>
            </w:pPr>
            <w:r w:rsidRPr="008B5A4D">
              <w:rPr>
                <w:rFonts w:ascii="Bookman Old Style" w:hAnsi="Bookman Old Style"/>
              </w:rPr>
              <w:t xml:space="preserve">pembatalan izin; </w:t>
            </w:r>
          </w:p>
          <w:p w:rsidR="00093CBD" w:rsidRPr="008B5A4D" w:rsidRDefault="00093CBD" w:rsidP="00D73380">
            <w:pPr>
              <w:numPr>
                <w:ilvl w:val="4"/>
                <w:numId w:val="30"/>
              </w:numPr>
              <w:tabs>
                <w:tab w:val="clear" w:pos="3600"/>
                <w:tab w:val="left" w:pos="900"/>
              </w:tabs>
              <w:ind w:left="900" w:right="29" w:hanging="450"/>
              <w:jc w:val="both"/>
              <w:rPr>
                <w:rFonts w:ascii="Bookman Old Style" w:hAnsi="Bookman Old Style"/>
              </w:rPr>
            </w:pPr>
            <w:r w:rsidRPr="008B5A4D">
              <w:rPr>
                <w:rFonts w:ascii="Bookman Old Style" w:hAnsi="Bookman Old Style"/>
              </w:rPr>
              <w:t>pembongkaran bangun-bangunan;</w:t>
            </w:r>
          </w:p>
          <w:p w:rsidR="00093CBD" w:rsidRPr="008B5A4D" w:rsidRDefault="00093CBD" w:rsidP="00D73380">
            <w:pPr>
              <w:numPr>
                <w:ilvl w:val="4"/>
                <w:numId w:val="30"/>
              </w:numPr>
              <w:tabs>
                <w:tab w:val="clear" w:pos="3600"/>
                <w:tab w:val="left" w:pos="900"/>
              </w:tabs>
              <w:ind w:left="900" w:right="29" w:hanging="450"/>
              <w:jc w:val="both"/>
              <w:rPr>
                <w:rFonts w:ascii="Bookman Old Style" w:hAnsi="Bookman Old Style"/>
              </w:rPr>
            </w:pPr>
            <w:r w:rsidRPr="008B5A4D">
              <w:rPr>
                <w:rFonts w:ascii="Bookman Old Style" w:hAnsi="Bookman Old Style"/>
              </w:rPr>
              <w:t xml:space="preserve">pemulihan fungsi ruang; dan/atau </w:t>
            </w:r>
          </w:p>
          <w:p w:rsidR="00093CBD" w:rsidRPr="008B5A4D" w:rsidRDefault="00093CBD" w:rsidP="00D73380">
            <w:pPr>
              <w:numPr>
                <w:ilvl w:val="4"/>
                <w:numId w:val="30"/>
              </w:numPr>
              <w:tabs>
                <w:tab w:val="clear" w:pos="3600"/>
                <w:tab w:val="left" w:pos="900"/>
              </w:tabs>
              <w:ind w:left="900" w:right="29" w:hanging="450"/>
              <w:jc w:val="both"/>
              <w:rPr>
                <w:rFonts w:ascii="Bookman Old Style" w:hAnsi="Bookman Old Style"/>
              </w:rPr>
            </w:pPr>
            <w:r w:rsidRPr="008B5A4D">
              <w:rPr>
                <w:rFonts w:ascii="Bookman Old Style" w:hAnsi="Bookman Old Style"/>
              </w:rPr>
              <w:t>denda administratif.</w:t>
            </w:r>
          </w:p>
          <w:p w:rsidR="00093CBD" w:rsidRPr="008B5A4D" w:rsidRDefault="00093CBD" w:rsidP="00D73380">
            <w:pPr>
              <w:numPr>
                <w:ilvl w:val="0"/>
                <w:numId w:val="319"/>
              </w:numPr>
              <w:spacing w:before="120"/>
              <w:ind w:left="446" w:hanging="446"/>
              <w:jc w:val="both"/>
              <w:rPr>
                <w:rFonts w:ascii="Bookman Old Style" w:hAnsi="Bookman Old Style"/>
                <w:bCs/>
              </w:rPr>
            </w:pPr>
            <w:r w:rsidRPr="008B5A4D">
              <w:rPr>
                <w:rFonts w:ascii="Bookman Old Style" w:hAnsi="Bookman Old Style"/>
                <w:bCs/>
              </w:rPr>
              <w:t>Ketentuan lebih lanjut mengenai kirteria dan tata cara pengenaan sanksi administratif sebagaimana dimaksud pada ayat (4) ditetapkan sesuai dengan ketentuan peraturan perundang-undangan.</w:t>
            </w:r>
          </w:p>
          <w:p w:rsidR="008271AA" w:rsidRPr="008B5A4D" w:rsidRDefault="008271AA" w:rsidP="00D73380">
            <w:pPr>
              <w:autoSpaceDE w:val="0"/>
              <w:autoSpaceDN w:val="0"/>
              <w:adjustRightInd w:val="0"/>
              <w:ind w:right="-4"/>
              <w:jc w:val="both"/>
              <w:rPr>
                <w:rFonts w:ascii="Bookman Old Style" w:hAnsi="Bookman Old Style" w:cs="Times New Roman"/>
                <w:lang w:val="en-US"/>
              </w:rPr>
            </w:pPr>
          </w:p>
          <w:p w:rsidR="00093CBD" w:rsidRPr="008B5A4D" w:rsidRDefault="00093CBD" w:rsidP="00D73380">
            <w:pPr>
              <w:jc w:val="center"/>
              <w:rPr>
                <w:rFonts w:ascii="Bookman Old Style" w:hAnsi="Bookman Old Style" w:cs="Times New Roman"/>
                <w:lang w:val="en-US"/>
              </w:rPr>
            </w:pPr>
          </w:p>
          <w:p w:rsidR="00093CBD" w:rsidRPr="008B5A4D" w:rsidRDefault="00093CBD" w:rsidP="00D73380">
            <w:pPr>
              <w:pStyle w:val="BodyText"/>
              <w:ind w:right="-6"/>
              <w:jc w:val="center"/>
              <w:outlineLvl w:val="0"/>
              <w:rPr>
                <w:rFonts w:ascii="Bookman Old Style" w:hAnsi="Bookman Old Style" w:cs="Times New Roman"/>
                <w:b w:val="0"/>
                <w:bCs w:val="0"/>
              </w:rPr>
            </w:pPr>
            <w:r w:rsidRPr="008B5A4D">
              <w:rPr>
                <w:rFonts w:ascii="Bookman Old Style" w:hAnsi="Bookman Old Style" w:cs="Times New Roman"/>
                <w:b w:val="0"/>
                <w:bCs w:val="0"/>
              </w:rPr>
              <w:t>BAB VIII</w:t>
            </w:r>
          </w:p>
          <w:p w:rsidR="00093CBD" w:rsidRPr="008B5A4D" w:rsidRDefault="00093CBD" w:rsidP="00D73380">
            <w:pPr>
              <w:pStyle w:val="BodyText"/>
              <w:ind w:right="-6"/>
              <w:jc w:val="center"/>
              <w:outlineLvl w:val="0"/>
              <w:rPr>
                <w:rFonts w:ascii="Bookman Old Style" w:hAnsi="Bookman Old Style" w:cs="Times New Roman"/>
                <w:b w:val="0"/>
                <w:bCs w:val="0"/>
              </w:rPr>
            </w:pPr>
          </w:p>
          <w:p w:rsidR="00093CBD" w:rsidRPr="008B5A4D" w:rsidRDefault="00093CBD" w:rsidP="00D73380">
            <w:pPr>
              <w:pStyle w:val="BodyText"/>
              <w:ind w:right="-6"/>
              <w:jc w:val="center"/>
              <w:outlineLvl w:val="0"/>
              <w:rPr>
                <w:rFonts w:ascii="Bookman Old Style" w:hAnsi="Bookman Old Style" w:cs="Times New Roman"/>
                <w:b w:val="0"/>
                <w:bCs w:val="0"/>
              </w:rPr>
            </w:pPr>
            <w:r w:rsidRPr="008B5A4D">
              <w:rPr>
                <w:rFonts w:ascii="Bookman Old Style" w:hAnsi="Bookman Old Style" w:cs="Times New Roman"/>
                <w:b w:val="0"/>
                <w:bCs w:val="0"/>
              </w:rPr>
              <w:t>TUGAS DAN WEWENANG</w:t>
            </w:r>
          </w:p>
          <w:p w:rsidR="00093CBD" w:rsidRPr="008B5A4D" w:rsidRDefault="00093CBD" w:rsidP="00D73380">
            <w:pPr>
              <w:pStyle w:val="BodyText"/>
              <w:tabs>
                <w:tab w:val="left" w:pos="4299"/>
              </w:tabs>
              <w:ind w:right="-6"/>
              <w:jc w:val="center"/>
              <w:outlineLvl w:val="0"/>
              <w:rPr>
                <w:rFonts w:ascii="Bookman Old Style" w:hAnsi="Bookman Old Style" w:cs="Times New Roman"/>
                <w:b w:val="0"/>
                <w:bCs w:val="0"/>
              </w:rPr>
            </w:pPr>
            <w:r w:rsidRPr="008B5A4D">
              <w:rPr>
                <w:rFonts w:ascii="Bookman Old Style" w:hAnsi="Bookman Old Style" w:cs="Times New Roman"/>
                <w:b w:val="0"/>
                <w:bCs w:val="0"/>
              </w:rPr>
              <w:t>Bagian Kesatu</w:t>
            </w:r>
          </w:p>
          <w:p w:rsidR="00093CBD" w:rsidRPr="008B5A4D" w:rsidRDefault="00093CBD" w:rsidP="00D73380">
            <w:pPr>
              <w:pStyle w:val="BodyText"/>
              <w:spacing w:before="120" w:after="120"/>
              <w:ind w:right="-4"/>
              <w:jc w:val="center"/>
              <w:outlineLvl w:val="0"/>
              <w:rPr>
                <w:rFonts w:ascii="Bookman Old Style" w:hAnsi="Bookman Old Style" w:cs="Times New Roman"/>
                <w:b w:val="0"/>
                <w:bCs w:val="0"/>
              </w:rPr>
            </w:pPr>
            <w:r w:rsidRPr="008B5A4D">
              <w:rPr>
                <w:rFonts w:ascii="Bookman Old Style" w:hAnsi="Bookman Old Style" w:cs="Times New Roman"/>
                <w:b w:val="0"/>
                <w:bCs w:val="0"/>
              </w:rPr>
              <w:t>Tugas</w:t>
            </w:r>
          </w:p>
          <w:p w:rsidR="00093CBD" w:rsidRPr="008B5A4D" w:rsidRDefault="00093CBD"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102</w:t>
            </w:r>
          </w:p>
          <w:p w:rsidR="00093CBD" w:rsidRPr="008B5A4D" w:rsidRDefault="00093CBD" w:rsidP="00D73380">
            <w:pPr>
              <w:numPr>
                <w:ilvl w:val="0"/>
                <w:numId w:val="73"/>
              </w:numPr>
              <w:tabs>
                <w:tab w:val="num" w:pos="426"/>
                <w:tab w:val="num" w:pos="567"/>
              </w:tabs>
              <w:ind w:left="434" w:right="28" w:hanging="434"/>
              <w:jc w:val="both"/>
              <w:rPr>
                <w:rFonts w:ascii="Bookman Old Style" w:hAnsi="Bookman Old Style" w:cs="Times New Roman"/>
                <w:spacing w:val="-2"/>
              </w:rPr>
            </w:pPr>
            <w:r w:rsidRPr="008B5A4D">
              <w:rPr>
                <w:rFonts w:ascii="Bookman Old Style" w:hAnsi="Bookman Old Style" w:cs="Times New Roman"/>
              </w:rPr>
              <w:t>Pemerintah kabupaten menyelenggarakan penataan ruang untuk sebesar-besarnya kemakmuran rakyat.</w:t>
            </w:r>
          </w:p>
          <w:p w:rsidR="00093CBD" w:rsidRPr="008B5A4D" w:rsidRDefault="00093CBD" w:rsidP="00D73380">
            <w:pPr>
              <w:numPr>
                <w:ilvl w:val="0"/>
                <w:numId w:val="73"/>
              </w:numPr>
              <w:tabs>
                <w:tab w:val="num" w:pos="426"/>
                <w:tab w:val="num" w:pos="567"/>
              </w:tabs>
              <w:spacing w:before="120"/>
              <w:ind w:left="432" w:right="29" w:hanging="432"/>
              <w:jc w:val="both"/>
              <w:rPr>
                <w:rFonts w:ascii="Bookman Old Style" w:hAnsi="Bookman Old Style" w:cs="Times New Roman"/>
              </w:rPr>
            </w:pPr>
            <w:r w:rsidRPr="008B5A4D">
              <w:rPr>
                <w:rFonts w:ascii="Bookman Old Style" w:hAnsi="Bookman Old Style" w:cs="Times New Roman"/>
              </w:rPr>
              <w:t>Penyelenggaraan penataan ruang dilakukan dengan tetap menghormati hak yang dimiliki orang sesuai dengan ketentuan peraturan perundang-undangan.</w:t>
            </w:r>
          </w:p>
          <w:p w:rsidR="00093CBD" w:rsidRPr="008B5A4D" w:rsidRDefault="00093CBD" w:rsidP="00D73380">
            <w:pPr>
              <w:numPr>
                <w:ilvl w:val="0"/>
                <w:numId w:val="73"/>
              </w:numPr>
              <w:tabs>
                <w:tab w:val="num" w:pos="426"/>
                <w:tab w:val="num" w:pos="567"/>
              </w:tabs>
              <w:spacing w:before="120"/>
              <w:ind w:left="432" w:right="29" w:hanging="432"/>
              <w:jc w:val="both"/>
              <w:rPr>
                <w:rFonts w:ascii="Bookman Old Style" w:hAnsi="Bookman Old Style" w:cs="Times New Roman"/>
              </w:rPr>
            </w:pPr>
            <w:r w:rsidRPr="008B5A4D">
              <w:rPr>
                <w:rFonts w:ascii="Bookman Old Style" w:hAnsi="Bookman Old Style" w:cs="Times New Roman"/>
              </w:rPr>
              <w:t>Hak yang dimiliki orang mencakup pula hak yang dimiliki masyarakat adat sesuai dengan ketentuan peraturan perundang-undangan.</w:t>
            </w:r>
          </w:p>
          <w:p w:rsidR="00093CBD" w:rsidRPr="008B5A4D" w:rsidRDefault="00093CBD" w:rsidP="00D73380">
            <w:pPr>
              <w:pStyle w:val="BodyText"/>
              <w:tabs>
                <w:tab w:val="left" w:pos="1260"/>
              </w:tabs>
              <w:ind w:left="180" w:right="-4" w:hanging="540"/>
              <w:jc w:val="center"/>
              <w:rPr>
                <w:rFonts w:ascii="Bookman Old Style" w:hAnsi="Bookman Old Style" w:cs="Times New Roman"/>
                <w:b w:val="0"/>
                <w:bCs w:val="0"/>
              </w:rPr>
            </w:pPr>
          </w:p>
          <w:p w:rsidR="00093CBD" w:rsidRPr="008B5A4D" w:rsidRDefault="00093CBD" w:rsidP="00D73380">
            <w:pPr>
              <w:pStyle w:val="BodyText"/>
              <w:spacing w:before="120" w:after="120"/>
              <w:jc w:val="center"/>
              <w:outlineLvl w:val="0"/>
              <w:rPr>
                <w:rFonts w:ascii="Bookman Old Style" w:hAnsi="Bookman Old Style" w:cs="Times New Roman"/>
                <w:b w:val="0"/>
                <w:bCs w:val="0"/>
              </w:rPr>
            </w:pPr>
            <w:r w:rsidRPr="008B5A4D">
              <w:rPr>
                <w:rFonts w:ascii="Bookman Old Style" w:hAnsi="Bookman Old Style" w:cs="Times New Roman"/>
                <w:b w:val="0"/>
                <w:bCs w:val="0"/>
              </w:rPr>
              <w:t>Bagian Kedua</w:t>
            </w:r>
          </w:p>
          <w:p w:rsidR="00093CBD" w:rsidRPr="008B5A4D" w:rsidRDefault="00093CBD" w:rsidP="00D73380">
            <w:pPr>
              <w:pStyle w:val="BodyText"/>
              <w:spacing w:before="120" w:after="120"/>
              <w:jc w:val="center"/>
              <w:outlineLvl w:val="0"/>
              <w:rPr>
                <w:rFonts w:ascii="Bookman Old Style" w:hAnsi="Bookman Old Style" w:cs="Times New Roman"/>
                <w:b w:val="0"/>
                <w:bCs w:val="0"/>
              </w:rPr>
            </w:pPr>
            <w:r w:rsidRPr="008B5A4D">
              <w:rPr>
                <w:rFonts w:ascii="Bookman Old Style" w:hAnsi="Bookman Old Style" w:cs="Times New Roman"/>
                <w:b w:val="0"/>
                <w:bCs w:val="0"/>
              </w:rPr>
              <w:t>Wewenang Pemerintah Kabupaten</w:t>
            </w:r>
          </w:p>
          <w:p w:rsidR="00093CBD" w:rsidRPr="008B5A4D" w:rsidRDefault="00093CBD"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103</w:t>
            </w:r>
          </w:p>
          <w:p w:rsidR="00093CBD" w:rsidRPr="008B5A4D" w:rsidRDefault="00093CBD" w:rsidP="00D73380">
            <w:pPr>
              <w:numPr>
                <w:ilvl w:val="1"/>
                <w:numId w:val="16"/>
              </w:numPr>
              <w:ind w:left="567" w:right="-4" w:hanging="567"/>
              <w:jc w:val="both"/>
              <w:rPr>
                <w:rFonts w:ascii="Bookman Old Style" w:hAnsi="Bookman Old Style" w:cs="Times New Roman"/>
              </w:rPr>
            </w:pPr>
            <w:r w:rsidRPr="008B5A4D">
              <w:rPr>
                <w:rFonts w:ascii="Bookman Old Style" w:hAnsi="Bookman Old Style" w:cs="Times New Roman"/>
              </w:rPr>
              <w:lastRenderedPageBreak/>
              <w:t xml:space="preserve">Wewenang Pemerintah Kabupaten dalam penyelenggaraan penataan ruang, </w:t>
            </w:r>
            <w:r w:rsidRPr="008B5A4D">
              <w:rPr>
                <w:rFonts w:ascii="Bookman Old Style" w:hAnsi="Bookman Old Style" w:cs="Times New Roman"/>
                <w:lang w:val="en-US"/>
              </w:rPr>
              <w:t>meliputi</w:t>
            </w:r>
            <w:r w:rsidRPr="008B5A4D">
              <w:rPr>
                <w:rFonts w:ascii="Bookman Old Style" w:hAnsi="Bookman Old Style" w:cs="Times New Roman"/>
              </w:rPr>
              <w:t>:</w:t>
            </w:r>
          </w:p>
          <w:p w:rsidR="00093CBD" w:rsidRPr="008B5A4D" w:rsidRDefault="00093CBD" w:rsidP="00D73380">
            <w:pPr>
              <w:numPr>
                <w:ilvl w:val="0"/>
                <w:numId w:val="17"/>
              </w:numPr>
              <w:tabs>
                <w:tab w:val="left" w:pos="993"/>
              </w:tabs>
              <w:ind w:left="993" w:right="-4" w:hanging="426"/>
              <w:jc w:val="both"/>
              <w:rPr>
                <w:rFonts w:ascii="Bookman Old Style" w:hAnsi="Bookman Old Style" w:cs="Times New Roman"/>
              </w:rPr>
            </w:pPr>
            <w:r w:rsidRPr="008B5A4D">
              <w:rPr>
                <w:rFonts w:ascii="Bookman Old Style" w:hAnsi="Bookman Old Style" w:cs="Times New Roman"/>
                <w:lang w:val="fi-FI"/>
              </w:rPr>
              <w:t>pelaksanaan penataan ruang wilayah kabupaten;</w:t>
            </w:r>
          </w:p>
          <w:p w:rsidR="00093CBD" w:rsidRPr="008B5A4D" w:rsidRDefault="00093CBD" w:rsidP="00D73380">
            <w:pPr>
              <w:numPr>
                <w:ilvl w:val="0"/>
                <w:numId w:val="17"/>
              </w:numPr>
              <w:tabs>
                <w:tab w:val="left" w:pos="993"/>
              </w:tabs>
              <w:ind w:left="993" w:right="-4" w:hanging="426"/>
              <w:jc w:val="both"/>
              <w:rPr>
                <w:rFonts w:ascii="Bookman Old Style" w:hAnsi="Bookman Old Style" w:cs="Times New Roman"/>
              </w:rPr>
            </w:pPr>
            <w:r w:rsidRPr="008B5A4D">
              <w:rPr>
                <w:rFonts w:ascii="Bookman Old Style" w:hAnsi="Bookman Old Style" w:cs="Times New Roman"/>
                <w:lang w:val="fi-FI"/>
              </w:rPr>
              <w:t>pelaksanaan penataan ruang kawasan strategis kabupaten; dan</w:t>
            </w:r>
          </w:p>
          <w:p w:rsidR="00093CBD" w:rsidRPr="008B5A4D" w:rsidRDefault="00093CBD" w:rsidP="00D73380">
            <w:pPr>
              <w:numPr>
                <w:ilvl w:val="0"/>
                <w:numId w:val="17"/>
              </w:numPr>
              <w:tabs>
                <w:tab w:val="left" w:pos="993"/>
              </w:tabs>
              <w:ind w:left="993" w:right="-4" w:hanging="426"/>
              <w:jc w:val="both"/>
              <w:rPr>
                <w:rFonts w:ascii="Bookman Old Style" w:hAnsi="Bookman Old Style" w:cs="Times New Roman"/>
              </w:rPr>
            </w:pPr>
            <w:r w:rsidRPr="008B5A4D">
              <w:rPr>
                <w:rFonts w:ascii="Bookman Old Style" w:hAnsi="Bookman Old Style" w:cs="Times New Roman"/>
                <w:lang w:val="fi-FI"/>
              </w:rPr>
              <w:t>kerja sama penataan ruang antar kabupaten perbatasan.</w:t>
            </w:r>
          </w:p>
          <w:p w:rsidR="00093CBD" w:rsidRPr="008B5A4D" w:rsidRDefault="00093CBD" w:rsidP="00D73380">
            <w:pPr>
              <w:numPr>
                <w:ilvl w:val="1"/>
                <w:numId w:val="16"/>
              </w:numPr>
              <w:spacing w:before="120"/>
              <w:ind w:left="562" w:hanging="562"/>
              <w:jc w:val="both"/>
              <w:rPr>
                <w:rFonts w:ascii="Bookman Old Style" w:hAnsi="Bookman Old Style" w:cs="Times New Roman"/>
              </w:rPr>
            </w:pPr>
            <w:r w:rsidRPr="008B5A4D">
              <w:rPr>
                <w:rFonts w:ascii="Bookman Old Style" w:hAnsi="Bookman Old Style" w:cs="Times New Roman"/>
              </w:rPr>
              <w:t>Wewenang Pemerintah Kabupaten dalam pelaksanaan penataan ruang wilayah kabupaten sebagaimana dimaksud pada ayat (1) huruf a, meliputi:</w:t>
            </w:r>
          </w:p>
          <w:p w:rsidR="00093CBD" w:rsidRPr="008B5A4D" w:rsidRDefault="00093CBD" w:rsidP="00D73380">
            <w:pPr>
              <w:numPr>
                <w:ilvl w:val="0"/>
                <w:numId w:val="17"/>
              </w:numPr>
              <w:tabs>
                <w:tab w:val="left" w:pos="993"/>
              </w:tabs>
              <w:ind w:left="993" w:right="-4" w:hanging="426"/>
              <w:jc w:val="both"/>
              <w:rPr>
                <w:rFonts w:ascii="Bookman Old Style" w:hAnsi="Bookman Old Style" w:cs="Times New Roman"/>
              </w:rPr>
            </w:pPr>
            <w:r w:rsidRPr="008B5A4D">
              <w:rPr>
                <w:rFonts w:ascii="Bookman Old Style" w:hAnsi="Bookman Old Style" w:cs="Times New Roman"/>
              </w:rPr>
              <w:t>perencanaan  tata ruang wilayah kabupaten;</w:t>
            </w:r>
          </w:p>
          <w:p w:rsidR="00093CBD" w:rsidRPr="008B5A4D" w:rsidRDefault="00093CBD" w:rsidP="00D73380">
            <w:pPr>
              <w:tabs>
                <w:tab w:val="left" w:pos="993"/>
              </w:tabs>
              <w:ind w:left="993" w:right="-4" w:hanging="426"/>
              <w:jc w:val="both"/>
              <w:rPr>
                <w:rFonts w:ascii="Bookman Old Style" w:hAnsi="Bookman Old Style" w:cs="Times New Roman"/>
              </w:rPr>
            </w:pPr>
            <w:r w:rsidRPr="008B5A4D">
              <w:rPr>
                <w:rFonts w:ascii="Bookman Old Style" w:hAnsi="Bookman Old Style" w:cs="Times New Roman"/>
              </w:rPr>
              <w:t>b.</w:t>
            </w:r>
            <w:r w:rsidRPr="008B5A4D">
              <w:rPr>
                <w:rFonts w:ascii="Bookman Old Style" w:hAnsi="Bookman Old Style" w:cs="Times New Roman"/>
              </w:rPr>
              <w:tab/>
              <w:t>pemanfaatan ruang wilayah kabupaten; dan</w:t>
            </w:r>
          </w:p>
          <w:p w:rsidR="00093CBD" w:rsidRPr="008B5A4D" w:rsidRDefault="00093CBD" w:rsidP="00D73380">
            <w:pPr>
              <w:tabs>
                <w:tab w:val="left" w:pos="993"/>
              </w:tabs>
              <w:ind w:left="993" w:right="-4" w:hanging="426"/>
              <w:jc w:val="both"/>
              <w:rPr>
                <w:rFonts w:ascii="Bookman Old Style" w:hAnsi="Bookman Old Style" w:cs="Times New Roman"/>
              </w:rPr>
            </w:pPr>
            <w:r w:rsidRPr="008B5A4D">
              <w:rPr>
                <w:rFonts w:ascii="Bookman Old Style" w:hAnsi="Bookman Old Style" w:cs="Times New Roman"/>
              </w:rPr>
              <w:t>c.</w:t>
            </w:r>
            <w:r w:rsidRPr="008B5A4D">
              <w:rPr>
                <w:rFonts w:ascii="Bookman Old Style" w:hAnsi="Bookman Old Style" w:cs="Times New Roman"/>
              </w:rPr>
              <w:tab/>
              <w:t>pengendalian pemanfaatan ruang wilayah kabupaten.</w:t>
            </w:r>
          </w:p>
          <w:p w:rsidR="00093CBD" w:rsidRPr="008B5A4D" w:rsidRDefault="00093CBD" w:rsidP="00D73380">
            <w:pPr>
              <w:numPr>
                <w:ilvl w:val="1"/>
                <w:numId w:val="16"/>
              </w:numPr>
              <w:spacing w:before="120"/>
              <w:ind w:left="562" w:hanging="562"/>
              <w:jc w:val="both"/>
              <w:rPr>
                <w:rFonts w:ascii="Bookman Old Style" w:hAnsi="Bookman Old Style" w:cs="Times New Roman"/>
              </w:rPr>
            </w:pPr>
            <w:r w:rsidRPr="008B5A4D">
              <w:rPr>
                <w:rFonts w:ascii="Bookman Old Style" w:hAnsi="Bookman Old Style" w:cs="Times New Roman"/>
              </w:rPr>
              <w:t>Wewenang dan tanggung jawab Pemerintah Kabupaten dalam penataan ruang kawasan strategis kabupaten sebagaimana dimaksud pada ayat (1) huruf b, meliputi:</w:t>
            </w:r>
          </w:p>
          <w:p w:rsidR="00093CBD" w:rsidRPr="008B5A4D" w:rsidRDefault="00093CBD" w:rsidP="00D73380">
            <w:pPr>
              <w:tabs>
                <w:tab w:val="num" w:pos="1800"/>
              </w:tabs>
              <w:ind w:left="993" w:right="-4" w:hanging="426"/>
              <w:jc w:val="both"/>
              <w:rPr>
                <w:rFonts w:ascii="Bookman Old Style" w:hAnsi="Bookman Old Style" w:cs="Times New Roman"/>
              </w:rPr>
            </w:pPr>
            <w:r w:rsidRPr="008B5A4D">
              <w:rPr>
                <w:rFonts w:ascii="Bookman Old Style" w:hAnsi="Bookman Old Style" w:cs="Times New Roman"/>
              </w:rPr>
              <w:t>a.</w:t>
            </w:r>
            <w:r w:rsidRPr="008B5A4D">
              <w:rPr>
                <w:rFonts w:ascii="Bookman Old Style" w:hAnsi="Bookman Old Style" w:cs="Times New Roman"/>
              </w:rPr>
              <w:tab/>
              <w:t xml:space="preserve">penetapan kawasan strategis </w:t>
            </w:r>
            <w:r w:rsidRPr="008B5A4D">
              <w:rPr>
                <w:rFonts w:ascii="Bookman Old Style" w:hAnsi="Bookman Old Style" w:cs="Times New Roman"/>
                <w:lang w:val="sv-SE"/>
              </w:rPr>
              <w:t>kabupaten</w:t>
            </w:r>
            <w:r w:rsidRPr="008B5A4D">
              <w:rPr>
                <w:rFonts w:ascii="Bookman Old Style" w:hAnsi="Bookman Old Style" w:cs="Times New Roman"/>
              </w:rPr>
              <w:t>;</w:t>
            </w:r>
          </w:p>
          <w:p w:rsidR="00093CBD" w:rsidRPr="008B5A4D" w:rsidRDefault="00093CBD" w:rsidP="00D73380">
            <w:pPr>
              <w:tabs>
                <w:tab w:val="num" w:pos="1800"/>
              </w:tabs>
              <w:ind w:left="993" w:right="-4" w:hanging="426"/>
              <w:jc w:val="both"/>
              <w:rPr>
                <w:rFonts w:ascii="Bookman Old Style" w:hAnsi="Bookman Old Style" w:cs="Times New Roman"/>
              </w:rPr>
            </w:pPr>
            <w:r w:rsidRPr="008B5A4D">
              <w:rPr>
                <w:rFonts w:ascii="Bookman Old Style" w:hAnsi="Bookman Old Style" w:cs="Times New Roman"/>
              </w:rPr>
              <w:t>b.</w:t>
            </w:r>
            <w:r w:rsidRPr="008B5A4D">
              <w:rPr>
                <w:rFonts w:ascii="Bookman Old Style" w:hAnsi="Bookman Old Style" w:cs="Times New Roman"/>
              </w:rPr>
              <w:tab/>
              <w:t>pelaksanaan penyusunan rencana rinci tata ruang kawasan strategis kabupaten;</w:t>
            </w:r>
          </w:p>
          <w:p w:rsidR="00093CBD" w:rsidRPr="008B5A4D" w:rsidRDefault="00093CBD" w:rsidP="00D73380">
            <w:pPr>
              <w:tabs>
                <w:tab w:val="num" w:pos="1800"/>
              </w:tabs>
              <w:ind w:left="993" w:right="-4" w:hanging="426"/>
              <w:jc w:val="both"/>
              <w:rPr>
                <w:rFonts w:ascii="Bookman Old Style" w:hAnsi="Bookman Old Style" w:cs="Times New Roman"/>
              </w:rPr>
            </w:pPr>
            <w:r w:rsidRPr="008B5A4D">
              <w:rPr>
                <w:rFonts w:ascii="Bookman Old Style" w:hAnsi="Bookman Old Style" w:cs="Times New Roman"/>
              </w:rPr>
              <w:t>c.</w:t>
            </w:r>
            <w:r w:rsidRPr="008B5A4D">
              <w:rPr>
                <w:rFonts w:ascii="Bookman Old Style" w:hAnsi="Bookman Old Style" w:cs="Times New Roman"/>
              </w:rPr>
              <w:tab/>
              <w:t>pelaksanaan pemanfaatan ruang melalui penyusunan indikasi program dan pembiayaan pembangunan pada kawasan strategis kabupaten;</w:t>
            </w:r>
          </w:p>
          <w:p w:rsidR="00093CBD" w:rsidRPr="008B5A4D" w:rsidRDefault="00093CBD" w:rsidP="00D73380">
            <w:pPr>
              <w:tabs>
                <w:tab w:val="num" w:pos="1800"/>
              </w:tabs>
              <w:ind w:left="993" w:right="-4" w:hanging="426"/>
              <w:jc w:val="both"/>
              <w:rPr>
                <w:rFonts w:ascii="Bookman Old Style" w:hAnsi="Bookman Old Style" w:cs="Times New Roman"/>
              </w:rPr>
            </w:pPr>
            <w:r w:rsidRPr="008B5A4D">
              <w:rPr>
                <w:rFonts w:ascii="Bookman Old Style" w:hAnsi="Bookman Old Style" w:cs="Times New Roman"/>
              </w:rPr>
              <w:t>d.</w:t>
            </w:r>
            <w:r w:rsidRPr="008B5A4D">
              <w:rPr>
                <w:rFonts w:ascii="Bookman Old Style" w:hAnsi="Bookman Old Style" w:cs="Times New Roman"/>
              </w:rPr>
              <w:tab/>
              <w:t>pelaksanaan pengendalian pemanfaatan ruang berdasarkan rencana rinci tata ruang kawasan strategis kabupaten dan/atau rencana tata ruang yang terkait,  peraturan zonasi, perizinan, pemberian insentif-disinsentif dan pengenaan sanksi; dan</w:t>
            </w:r>
          </w:p>
          <w:p w:rsidR="00093CBD" w:rsidRPr="008B5A4D" w:rsidRDefault="00093CBD" w:rsidP="00D73380">
            <w:pPr>
              <w:tabs>
                <w:tab w:val="num" w:pos="1800"/>
              </w:tabs>
              <w:ind w:left="993" w:right="-4" w:hanging="426"/>
              <w:jc w:val="both"/>
              <w:rPr>
                <w:rFonts w:ascii="Bookman Old Style" w:hAnsi="Bookman Old Style" w:cs="Times New Roman"/>
              </w:rPr>
            </w:pPr>
            <w:r w:rsidRPr="008B5A4D">
              <w:rPr>
                <w:rFonts w:ascii="Bookman Old Style" w:hAnsi="Bookman Old Style" w:cs="Times New Roman"/>
              </w:rPr>
              <w:t>e.</w:t>
            </w:r>
            <w:r w:rsidRPr="008B5A4D">
              <w:rPr>
                <w:rFonts w:ascii="Bookman Old Style" w:hAnsi="Bookman Old Style" w:cs="Times New Roman"/>
              </w:rPr>
              <w:tab/>
              <w:t>pelaksanaan pengawasan melalui pelaporan, pemantauan dan evaluasi pada kawasan strategis kabupaten.</w:t>
            </w:r>
          </w:p>
          <w:p w:rsidR="00093CBD" w:rsidRPr="008B5A4D" w:rsidRDefault="00093CBD" w:rsidP="00D73380">
            <w:pPr>
              <w:numPr>
                <w:ilvl w:val="1"/>
                <w:numId w:val="16"/>
              </w:numPr>
              <w:spacing w:before="120"/>
              <w:ind w:left="562" w:hanging="562"/>
              <w:jc w:val="both"/>
              <w:rPr>
                <w:rFonts w:ascii="Bookman Old Style" w:hAnsi="Bookman Old Style" w:cs="Times New Roman"/>
              </w:rPr>
            </w:pPr>
            <w:r w:rsidRPr="008B5A4D">
              <w:rPr>
                <w:rFonts w:ascii="Bookman Old Style" w:hAnsi="Bookman Old Style" w:cs="Times New Roman"/>
              </w:rPr>
              <w:t>Pelaksanaan pemanfaatan ruang dan pengendalian pemanfaatan ruang kawasan strategis kabupaten.</w:t>
            </w:r>
          </w:p>
          <w:p w:rsidR="00093CBD" w:rsidRPr="008B5A4D" w:rsidRDefault="00093CBD" w:rsidP="00D73380">
            <w:pPr>
              <w:numPr>
                <w:ilvl w:val="1"/>
                <w:numId w:val="16"/>
              </w:numPr>
              <w:spacing w:before="120"/>
              <w:ind w:left="562" w:hanging="562"/>
              <w:jc w:val="both"/>
              <w:rPr>
                <w:rFonts w:ascii="Bookman Old Style" w:hAnsi="Bookman Old Style" w:cs="Times New Roman"/>
              </w:rPr>
            </w:pPr>
            <w:r w:rsidRPr="008B5A4D">
              <w:rPr>
                <w:rFonts w:ascii="Bookman Old Style" w:hAnsi="Bookman Old Style" w:cs="Times New Roman"/>
              </w:rPr>
              <w:t>Wewenang dan tanggung jawab Pemerintah Kabupaten dalam kerja sama penataan ruang antar kabupaten perbatasan sebagaimana dimaksud pada ayat (1) huruf c, meliputi:</w:t>
            </w:r>
          </w:p>
          <w:p w:rsidR="00093CBD" w:rsidRPr="008B5A4D" w:rsidRDefault="00093CBD" w:rsidP="00D73380">
            <w:pPr>
              <w:numPr>
                <w:ilvl w:val="4"/>
                <w:numId w:val="241"/>
              </w:numPr>
              <w:ind w:left="974" w:right="-4"/>
              <w:jc w:val="both"/>
              <w:rPr>
                <w:rFonts w:ascii="Bookman Old Style" w:hAnsi="Bookman Old Style" w:cs="Times New Roman"/>
              </w:rPr>
            </w:pPr>
            <w:r w:rsidRPr="008B5A4D">
              <w:rPr>
                <w:rFonts w:ascii="Bookman Old Style" w:hAnsi="Bookman Old Style" w:cs="Times New Roman"/>
              </w:rPr>
              <w:t>perencanaan tata ruang wilayah kabupaten;</w:t>
            </w:r>
          </w:p>
          <w:p w:rsidR="00093CBD" w:rsidRPr="008B5A4D" w:rsidRDefault="00093CBD" w:rsidP="00D73380">
            <w:pPr>
              <w:numPr>
                <w:ilvl w:val="4"/>
                <w:numId w:val="241"/>
              </w:numPr>
              <w:ind w:left="974" w:right="-4"/>
              <w:jc w:val="both"/>
              <w:rPr>
                <w:rFonts w:ascii="Bookman Old Style" w:hAnsi="Bookman Old Style" w:cs="Times New Roman"/>
                <w:lang w:val="en-US"/>
              </w:rPr>
            </w:pPr>
            <w:r w:rsidRPr="008B5A4D">
              <w:rPr>
                <w:rFonts w:ascii="Bookman Old Style" w:hAnsi="Bookman Old Style" w:cs="Times New Roman"/>
                <w:lang w:val="en-US"/>
              </w:rPr>
              <w:t>pemanfaatan ruang wilayah kabupaten;</w:t>
            </w:r>
            <w:r w:rsidRPr="008B5A4D">
              <w:rPr>
                <w:rFonts w:ascii="Bookman Old Style" w:hAnsi="Bookman Old Style" w:cs="Times New Roman"/>
              </w:rPr>
              <w:t xml:space="preserve"> dan</w:t>
            </w:r>
            <w:r w:rsidRPr="008B5A4D">
              <w:rPr>
                <w:rFonts w:ascii="Bookman Old Style" w:hAnsi="Bookman Old Style" w:cs="Times New Roman"/>
                <w:lang w:val="en-US"/>
              </w:rPr>
              <w:t xml:space="preserve"> </w:t>
            </w:r>
          </w:p>
          <w:p w:rsidR="00093CBD" w:rsidRPr="008B5A4D" w:rsidRDefault="00093CBD" w:rsidP="00D73380">
            <w:pPr>
              <w:numPr>
                <w:ilvl w:val="4"/>
                <w:numId w:val="241"/>
              </w:numPr>
              <w:ind w:left="974" w:right="-4"/>
              <w:jc w:val="both"/>
              <w:rPr>
                <w:rFonts w:ascii="Bookman Old Style" w:hAnsi="Bookman Old Style" w:cs="Times New Roman"/>
                <w:lang w:val="en-US"/>
              </w:rPr>
            </w:pPr>
            <w:r w:rsidRPr="008B5A4D">
              <w:rPr>
                <w:rFonts w:ascii="Bookman Old Style" w:hAnsi="Bookman Old Style" w:cs="Times New Roman"/>
                <w:lang w:val="en-US"/>
              </w:rPr>
              <w:t>pengendalian pemanfaatan ruang wilayah kabupaten;;</w:t>
            </w:r>
          </w:p>
          <w:p w:rsidR="00093CBD" w:rsidRPr="008B5A4D" w:rsidRDefault="00093CBD" w:rsidP="00D73380">
            <w:pPr>
              <w:numPr>
                <w:ilvl w:val="1"/>
                <w:numId w:val="16"/>
              </w:numPr>
              <w:spacing w:before="120" w:after="120"/>
              <w:ind w:left="562" w:hanging="562"/>
              <w:jc w:val="both"/>
              <w:rPr>
                <w:rFonts w:ascii="Bookman Old Style" w:hAnsi="Bookman Old Style" w:cs="Times New Roman"/>
              </w:rPr>
            </w:pPr>
            <w:r w:rsidRPr="008B5A4D">
              <w:rPr>
                <w:rFonts w:ascii="Bookman Old Style" w:hAnsi="Bookman Old Style" w:cs="Times New Roman"/>
              </w:rPr>
              <w:t>Dalam rangka penyelenggaraan penataan ruang wilayah kabupaten, Pemerintah Kabupaten dapat menyusun petunjuk pelaksanaan bidang penataan ruang pada tingkat kabupaten.</w:t>
            </w:r>
          </w:p>
          <w:p w:rsidR="00093CBD" w:rsidRPr="008B5A4D" w:rsidRDefault="00093CBD" w:rsidP="00D73380">
            <w:pPr>
              <w:numPr>
                <w:ilvl w:val="1"/>
                <w:numId w:val="16"/>
              </w:numPr>
              <w:ind w:left="567" w:right="-4" w:hanging="567"/>
              <w:jc w:val="both"/>
              <w:rPr>
                <w:rFonts w:ascii="Bookman Old Style" w:hAnsi="Bookman Old Style" w:cs="Times New Roman"/>
              </w:rPr>
            </w:pPr>
            <w:r w:rsidRPr="008B5A4D">
              <w:rPr>
                <w:rFonts w:ascii="Bookman Old Style" w:hAnsi="Bookman Old Style" w:cs="Times New Roman"/>
              </w:rPr>
              <w:t>Pelaksanaan wewenang Pemerintah Kabupaten, meliputi:</w:t>
            </w:r>
          </w:p>
          <w:p w:rsidR="00093CBD" w:rsidRPr="008B5A4D" w:rsidRDefault="00093CBD" w:rsidP="00D73380">
            <w:pPr>
              <w:ind w:left="993" w:right="-4" w:hanging="426"/>
              <w:jc w:val="both"/>
              <w:rPr>
                <w:rFonts w:ascii="Bookman Old Style" w:hAnsi="Bookman Old Style" w:cs="Times New Roman"/>
                <w:lang w:val="sv-SE"/>
              </w:rPr>
            </w:pPr>
            <w:r w:rsidRPr="008B5A4D">
              <w:rPr>
                <w:rFonts w:ascii="Bookman Old Style" w:hAnsi="Bookman Old Style" w:cs="Times New Roman"/>
                <w:lang w:val="sv-SE"/>
              </w:rPr>
              <w:t>a.</w:t>
            </w:r>
            <w:r w:rsidRPr="008B5A4D">
              <w:rPr>
                <w:rFonts w:ascii="Bookman Old Style" w:hAnsi="Bookman Old Style" w:cs="Times New Roman"/>
                <w:lang w:val="sv-SE"/>
              </w:rPr>
              <w:tab/>
              <w:t>penyebarluasan informasi yang berkaitan dengan:</w:t>
            </w:r>
          </w:p>
          <w:p w:rsidR="00093CBD" w:rsidRPr="008B5A4D" w:rsidRDefault="00093CBD" w:rsidP="00D73380">
            <w:pPr>
              <w:numPr>
                <w:ilvl w:val="3"/>
                <w:numId w:val="179"/>
              </w:numPr>
              <w:tabs>
                <w:tab w:val="clear" w:pos="3873"/>
                <w:tab w:val="num" w:pos="1424"/>
              </w:tabs>
              <w:ind w:left="1424" w:right="-4" w:hanging="450"/>
              <w:jc w:val="both"/>
              <w:rPr>
                <w:rFonts w:ascii="Bookman Old Style" w:hAnsi="Bookman Old Style" w:cs="Times New Roman"/>
              </w:rPr>
            </w:pPr>
            <w:r w:rsidRPr="008B5A4D">
              <w:rPr>
                <w:rFonts w:ascii="Bookman Old Style" w:hAnsi="Bookman Old Style" w:cs="Times New Roman"/>
                <w:lang w:val="sv-SE"/>
              </w:rPr>
              <w:t xml:space="preserve">rencana umum </w:t>
            </w:r>
            <w:r w:rsidR="007754B3" w:rsidRPr="008B5A4D">
              <w:rPr>
                <w:rFonts w:ascii="Bookman Old Style" w:hAnsi="Bookman Old Style" w:cs="Times New Roman"/>
                <w:lang w:val="sv-SE"/>
              </w:rPr>
              <w:t xml:space="preserve">tata ruang </w:t>
            </w:r>
            <w:r w:rsidRPr="008B5A4D">
              <w:rPr>
                <w:rFonts w:ascii="Bookman Old Style" w:hAnsi="Bookman Old Style" w:cs="Times New Roman"/>
                <w:lang w:val="sv-SE"/>
              </w:rPr>
              <w:t>dan rencana rinci tata ruang dalam rangka pelaksanaan penataan ruang wilayah kabupaten;</w:t>
            </w:r>
            <w:r w:rsidRPr="008B5A4D">
              <w:rPr>
                <w:rFonts w:ascii="Bookman Old Style" w:hAnsi="Bookman Old Style" w:cs="Times New Roman"/>
              </w:rPr>
              <w:t xml:space="preserve"> dan</w:t>
            </w:r>
          </w:p>
          <w:p w:rsidR="00093CBD" w:rsidRPr="008B5A4D" w:rsidRDefault="007754B3" w:rsidP="00D73380">
            <w:pPr>
              <w:numPr>
                <w:ilvl w:val="3"/>
                <w:numId w:val="179"/>
              </w:numPr>
              <w:tabs>
                <w:tab w:val="clear" w:pos="3873"/>
                <w:tab w:val="num" w:pos="1424"/>
              </w:tabs>
              <w:ind w:left="1424" w:right="-4" w:hanging="450"/>
              <w:jc w:val="both"/>
              <w:rPr>
                <w:rFonts w:ascii="Bookman Old Style" w:hAnsi="Bookman Old Style" w:cs="Times New Roman"/>
              </w:rPr>
            </w:pPr>
            <w:r w:rsidRPr="008B5A4D">
              <w:rPr>
                <w:rFonts w:ascii="Bookman Old Style" w:hAnsi="Bookman Old Style" w:cs="Times New Roman"/>
                <w:lang w:val="en-US"/>
              </w:rPr>
              <w:t xml:space="preserve">ketentuan umum </w:t>
            </w:r>
            <w:r w:rsidR="00093CBD" w:rsidRPr="008B5A4D">
              <w:rPr>
                <w:rFonts w:ascii="Bookman Old Style" w:hAnsi="Bookman Old Style" w:cs="Times New Roman"/>
              </w:rPr>
              <w:t xml:space="preserve">peraturan zonasi yang disusun dalam rangka pengendalian pemanfaatan ruang wilayah kabupaten. </w:t>
            </w:r>
          </w:p>
          <w:p w:rsidR="00093CBD" w:rsidRPr="008B5A4D" w:rsidRDefault="00093CBD" w:rsidP="00D73380">
            <w:pPr>
              <w:ind w:left="993" w:right="-4" w:hanging="426"/>
              <w:jc w:val="both"/>
              <w:rPr>
                <w:rFonts w:ascii="Bookman Old Style" w:hAnsi="Bookman Old Style" w:cs="Times New Roman"/>
                <w:lang w:val="fi-FI"/>
              </w:rPr>
            </w:pPr>
            <w:r w:rsidRPr="008B5A4D">
              <w:rPr>
                <w:rFonts w:ascii="Bookman Old Style" w:hAnsi="Bookman Old Style" w:cs="Times New Roman"/>
                <w:lang w:val="fi-FI"/>
              </w:rPr>
              <w:lastRenderedPageBreak/>
              <w:t>b.</w:t>
            </w:r>
            <w:r w:rsidRPr="008B5A4D">
              <w:rPr>
                <w:rFonts w:ascii="Bookman Old Style" w:hAnsi="Bookman Old Style" w:cs="Times New Roman"/>
                <w:lang w:val="fi-FI"/>
              </w:rPr>
              <w:tab/>
              <w:t>pelaksanaan standar pelayanan minimal bidang penataan ruang.</w:t>
            </w:r>
          </w:p>
          <w:p w:rsidR="00093CBD" w:rsidRPr="008B5A4D" w:rsidRDefault="00093CBD" w:rsidP="00D73380">
            <w:pPr>
              <w:numPr>
                <w:ilvl w:val="1"/>
                <w:numId w:val="16"/>
              </w:numPr>
              <w:spacing w:before="120"/>
              <w:ind w:left="562" w:hanging="562"/>
              <w:jc w:val="both"/>
              <w:rPr>
                <w:rFonts w:ascii="Bookman Old Style" w:hAnsi="Bookman Old Style" w:cs="Times New Roman"/>
              </w:rPr>
            </w:pPr>
            <w:r w:rsidRPr="008B5A4D">
              <w:rPr>
                <w:rFonts w:ascii="Bookman Old Style" w:hAnsi="Bookman Old Style" w:cs="Times New Roman"/>
              </w:rPr>
              <w:t>Dalam hal Pemerintah Kabupaten tidak dapat memenuhi standar pelayanan minimal bidang penataan ruang, Pemerintah  mengambil langkah penyelesaian sesuai dengan ketentuan peraturan perundang-undangan.</w:t>
            </w:r>
          </w:p>
          <w:p w:rsidR="00093CBD" w:rsidRPr="008B5A4D" w:rsidRDefault="00093CBD" w:rsidP="00D73380">
            <w:pPr>
              <w:ind w:left="567" w:right="-4"/>
              <w:jc w:val="both"/>
              <w:rPr>
                <w:rFonts w:ascii="Bookman Old Style" w:hAnsi="Bookman Old Style" w:cs="Times New Roman"/>
                <w:lang w:val="en-US"/>
              </w:rPr>
            </w:pPr>
          </w:p>
          <w:p w:rsidR="00C523C9" w:rsidRPr="008B5A4D" w:rsidRDefault="00C523C9" w:rsidP="00D73380">
            <w:pPr>
              <w:ind w:left="567" w:right="-4"/>
              <w:jc w:val="both"/>
              <w:rPr>
                <w:rFonts w:ascii="Bookman Old Style" w:hAnsi="Bookman Old Style" w:cs="Times New Roman"/>
                <w:lang w:val="en-US"/>
              </w:rPr>
            </w:pPr>
          </w:p>
          <w:p w:rsidR="00C523C9" w:rsidRPr="008B5A4D" w:rsidRDefault="00C523C9" w:rsidP="00D73380">
            <w:pPr>
              <w:ind w:left="567" w:right="-4"/>
              <w:jc w:val="both"/>
              <w:rPr>
                <w:rFonts w:ascii="Bookman Old Style" w:hAnsi="Bookman Old Style" w:cs="Times New Roman"/>
                <w:lang w:val="en-US"/>
              </w:rPr>
            </w:pPr>
          </w:p>
          <w:p w:rsidR="00C523C9" w:rsidRPr="008B5A4D" w:rsidRDefault="00C523C9" w:rsidP="00D73380">
            <w:pPr>
              <w:pStyle w:val="BodyText"/>
              <w:ind w:right="-4"/>
              <w:jc w:val="center"/>
              <w:outlineLvl w:val="0"/>
              <w:rPr>
                <w:rFonts w:ascii="Bookman Old Style" w:hAnsi="Bookman Old Style" w:cs="Times New Roman"/>
                <w:b w:val="0"/>
                <w:bCs w:val="0"/>
              </w:rPr>
            </w:pPr>
            <w:r w:rsidRPr="008B5A4D">
              <w:rPr>
                <w:rFonts w:ascii="Bookman Old Style" w:hAnsi="Bookman Old Style" w:cs="Times New Roman"/>
                <w:b w:val="0"/>
                <w:bCs w:val="0"/>
              </w:rPr>
              <w:t xml:space="preserve">BAB </w:t>
            </w:r>
            <w:r w:rsidRPr="008B5A4D">
              <w:rPr>
                <w:rFonts w:ascii="Bookman Old Style" w:hAnsi="Bookman Old Style" w:cs="Times New Roman"/>
                <w:b w:val="0"/>
                <w:bCs w:val="0"/>
                <w:lang w:val="en-US"/>
              </w:rPr>
              <w:t>I</w:t>
            </w:r>
            <w:r w:rsidRPr="008B5A4D">
              <w:rPr>
                <w:rFonts w:ascii="Bookman Old Style" w:hAnsi="Bookman Old Style" w:cs="Times New Roman"/>
                <w:b w:val="0"/>
                <w:bCs w:val="0"/>
              </w:rPr>
              <w:t>X</w:t>
            </w:r>
          </w:p>
          <w:p w:rsidR="00C523C9" w:rsidRPr="008B5A4D" w:rsidRDefault="00C523C9" w:rsidP="00D73380">
            <w:pPr>
              <w:pStyle w:val="BodyText"/>
              <w:spacing w:before="120"/>
              <w:jc w:val="center"/>
              <w:rPr>
                <w:rFonts w:ascii="Bookman Old Style" w:hAnsi="Bookman Old Style" w:cs="Times New Roman"/>
                <w:b w:val="0"/>
                <w:bCs w:val="0"/>
              </w:rPr>
            </w:pPr>
            <w:r w:rsidRPr="008B5A4D">
              <w:rPr>
                <w:rFonts w:ascii="Bookman Old Style" w:hAnsi="Bookman Old Style" w:cs="Times New Roman"/>
                <w:b w:val="0"/>
                <w:bCs w:val="0"/>
                <w:lang w:val="en-US"/>
              </w:rPr>
              <w:t xml:space="preserve">PENINJAUAN KEMBALI DAN PENYEMPURNAAN </w:t>
            </w:r>
          </w:p>
          <w:p w:rsidR="00C523C9" w:rsidRPr="008B5A4D" w:rsidRDefault="00C523C9"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Pr="008B5A4D">
              <w:rPr>
                <w:rFonts w:ascii="Bookman Old Style" w:hAnsi="Bookman Old Style" w:cs="Times New Roman"/>
                <w:lang w:val="fi-FI"/>
              </w:rPr>
              <w:t>sal 104</w:t>
            </w:r>
          </w:p>
          <w:p w:rsidR="00C523C9" w:rsidRPr="008B5A4D" w:rsidRDefault="00C523C9" w:rsidP="00D73380">
            <w:pPr>
              <w:pStyle w:val="BodyText"/>
              <w:numPr>
                <w:ilvl w:val="0"/>
                <w:numId w:val="282"/>
              </w:numPr>
              <w:spacing w:before="120" w:after="120"/>
              <w:ind w:left="518" w:hanging="518"/>
              <w:rPr>
                <w:rFonts w:ascii="Bookman Old Style" w:hAnsi="Bookman Old Style" w:cs="Times New Roman"/>
                <w:b w:val="0"/>
                <w:bCs w:val="0"/>
                <w:lang w:val="fi-FI"/>
              </w:rPr>
            </w:pPr>
            <w:r w:rsidRPr="008B5A4D">
              <w:rPr>
                <w:rFonts w:ascii="Bookman Old Style" w:hAnsi="Bookman Old Style" w:cs="Times New Roman"/>
                <w:b w:val="0"/>
                <w:bCs w:val="0"/>
              </w:rPr>
              <w:t>RTRW</w:t>
            </w:r>
            <w:r w:rsidRPr="008B5A4D">
              <w:rPr>
                <w:rFonts w:ascii="Bookman Old Style" w:hAnsi="Bookman Old Style" w:cs="Times New Roman"/>
                <w:b w:val="0"/>
                <w:bCs w:val="0"/>
                <w:lang w:val="fi-FI"/>
              </w:rPr>
              <w:t xml:space="preserve"> </w:t>
            </w:r>
            <w:r w:rsidRPr="008B5A4D">
              <w:rPr>
                <w:rFonts w:ascii="Bookman Old Style" w:hAnsi="Bookman Old Style" w:cs="Times New Roman"/>
                <w:b w:val="0"/>
                <w:bCs w:val="0"/>
              </w:rPr>
              <w:t>K</w:t>
            </w:r>
            <w:r w:rsidRPr="008B5A4D">
              <w:rPr>
                <w:rFonts w:ascii="Bookman Old Style" w:hAnsi="Bookman Old Style" w:cs="Times New Roman"/>
                <w:b w:val="0"/>
                <w:bCs w:val="0"/>
                <w:lang w:val="fi-FI"/>
              </w:rPr>
              <w:t xml:space="preserve">abupaten Bangli </w:t>
            </w:r>
            <w:r w:rsidRPr="008B5A4D">
              <w:rPr>
                <w:rFonts w:ascii="Bookman Old Style" w:hAnsi="Bookman Old Style" w:cs="Times New Roman"/>
                <w:b w:val="0"/>
                <w:bCs w:val="0"/>
              </w:rPr>
              <w:t>berlaku untuk jangka waktu 20 (dua puluh) tahun</w:t>
            </w:r>
            <w:r w:rsidRPr="008B5A4D">
              <w:rPr>
                <w:rFonts w:ascii="Bookman Old Style" w:hAnsi="Bookman Old Style" w:cs="Times New Roman"/>
                <w:b w:val="0"/>
                <w:bCs w:val="0"/>
                <w:lang w:val="fi-FI"/>
              </w:rPr>
              <w:t xml:space="preserve"> sejak diundangkan</w:t>
            </w:r>
            <w:r w:rsidRPr="008B5A4D">
              <w:rPr>
                <w:rFonts w:ascii="Bookman Old Style" w:hAnsi="Bookman Old Style" w:cs="Times New Roman"/>
                <w:b w:val="0"/>
                <w:bCs w:val="0"/>
              </w:rPr>
              <w:t xml:space="preserve">, </w:t>
            </w:r>
            <w:r w:rsidRPr="008B5A4D">
              <w:rPr>
                <w:rFonts w:ascii="Bookman Old Style" w:hAnsi="Bookman Old Style" w:cs="Times New Roman"/>
                <w:b w:val="0"/>
                <w:bCs w:val="0"/>
                <w:lang w:val="fi-FI"/>
              </w:rPr>
              <w:t>dan dapat ditinjau kembali 5 (lima) tahun sekali;</w:t>
            </w:r>
          </w:p>
          <w:p w:rsidR="00C523C9" w:rsidRPr="008B5A4D" w:rsidRDefault="00C523C9" w:rsidP="00D73380">
            <w:pPr>
              <w:pStyle w:val="BodyText"/>
              <w:numPr>
                <w:ilvl w:val="0"/>
                <w:numId w:val="282"/>
              </w:numPr>
              <w:spacing w:before="120" w:after="120"/>
              <w:ind w:left="518" w:hanging="518"/>
              <w:rPr>
                <w:rFonts w:ascii="Bookman Old Style" w:hAnsi="Bookman Old Style" w:cs="Times New Roman"/>
                <w:b w:val="0"/>
                <w:bCs w:val="0"/>
                <w:lang w:val="fi-FI"/>
              </w:rPr>
            </w:pPr>
            <w:r w:rsidRPr="008B5A4D">
              <w:rPr>
                <w:rFonts w:ascii="Bookman Old Style" w:hAnsi="Bookman Old Style" w:cs="Times New Roman"/>
                <w:b w:val="0"/>
                <w:bCs w:val="0"/>
                <w:lang w:val="fi-FI"/>
              </w:rPr>
              <w:t>Dalam kondisi lingkungan strategis tertentu yang berkaitan dengan bencana alam skala besar dan/atau perubahan batas wilayah kabupaten yang ditetapkan dengan peraturan perundang-undangan, RTRW Kabupaten Bangli dapat ditinjau kembali lebih dari 1 (satu) kali dalam 5 (lima) tahun; dan</w:t>
            </w:r>
          </w:p>
          <w:p w:rsidR="00C523C9" w:rsidRPr="008B5A4D" w:rsidRDefault="00C523C9" w:rsidP="00D73380">
            <w:pPr>
              <w:pStyle w:val="BodyText"/>
              <w:numPr>
                <w:ilvl w:val="0"/>
                <w:numId w:val="282"/>
              </w:numPr>
              <w:spacing w:before="120" w:after="120"/>
              <w:ind w:left="518" w:hanging="518"/>
              <w:rPr>
                <w:rFonts w:ascii="Bookman Old Style" w:hAnsi="Bookman Old Style" w:cs="Times New Roman"/>
                <w:b w:val="0"/>
                <w:bCs w:val="0"/>
                <w:lang w:val="fi-FI"/>
              </w:rPr>
            </w:pPr>
            <w:r w:rsidRPr="008B5A4D">
              <w:rPr>
                <w:rFonts w:ascii="Bookman Old Style" w:hAnsi="Bookman Old Style" w:cs="Times New Roman"/>
                <w:b w:val="0"/>
                <w:bCs w:val="0"/>
                <w:lang w:val="fi-FI"/>
              </w:rPr>
              <w:t xml:space="preserve">Peninjauan kembali sebagaimana dimaksud pada ayat (2) dilakukan apabila terjadi perubahan kebijakan nasional, provinsi dan strategi yang mempengaruhi pemanfaatan ruang kabupaten dan/atau dinamika internal kabupaten. </w:t>
            </w:r>
          </w:p>
          <w:p w:rsidR="00C523C9" w:rsidRPr="008B5A4D" w:rsidRDefault="00C523C9" w:rsidP="00D73380">
            <w:pPr>
              <w:ind w:left="567" w:right="-4"/>
              <w:jc w:val="both"/>
              <w:rPr>
                <w:rFonts w:ascii="Bookman Old Style" w:hAnsi="Bookman Old Style" w:cs="Times New Roman"/>
                <w:lang w:val="en-US"/>
              </w:rPr>
            </w:pPr>
          </w:p>
          <w:p w:rsidR="00093CBD" w:rsidRPr="008B5A4D" w:rsidRDefault="00093CBD" w:rsidP="00D73380">
            <w:pPr>
              <w:pStyle w:val="BodyText"/>
              <w:ind w:right="-6"/>
              <w:jc w:val="center"/>
              <w:outlineLvl w:val="0"/>
              <w:rPr>
                <w:rFonts w:ascii="Bookman Old Style" w:hAnsi="Bookman Old Style" w:cs="Times New Roman"/>
                <w:b w:val="0"/>
                <w:bCs w:val="0"/>
              </w:rPr>
            </w:pPr>
            <w:r w:rsidRPr="008B5A4D">
              <w:rPr>
                <w:rFonts w:ascii="Bookman Old Style" w:hAnsi="Bookman Old Style" w:cs="Times New Roman"/>
                <w:b w:val="0"/>
                <w:bCs w:val="0"/>
              </w:rPr>
              <w:t>BAB X</w:t>
            </w:r>
          </w:p>
          <w:p w:rsidR="00093CBD" w:rsidRPr="008B5A4D" w:rsidRDefault="00093CBD" w:rsidP="00D73380">
            <w:pPr>
              <w:pStyle w:val="BodyText"/>
              <w:spacing w:before="120"/>
              <w:jc w:val="center"/>
              <w:outlineLvl w:val="0"/>
              <w:rPr>
                <w:rFonts w:ascii="Bookman Old Style" w:hAnsi="Bookman Old Style" w:cs="Times New Roman"/>
                <w:b w:val="0"/>
                <w:bCs w:val="0"/>
              </w:rPr>
            </w:pPr>
            <w:r w:rsidRPr="008B5A4D">
              <w:rPr>
                <w:rFonts w:ascii="Bookman Old Style" w:hAnsi="Bookman Old Style" w:cs="Times New Roman"/>
                <w:b w:val="0"/>
                <w:bCs w:val="0"/>
              </w:rPr>
              <w:t>PENGAWASAN PENATAAN RUANG</w:t>
            </w:r>
          </w:p>
          <w:p w:rsidR="00093CBD" w:rsidRPr="008B5A4D" w:rsidRDefault="00093CBD" w:rsidP="00D73380">
            <w:pPr>
              <w:pStyle w:val="BodyText"/>
              <w:ind w:right="-6"/>
              <w:jc w:val="center"/>
              <w:outlineLvl w:val="0"/>
              <w:rPr>
                <w:rFonts w:ascii="Bookman Old Style" w:hAnsi="Bookman Old Style" w:cs="Times New Roman"/>
                <w:b w:val="0"/>
                <w:bCs w:val="0"/>
              </w:rPr>
            </w:pPr>
          </w:p>
          <w:p w:rsidR="00093CBD" w:rsidRPr="008B5A4D" w:rsidRDefault="00093CBD"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Pr="008B5A4D">
              <w:rPr>
                <w:rFonts w:ascii="Bookman Old Style" w:hAnsi="Bookman Old Style" w:cs="Times New Roman"/>
                <w:lang w:val="fi-FI"/>
              </w:rPr>
              <w:t>sal 10</w:t>
            </w:r>
            <w:r w:rsidR="00C523C9" w:rsidRPr="008B5A4D">
              <w:rPr>
                <w:rFonts w:ascii="Bookman Old Style" w:hAnsi="Bookman Old Style" w:cs="Times New Roman"/>
                <w:lang w:val="fi-FI"/>
              </w:rPr>
              <w:t>5</w:t>
            </w:r>
          </w:p>
          <w:p w:rsidR="00093CBD" w:rsidRPr="008B5A4D" w:rsidRDefault="00093CBD" w:rsidP="00D73380">
            <w:pPr>
              <w:ind w:left="434" w:right="-4" w:hanging="434"/>
              <w:jc w:val="both"/>
              <w:rPr>
                <w:rFonts w:ascii="Bookman Old Style" w:hAnsi="Bookman Old Style" w:cs="Times New Roman"/>
              </w:rPr>
            </w:pPr>
            <w:r w:rsidRPr="008B5A4D">
              <w:rPr>
                <w:rFonts w:ascii="Bookman Old Style" w:hAnsi="Bookman Old Style" w:cs="Times New Roman"/>
              </w:rPr>
              <w:t>(1)</w:t>
            </w:r>
            <w:r w:rsidRPr="008B5A4D">
              <w:rPr>
                <w:rFonts w:ascii="Bookman Old Style" w:hAnsi="Bookman Old Style" w:cs="Times New Roman"/>
              </w:rPr>
              <w:tab/>
              <w:t xml:space="preserve">Pengawasan penataan ruang, </w:t>
            </w:r>
            <w:r w:rsidRPr="008B5A4D">
              <w:rPr>
                <w:rFonts w:ascii="Bookman Old Style" w:hAnsi="Bookman Old Style" w:cs="Times New Roman"/>
                <w:lang w:val="fi-FI"/>
              </w:rPr>
              <w:t>meliputi</w:t>
            </w:r>
            <w:r w:rsidRPr="008B5A4D">
              <w:rPr>
                <w:rFonts w:ascii="Bookman Old Style" w:hAnsi="Bookman Old Style" w:cs="Times New Roman"/>
              </w:rPr>
              <w:t>:</w:t>
            </w:r>
          </w:p>
          <w:p w:rsidR="00093CBD" w:rsidRPr="008B5A4D" w:rsidRDefault="00093CBD" w:rsidP="00D73380">
            <w:pPr>
              <w:numPr>
                <w:ilvl w:val="7"/>
                <w:numId w:val="2"/>
              </w:numPr>
              <w:tabs>
                <w:tab w:val="clear" w:pos="7020"/>
                <w:tab w:val="left" w:pos="884"/>
              </w:tabs>
              <w:ind w:left="884" w:right="-4" w:hanging="450"/>
              <w:jc w:val="both"/>
              <w:rPr>
                <w:rFonts w:ascii="Bookman Old Style" w:hAnsi="Bookman Old Style" w:cs="Times New Roman"/>
              </w:rPr>
            </w:pPr>
            <w:r w:rsidRPr="008B5A4D">
              <w:rPr>
                <w:rFonts w:ascii="Bookman Old Style" w:hAnsi="Bookman Old Style" w:cs="Times New Roman"/>
              </w:rPr>
              <w:t>kinerja pengaturan;</w:t>
            </w:r>
          </w:p>
          <w:p w:rsidR="00093CBD" w:rsidRPr="008B5A4D" w:rsidRDefault="00093CBD" w:rsidP="00D73380">
            <w:pPr>
              <w:numPr>
                <w:ilvl w:val="7"/>
                <w:numId w:val="2"/>
              </w:numPr>
              <w:tabs>
                <w:tab w:val="clear" w:pos="7020"/>
                <w:tab w:val="left" w:pos="884"/>
              </w:tabs>
              <w:ind w:left="884" w:right="-4" w:hanging="450"/>
              <w:jc w:val="both"/>
              <w:rPr>
                <w:rFonts w:ascii="Bookman Old Style" w:hAnsi="Bookman Old Style" w:cs="Times New Roman"/>
              </w:rPr>
            </w:pPr>
            <w:r w:rsidRPr="008B5A4D">
              <w:rPr>
                <w:rFonts w:ascii="Bookman Old Style" w:hAnsi="Bookman Old Style" w:cs="Times New Roman"/>
              </w:rPr>
              <w:t xml:space="preserve">pembinaan; dan </w:t>
            </w:r>
          </w:p>
          <w:p w:rsidR="00093CBD" w:rsidRPr="008B5A4D" w:rsidRDefault="00093CBD" w:rsidP="00D73380">
            <w:pPr>
              <w:numPr>
                <w:ilvl w:val="7"/>
                <w:numId w:val="2"/>
              </w:numPr>
              <w:tabs>
                <w:tab w:val="clear" w:pos="7020"/>
                <w:tab w:val="left" w:pos="884"/>
              </w:tabs>
              <w:ind w:left="884" w:right="-4" w:hanging="450"/>
              <w:jc w:val="both"/>
              <w:rPr>
                <w:rFonts w:ascii="Bookman Old Style" w:hAnsi="Bookman Old Style" w:cs="Times New Roman"/>
              </w:rPr>
            </w:pPr>
            <w:r w:rsidRPr="008B5A4D">
              <w:rPr>
                <w:rFonts w:ascii="Bookman Old Style" w:hAnsi="Bookman Old Style" w:cs="Times New Roman"/>
              </w:rPr>
              <w:t>pelaksanaan penataan ruang.</w:t>
            </w:r>
          </w:p>
          <w:p w:rsidR="00093CBD" w:rsidRPr="008B5A4D" w:rsidRDefault="00093CBD" w:rsidP="00D73380">
            <w:pPr>
              <w:numPr>
                <w:ilvl w:val="0"/>
                <w:numId w:val="180"/>
              </w:numPr>
              <w:tabs>
                <w:tab w:val="left" w:pos="434"/>
              </w:tabs>
              <w:spacing w:before="120"/>
              <w:ind w:left="432" w:hanging="446"/>
              <w:jc w:val="both"/>
              <w:rPr>
                <w:rFonts w:ascii="Bookman Old Style" w:hAnsi="Bookman Old Style" w:cs="Times New Roman"/>
              </w:rPr>
            </w:pPr>
            <w:r w:rsidRPr="008B5A4D">
              <w:rPr>
                <w:rFonts w:ascii="Bookman Old Style" w:hAnsi="Bookman Old Style" w:cs="Times New Roman"/>
              </w:rPr>
              <w:t>Pengawasan penataan ruang sebagaimana dimaksud pada ayat (1), melaksanakan:</w:t>
            </w:r>
          </w:p>
          <w:p w:rsidR="00093CBD" w:rsidRPr="008B5A4D" w:rsidRDefault="00093CBD" w:rsidP="00D73380">
            <w:pPr>
              <w:numPr>
                <w:ilvl w:val="7"/>
                <w:numId w:val="18"/>
              </w:numPr>
              <w:tabs>
                <w:tab w:val="clear" w:pos="7020"/>
                <w:tab w:val="num" w:pos="884"/>
              </w:tabs>
              <w:ind w:left="884" w:right="-4" w:hanging="450"/>
              <w:jc w:val="both"/>
              <w:rPr>
                <w:rFonts w:ascii="Bookman Old Style" w:hAnsi="Bookman Old Style" w:cs="Times New Roman"/>
              </w:rPr>
            </w:pPr>
            <w:r w:rsidRPr="008B5A4D">
              <w:rPr>
                <w:rFonts w:ascii="Bookman Old Style" w:hAnsi="Bookman Old Style" w:cs="Times New Roman"/>
              </w:rPr>
              <w:t xml:space="preserve">tindakan pemantauan; </w:t>
            </w:r>
          </w:p>
          <w:p w:rsidR="00093CBD" w:rsidRPr="008B5A4D" w:rsidRDefault="00093CBD" w:rsidP="00D73380">
            <w:pPr>
              <w:numPr>
                <w:ilvl w:val="7"/>
                <w:numId w:val="18"/>
              </w:numPr>
              <w:tabs>
                <w:tab w:val="clear" w:pos="7020"/>
                <w:tab w:val="num" w:pos="884"/>
              </w:tabs>
              <w:ind w:left="884" w:right="-4" w:hanging="450"/>
              <w:jc w:val="both"/>
              <w:rPr>
                <w:rFonts w:ascii="Bookman Old Style" w:hAnsi="Bookman Old Style" w:cs="Times New Roman"/>
              </w:rPr>
            </w:pPr>
            <w:r w:rsidRPr="008B5A4D">
              <w:rPr>
                <w:rFonts w:ascii="Bookman Old Style" w:hAnsi="Bookman Old Style" w:cs="Times New Roman"/>
              </w:rPr>
              <w:t xml:space="preserve">evaluasi; dan </w:t>
            </w:r>
          </w:p>
          <w:p w:rsidR="00093CBD" w:rsidRPr="008B5A4D" w:rsidRDefault="00093CBD" w:rsidP="00D73380">
            <w:pPr>
              <w:numPr>
                <w:ilvl w:val="7"/>
                <w:numId w:val="18"/>
              </w:numPr>
              <w:tabs>
                <w:tab w:val="clear" w:pos="7020"/>
                <w:tab w:val="num" w:pos="884"/>
              </w:tabs>
              <w:ind w:left="884" w:right="-4" w:hanging="450"/>
              <w:jc w:val="both"/>
              <w:rPr>
                <w:rFonts w:ascii="Bookman Old Style" w:hAnsi="Bookman Old Style" w:cs="Times New Roman"/>
              </w:rPr>
            </w:pPr>
            <w:r w:rsidRPr="008B5A4D">
              <w:rPr>
                <w:rFonts w:ascii="Bookman Old Style" w:hAnsi="Bookman Old Style" w:cs="Times New Roman"/>
              </w:rPr>
              <w:t xml:space="preserve">pelaporan. </w:t>
            </w:r>
          </w:p>
          <w:p w:rsidR="00093CBD" w:rsidRPr="008B5A4D" w:rsidRDefault="00093CBD" w:rsidP="00D73380">
            <w:pPr>
              <w:numPr>
                <w:ilvl w:val="0"/>
                <w:numId w:val="180"/>
              </w:numPr>
              <w:tabs>
                <w:tab w:val="left" w:pos="434"/>
              </w:tabs>
              <w:spacing w:before="120"/>
              <w:ind w:left="432" w:hanging="446"/>
              <w:jc w:val="both"/>
              <w:rPr>
                <w:rFonts w:ascii="Bookman Old Style" w:hAnsi="Bookman Old Style" w:cs="Times New Roman"/>
              </w:rPr>
            </w:pPr>
            <w:r w:rsidRPr="008B5A4D">
              <w:rPr>
                <w:rFonts w:ascii="Bookman Old Style" w:hAnsi="Bookman Old Style" w:cs="Times New Roman"/>
              </w:rPr>
              <w:t>Pengawasan dilakukan dengan melibatkan peran masyarakat.</w:t>
            </w:r>
          </w:p>
          <w:p w:rsidR="00093CBD" w:rsidRPr="008B5A4D" w:rsidRDefault="00093CBD" w:rsidP="00D73380">
            <w:pPr>
              <w:numPr>
                <w:ilvl w:val="0"/>
                <w:numId w:val="180"/>
              </w:numPr>
              <w:tabs>
                <w:tab w:val="left" w:pos="434"/>
              </w:tabs>
              <w:spacing w:before="120"/>
              <w:ind w:left="432" w:hanging="446"/>
              <w:jc w:val="both"/>
              <w:rPr>
                <w:rFonts w:ascii="Bookman Old Style" w:hAnsi="Bookman Old Style" w:cs="Times New Roman"/>
              </w:rPr>
            </w:pPr>
            <w:r w:rsidRPr="008B5A4D">
              <w:rPr>
                <w:rFonts w:ascii="Bookman Old Style" w:hAnsi="Bookman Old Style" w:cs="Times New Roman"/>
              </w:rPr>
              <w:t>Peran masyarakat sebagaimana dimaksud pada ayat (3), meliputi:</w:t>
            </w:r>
          </w:p>
          <w:p w:rsidR="00093CBD" w:rsidRPr="008B5A4D" w:rsidRDefault="00093CBD" w:rsidP="00D73380">
            <w:pPr>
              <w:numPr>
                <w:ilvl w:val="7"/>
                <w:numId w:val="19"/>
              </w:numPr>
              <w:tabs>
                <w:tab w:val="left" w:pos="884"/>
              </w:tabs>
              <w:ind w:left="884" w:right="-4" w:hanging="450"/>
              <w:jc w:val="both"/>
              <w:rPr>
                <w:rFonts w:ascii="Bookman Old Style" w:hAnsi="Bookman Old Style" w:cs="Times New Roman"/>
              </w:rPr>
            </w:pPr>
            <w:r w:rsidRPr="008B5A4D">
              <w:rPr>
                <w:rFonts w:ascii="Bookman Old Style" w:hAnsi="Bookman Old Style" w:cs="Times New Roman"/>
              </w:rPr>
              <w:t xml:space="preserve">menyampaikan laporan; dan/atau </w:t>
            </w:r>
          </w:p>
          <w:p w:rsidR="00093CBD" w:rsidRPr="008B5A4D" w:rsidRDefault="00093CBD" w:rsidP="00D73380">
            <w:pPr>
              <w:numPr>
                <w:ilvl w:val="0"/>
                <w:numId w:val="19"/>
              </w:numPr>
              <w:tabs>
                <w:tab w:val="left" w:pos="884"/>
              </w:tabs>
              <w:ind w:left="884" w:right="-4" w:hanging="450"/>
              <w:jc w:val="both"/>
              <w:rPr>
                <w:rFonts w:ascii="Bookman Old Style" w:hAnsi="Bookman Old Style" w:cs="Times New Roman"/>
              </w:rPr>
            </w:pPr>
            <w:r w:rsidRPr="008B5A4D">
              <w:rPr>
                <w:rFonts w:ascii="Bookman Old Style" w:hAnsi="Bookman Old Style" w:cs="Times New Roman"/>
              </w:rPr>
              <w:t>pengaduan kepada pemerintah kabupaten/kota.</w:t>
            </w:r>
          </w:p>
          <w:p w:rsidR="00093CBD" w:rsidRPr="008B5A4D" w:rsidRDefault="00093CBD" w:rsidP="00D73380">
            <w:pPr>
              <w:pStyle w:val="BodyText"/>
              <w:ind w:right="-6"/>
              <w:jc w:val="center"/>
              <w:outlineLvl w:val="0"/>
              <w:rPr>
                <w:rFonts w:ascii="Bookman Old Style" w:hAnsi="Bookman Old Style" w:cs="Times New Roman"/>
                <w:b w:val="0"/>
                <w:bCs w:val="0"/>
              </w:rPr>
            </w:pPr>
          </w:p>
          <w:p w:rsidR="00093CBD" w:rsidRPr="008B5A4D" w:rsidRDefault="00093CBD"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10</w:t>
            </w:r>
            <w:r w:rsidR="00C523C9" w:rsidRPr="008B5A4D">
              <w:rPr>
                <w:rFonts w:ascii="Bookman Old Style" w:hAnsi="Bookman Old Style" w:cs="Times New Roman"/>
                <w:lang w:val="en-US"/>
              </w:rPr>
              <w:t>6</w:t>
            </w:r>
          </w:p>
          <w:p w:rsidR="00093CBD" w:rsidRPr="008B5A4D" w:rsidRDefault="00093CBD" w:rsidP="00D73380">
            <w:pPr>
              <w:numPr>
                <w:ilvl w:val="0"/>
                <w:numId w:val="24"/>
              </w:numPr>
              <w:tabs>
                <w:tab w:val="clear" w:pos="2187"/>
                <w:tab w:val="left" w:pos="613"/>
              </w:tabs>
              <w:spacing w:before="120"/>
              <w:ind w:left="619" w:hanging="605"/>
              <w:jc w:val="both"/>
              <w:rPr>
                <w:rFonts w:ascii="Bookman Old Style" w:hAnsi="Bookman Old Style" w:cs="Times New Roman"/>
              </w:rPr>
            </w:pPr>
            <w:r w:rsidRPr="008B5A4D">
              <w:rPr>
                <w:rFonts w:ascii="Bookman Old Style" w:hAnsi="Bookman Old Style" w:cs="Times New Roman"/>
              </w:rPr>
              <w:t xml:space="preserve">Pemantauan dan evaluasi dilakukan dengan mengamati </w:t>
            </w:r>
            <w:r w:rsidRPr="008B5A4D">
              <w:rPr>
                <w:rFonts w:ascii="Bookman Old Style" w:hAnsi="Bookman Old Style" w:cs="Times New Roman"/>
              </w:rPr>
              <w:lastRenderedPageBreak/>
              <w:t>dan memeriksa kesesuaian antara penyelenggaraan penataan ruang dengan ketentuan Peraturan Daerah.</w:t>
            </w:r>
          </w:p>
          <w:p w:rsidR="00093CBD" w:rsidRPr="008B5A4D" w:rsidRDefault="00093CBD" w:rsidP="00D73380">
            <w:pPr>
              <w:numPr>
                <w:ilvl w:val="0"/>
                <w:numId w:val="24"/>
              </w:numPr>
              <w:tabs>
                <w:tab w:val="clear" w:pos="2187"/>
                <w:tab w:val="left" w:pos="613"/>
              </w:tabs>
              <w:spacing w:before="120"/>
              <w:ind w:left="619" w:hanging="605"/>
              <w:jc w:val="both"/>
              <w:rPr>
                <w:rFonts w:ascii="Bookman Old Style" w:hAnsi="Bookman Old Style" w:cs="Times New Roman"/>
              </w:rPr>
            </w:pPr>
            <w:r w:rsidRPr="008B5A4D">
              <w:rPr>
                <w:rFonts w:ascii="Bookman Old Style" w:hAnsi="Bookman Old Style" w:cs="Times New Roman"/>
              </w:rPr>
              <w:t xml:space="preserve">Bupati mengambil langkah penyelesaian sesuai kewenangannya dalam hal pemantauan dan evaluasi sebagaimana dimaksud pada ayat (1), apabila terdapat bukti-bukti penyimpangan administratif dalam penyelenggaraan penataan ruang. </w:t>
            </w:r>
          </w:p>
          <w:p w:rsidR="00093CBD" w:rsidRPr="008B5A4D" w:rsidRDefault="00093CBD" w:rsidP="00D73380">
            <w:pPr>
              <w:numPr>
                <w:ilvl w:val="0"/>
                <w:numId w:val="24"/>
              </w:numPr>
              <w:tabs>
                <w:tab w:val="clear" w:pos="2187"/>
                <w:tab w:val="left" w:pos="613"/>
              </w:tabs>
              <w:spacing w:before="120"/>
              <w:ind w:left="619" w:hanging="605"/>
              <w:jc w:val="both"/>
              <w:rPr>
                <w:rFonts w:ascii="Bookman Old Style" w:hAnsi="Bookman Old Style" w:cs="Times New Roman"/>
              </w:rPr>
            </w:pPr>
            <w:r w:rsidRPr="008B5A4D">
              <w:rPr>
                <w:rFonts w:ascii="Bookman Old Style" w:hAnsi="Bookman Old Style" w:cs="Times New Roman"/>
              </w:rPr>
              <w:t>Dalam hal penyimpangan dalam penyelenggaraan penataan ruang, pihak yang melakukan penyimpangan dikenakan sanksi sesuai dengan peraturan perundang-undangan.</w:t>
            </w:r>
          </w:p>
          <w:p w:rsidR="00093CBD" w:rsidRPr="008B5A4D" w:rsidRDefault="00093CBD" w:rsidP="00D73380">
            <w:pPr>
              <w:pStyle w:val="BodyText"/>
              <w:ind w:right="-6"/>
              <w:jc w:val="center"/>
              <w:outlineLvl w:val="0"/>
              <w:rPr>
                <w:rFonts w:ascii="Bookman Old Style" w:hAnsi="Bookman Old Style" w:cs="Times New Roman"/>
                <w:b w:val="0"/>
                <w:bCs w:val="0"/>
              </w:rPr>
            </w:pPr>
          </w:p>
          <w:p w:rsidR="00093CBD" w:rsidRPr="008B5A4D" w:rsidRDefault="00093CBD"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10</w:t>
            </w:r>
            <w:r w:rsidR="00C523C9" w:rsidRPr="008B5A4D">
              <w:rPr>
                <w:rFonts w:ascii="Bookman Old Style" w:hAnsi="Bookman Old Style" w:cs="Times New Roman"/>
                <w:lang w:val="en-US"/>
              </w:rPr>
              <w:t>7</w:t>
            </w:r>
          </w:p>
          <w:p w:rsidR="00093CBD" w:rsidRPr="008B5A4D" w:rsidRDefault="00093CBD" w:rsidP="00D73380">
            <w:pPr>
              <w:numPr>
                <w:ilvl w:val="1"/>
                <w:numId w:val="25"/>
              </w:numPr>
              <w:tabs>
                <w:tab w:val="clear" w:pos="720"/>
                <w:tab w:val="num" w:pos="613"/>
              </w:tabs>
              <w:ind w:left="613" w:right="-4" w:hanging="600"/>
              <w:jc w:val="both"/>
              <w:rPr>
                <w:rFonts w:ascii="Bookman Old Style" w:hAnsi="Bookman Old Style" w:cs="Times New Roman"/>
              </w:rPr>
            </w:pPr>
            <w:r w:rsidRPr="008B5A4D">
              <w:rPr>
                <w:rFonts w:ascii="Bookman Old Style" w:hAnsi="Bookman Old Style" w:cs="Times New Roman"/>
              </w:rPr>
              <w:t xml:space="preserve">Pengawasan untuk menjamin tercapainya tujuan penyelenggaraan penataan ruang, </w:t>
            </w:r>
            <w:r w:rsidRPr="008B5A4D">
              <w:rPr>
                <w:rFonts w:ascii="Bookman Old Style" w:hAnsi="Bookman Old Style" w:cs="Times New Roman"/>
                <w:lang w:val="en-US"/>
              </w:rPr>
              <w:t>meliputi</w:t>
            </w:r>
            <w:r w:rsidRPr="008B5A4D">
              <w:rPr>
                <w:rFonts w:ascii="Bookman Old Style" w:hAnsi="Bookman Old Style" w:cs="Times New Roman"/>
              </w:rPr>
              <w:t xml:space="preserve">: </w:t>
            </w:r>
          </w:p>
          <w:p w:rsidR="00093CBD" w:rsidRPr="008B5A4D" w:rsidRDefault="00093CBD" w:rsidP="00D73380">
            <w:pPr>
              <w:numPr>
                <w:ilvl w:val="7"/>
                <w:numId w:val="20"/>
              </w:numPr>
              <w:ind w:left="1093" w:right="-4" w:hanging="426"/>
              <w:jc w:val="both"/>
              <w:rPr>
                <w:rFonts w:ascii="Bookman Old Style" w:hAnsi="Bookman Old Style" w:cs="Times New Roman"/>
              </w:rPr>
            </w:pPr>
            <w:r w:rsidRPr="008B5A4D">
              <w:rPr>
                <w:rFonts w:ascii="Bookman Old Style" w:hAnsi="Bookman Old Style" w:cs="Times New Roman"/>
              </w:rPr>
              <w:t xml:space="preserve">kinerja fungsi dan manfaat penyelenggaraan penataan ruang; dan </w:t>
            </w:r>
          </w:p>
          <w:p w:rsidR="00093CBD" w:rsidRPr="008B5A4D" w:rsidRDefault="00093CBD" w:rsidP="00D73380">
            <w:pPr>
              <w:numPr>
                <w:ilvl w:val="0"/>
                <w:numId w:val="20"/>
              </w:numPr>
              <w:ind w:left="1093" w:right="-4" w:hanging="426"/>
              <w:jc w:val="both"/>
              <w:rPr>
                <w:rFonts w:ascii="Bookman Old Style" w:hAnsi="Bookman Old Style" w:cs="Times New Roman"/>
              </w:rPr>
            </w:pPr>
            <w:r w:rsidRPr="008B5A4D">
              <w:rPr>
                <w:rFonts w:ascii="Bookman Old Style" w:hAnsi="Bookman Old Style" w:cs="Times New Roman"/>
              </w:rPr>
              <w:t>kinerja pemenuhan standar pelayanan minimal bidang penataan ruang.</w:t>
            </w:r>
          </w:p>
          <w:p w:rsidR="00093CBD" w:rsidRPr="008B5A4D" w:rsidRDefault="00093CBD" w:rsidP="00D73380">
            <w:pPr>
              <w:numPr>
                <w:ilvl w:val="1"/>
                <w:numId w:val="25"/>
              </w:numPr>
              <w:tabs>
                <w:tab w:val="left" w:pos="613"/>
              </w:tabs>
              <w:spacing w:before="120" w:after="120"/>
              <w:ind w:left="613" w:hanging="600"/>
              <w:jc w:val="both"/>
              <w:rPr>
                <w:rFonts w:ascii="Bookman Old Style" w:hAnsi="Bookman Old Style" w:cs="Times New Roman"/>
              </w:rPr>
            </w:pPr>
            <w:r w:rsidRPr="008B5A4D">
              <w:rPr>
                <w:rFonts w:ascii="Bookman Old Style" w:hAnsi="Bookman Old Style" w:cs="Times New Roman"/>
                <w:lang w:val="fi-FI"/>
              </w:rPr>
              <w:t>Bupati</w:t>
            </w:r>
            <w:r w:rsidRPr="008B5A4D">
              <w:rPr>
                <w:rFonts w:ascii="Bookman Old Style" w:hAnsi="Bookman Old Style" w:cs="Times New Roman"/>
              </w:rPr>
              <w:t xml:space="preserve"> menyusun standar pelayanan penyelenggaraan penataan ruang.</w:t>
            </w:r>
          </w:p>
          <w:p w:rsidR="00093CBD" w:rsidRPr="008B5A4D" w:rsidRDefault="00093CBD" w:rsidP="00D73380">
            <w:pPr>
              <w:numPr>
                <w:ilvl w:val="1"/>
                <w:numId w:val="25"/>
              </w:numPr>
              <w:tabs>
                <w:tab w:val="left" w:pos="613"/>
              </w:tabs>
              <w:spacing w:before="120" w:after="120"/>
              <w:ind w:left="613" w:hanging="600"/>
              <w:jc w:val="both"/>
              <w:rPr>
                <w:rFonts w:ascii="Bookman Old Style" w:hAnsi="Bookman Old Style" w:cs="Times New Roman"/>
              </w:rPr>
            </w:pPr>
            <w:r w:rsidRPr="008B5A4D">
              <w:rPr>
                <w:rFonts w:ascii="Bookman Old Style" w:hAnsi="Bookman Old Style" w:cs="Times New Roman"/>
              </w:rPr>
              <w:t>Standar pelayanan minimal bidang penataan ruang sebagaimana dimaksud pada ayat (2), meliputi aspek pelayanan dalam perencanaan tata ruang, pemanfaatan ruang, dan pengendalian pemanfaatan ruang.</w:t>
            </w:r>
          </w:p>
          <w:p w:rsidR="00093CBD" w:rsidRPr="008B5A4D" w:rsidRDefault="00093CBD" w:rsidP="00D73380">
            <w:pPr>
              <w:numPr>
                <w:ilvl w:val="1"/>
                <w:numId w:val="25"/>
              </w:numPr>
              <w:tabs>
                <w:tab w:val="left" w:pos="613"/>
              </w:tabs>
              <w:spacing w:before="120" w:after="120"/>
              <w:ind w:left="613" w:hanging="600"/>
              <w:jc w:val="both"/>
              <w:rPr>
                <w:rFonts w:ascii="Bookman Old Style" w:hAnsi="Bookman Old Style" w:cs="Times New Roman"/>
              </w:rPr>
            </w:pPr>
            <w:r w:rsidRPr="008B5A4D">
              <w:rPr>
                <w:rFonts w:ascii="Bookman Old Style" w:hAnsi="Bookman Old Style" w:cs="Times New Roman"/>
              </w:rPr>
              <w:t>Standar pelayanan minimal mencakup standar pelayanan minimal bidang penataan ruang kabupaten.</w:t>
            </w:r>
          </w:p>
          <w:p w:rsidR="00093CBD" w:rsidRPr="008B5A4D" w:rsidRDefault="00093CBD" w:rsidP="00D73380">
            <w:pPr>
              <w:numPr>
                <w:ilvl w:val="1"/>
                <w:numId w:val="25"/>
              </w:numPr>
              <w:tabs>
                <w:tab w:val="left" w:pos="613"/>
              </w:tabs>
              <w:spacing w:before="120" w:after="120"/>
              <w:ind w:left="613" w:hanging="600"/>
              <w:jc w:val="both"/>
              <w:rPr>
                <w:rFonts w:ascii="Bookman Old Style" w:hAnsi="Bookman Old Style" w:cs="Times New Roman"/>
              </w:rPr>
            </w:pPr>
            <w:r w:rsidRPr="008B5A4D">
              <w:rPr>
                <w:rFonts w:ascii="Bookman Old Style" w:hAnsi="Bookman Old Style" w:cs="Times New Roman"/>
              </w:rPr>
              <w:t>Standar pelayanan minimal penataan ruang diatur dengan Peraturan Bupati.</w:t>
            </w:r>
          </w:p>
          <w:p w:rsidR="00093CBD" w:rsidRPr="008B5A4D" w:rsidRDefault="00093CBD" w:rsidP="00D73380">
            <w:pPr>
              <w:tabs>
                <w:tab w:val="left" w:pos="0"/>
              </w:tabs>
              <w:spacing w:before="120" w:after="120"/>
              <w:jc w:val="center"/>
              <w:rPr>
                <w:rFonts w:ascii="Bookman Old Style" w:hAnsi="Bookman Old Style" w:cs="Times New Roman"/>
                <w:lang w:val="en-US"/>
              </w:rPr>
            </w:pPr>
          </w:p>
          <w:p w:rsidR="00093CBD" w:rsidRPr="008B5A4D" w:rsidRDefault="00093CBD"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10</w:t>
            </w:r>
            <w:r w:rsidR="00C523C9" w:rsidRPr="008B5A4D">
              <w:rPr>
                <w:rFonts w:ascii="Bookman Old Style" w:hAnsi="Bookman Old Style" w:cs="Times New Roman"/>
                <w:lang w:val="en-US"/>
              </w:rPr>
              <w:t>8</w:t>
            </w:r>
          </w:p>
          <w:p w:rsidR="00093CBD" w:rsidRPr="008B5A4D" w:rsidRDefault="00093CBD" w:rsidP="00D73380">
            <w:pPr>
              <w:spacing w:before="120" w:after="120"/>
              <w:ind w:left="562" w:hanging="562"/>
              <w:jc w:val="both"/>
              <w:rPr>
                <w:rFonts w:ascii="Bookman Old Style" w:hAnsi="Bookman Old Style" w:cs="Times New Roman"/>
              </w:rPr>
            </w:pPr>
            <w:r w:rsidRPr="008B5A4D">
              <w:rPr>
                <w:rFonts w:ascii="Bookman Old Style" w:hAnsi="Bookman Old Style" w:cs="Times New Roman"/>
              </w:rPr>
              <w:t>(1)</w:t>
            </w:r>
            <w:r w:rsidRPr="008B5A4D">
              <w:rPr>
                <w:rFonts w:ascii="Bookman Old Style" w:hAnsi="Bookman Old Style" w:cs="Times New Roman"/>
              </w:rPr>
              <w:tab/>
              <w:t xml:space="preserve">Pengawasan penataan ruang pada setiap tingkat wilayah dilakukan berdasarkan pedoman penataan ruang. </w:t>
            </w:r>
          </w:p>
          <w:p w:rsidR="00093CBD" w:rsidRPr="008B5A4D" w:rsidRDefault="00093CBD" w:rsidP="00D73380">
            <w:pPr>
              <w:spacing w:before="120" w:after="120"/>
              <w:ind w:left="562" w:hanging="562"/>
              <w:jc w:val="both"/>
              <w:rPr>
                <w:rFonts w:ascii="Bookman Old Style" w:hAnsi="Bookman Old Style" w:cs="Times New Roman"/>
              </w:rPr>
            </w:pPr>
            <w:r w:rsidRPr="008B5A4D">
              <w:rPr>
                <w:rFonts w:ascii="Bookman Old Style" w:hAnsi="Bookman Old Style" w:cs="Times New Roman"/>
              </w:rPr>
              <w:t>(2)</w:t>
            </w:r>
            <w:r w:rsidRPr="008B5A4D">
              <w:rPr>
                <w:rFonts w:ascii="Bookman Old Style" w:hAnsi="Bookman Old Style" w:cs="Times New Roman"/>
              </w:rPr>
              <w:tab/>
              <w:t xml:space="preserve">Pengawasan sebagaimana dimaksud pada ayat (1), meliputi: pengaturan, pembinaan, dan pelaksanaan penataan ruang. </w:t>
            </w:r>
          </w:p>
          <w:p w:rsidR="00093CBD" w:rsidRPr="008B5A4D" w:rsidRDefault="00093CBD" w:rsidP="00D73380">
            <w:pPr>
              <w:spacing w:before="120" w:after="120"/>
              <w:ind w:left="562" w:hanging="562"/>
              <w:jc w:val="both"/>
              <w:rPr>
                <w:rFonts w:ascii="Bookman Old Style" w:hAnsi="Bookman Old Style" w:cs="Times New Roman"/>
              </w:rPr>
            </w:pPr>
            <w:r w:rsidRPr="008B5A4D">
              <w:rPr>
                <w:rFonts w:ascii="Bookman Old Style" w:hAnsi="Bookman Old Style" w:cs="Times New Roman"/>
              </w:rPr>
              <w:t>(3)</w:t>
            </w:r>
            <w:r w:rsidRPr="008B5A4D">
              <w:rPr>
                <w:rFonts w:ascii="Bookman Old Style" w:hAnsi="Bookman Old Style" w:cs="Times New Roman"/>
              </w:rPr>
              <w:tab/>
              <w:t>Tata cara pengawasan sebagaimana dimaksud pada ayat (1) dan ayat (2) diatur dengan Peraturan Bupati.</w:t>
            </w:r>
          </w:p>
          <w:p w:rsidR="00093CBD" w:rsidRPr="008B5A4D" w:rsidRDefault="00093CBD" w:rsidP="00D73380">
            <w:pPr>
              <w:pStyle w:val="BodyText"/>
              <w:jc w:val="center"/>
              <w:outlineLvl w:val="0"/>
              <w:rPr>
                <w:rFonts w:ascii="Bookman Old Style" w:hAnsi="Bookman Old Style" w:cs="Times New Roman"/>
                <w:b w:val="0"/>
                <w:bCs w:val="0"/>
              </w:rPr>
            </w:pPr>
          </w:p>
          <w:p w:rsidR="00093CBD" w:rsidRPr="008B5A4D" w:rsidRDefault="00093CBD" w:rsidP="00D73380">
            <w:pPr>
              <w:pStyle w:val="BodyText"/>
              <w:jc w:val="center"/>
              <w:outlineLvl w:val="0"/>
              <w:rPr>
                <w:rFonts w:ascii="Bookman Old Style" w:hAnsi="Bookman Old Style" w:cs="Times New Roman"/>
                <w:b w:val="0"/>
                <w:bCs w:val="0"/>
                <w:lang w:val="en-US"/>
              </w:rPr>
            </w:pPr>
            <w:r w:rsidRPr="008B5A4D">
              <w:rPr>
                <w:rFonts w:ascii="Bookman Old Style" w:hAnsi="Bookman Old Style" w:cs="Times New Roman"/>
                <w:b w:val="0"/>
                <w:bCs w:val="0"/>
              </w:rPr>
              <w:t>BAB X</w:t>
            </w:r>
            <w:r w:rsidR="00C523C9" w:rsidRPr="008B5A4D">
              <w:rPr>
                <w:rFonts w:ascii="Bookman Old Style" w:hAnsi="Bookman Old Style" w:cs="Times New Roman"/>
                <w:b w:val="0"/>
                <w:bCs w:val="0"/>
                <w:lang w:val="en-US"/>
              </w:rPr>
              <w:t>I</w:t>
            </w:r>
          </w:p>
          <w:p w:rsidR="00093CBD" w:rsidRPr="008B5A4D" w:rsidRDefault="00093CBD" w:rsidP="00D73380">
            <w:pPr>
              <w:pStyle w:val="BodyText"/>
              <w:spacing w:before="120"/>
              <w:jc w:val="center"/>
              <w:outlineLvl w:val="0"/>
              <w:rPr>
                <w:rFonts w:ascii="Bookman Old Style" w:hAnsi="Bookman Old Style" w:cs="Times New Roman"/>
                <w:b w:val="0"/>
                <w:bCs w:val="0"/>
              </w:rPr>
            </w:pPr>
            <w:r w:rsidRPr="008B5A4D">
              <w:rPr>
                <w:rFonts w:ascii="Bookman Old Style" w:hAnsi="Bookman Old Style" w:cs="Times New Roman"/>
                <w:b w:val="0"/>
                <w:bCs w:val="0"/>
              </w:rPr>
              <w:t>HAK, KEWAJIBAN DAN PERAN MASYARAKAT</w:t>
            </w:r>
          </w:p>
          <w:p w:rsidR="00093CBD" w:rsidRPr="008B5A4D" w:rsidRDefault="00093CBD" w:rsidP="00D73380">
            <w:pPr>
              <w:pStyle w:val="BodyText"/>
              <w:jc w:val="center"/>
              <w:outlineLvl w:val="0"/>
              <w:rPr>
                <w:rFonts w:ascii="Bookman Old Style" w:hAnsi="Bookman Old Style" w:cs="Times New Roman"/>
                <w:b w:val="0"/>
                <w:bCs w:val="0"/>
              </w:rPr>
            </w:pPr>
          </w:p>
          <w:p w:rsidR="00093CBD" w:rsidRPr="008B5A4D" w:rsidRDefault="00093CBD" w:rsidP="00D73380">
            <w:pPr>
              <w:ind w:left="1093" w:right="-4" w:hanging="1093"/>
              <w:jc w:val="center"/>
              <w:rPr>
                <w:rFonts w:ascii="Bookman Old Style" w:hAnsi="Bookman Old Style" w:cs="Times New Roman"/>
              </w:rPr>
            </w:pPr>
            <w:r w:rsidRPr="008B5A4D">
              <w:rPr>
                <w:rFonts w:ascii="Bookman Old Style" w:hAnsi="Bookman Old Style" w:cs="Times New Roman"/>
              </w:rPr>
              <w:t>Bagian Pertama</w:t>
            </w:r>
          </w:p>
          <w:p w:rsidR="00093CBD" w:rsidRPr="008B5A4D" w:rsidRDefault="00093CBD" w:rsidP="00D73380">
            <w:pPr>
              <w:ind w:left="1093" w:right="-4" w:hanging="1093"/>
              <w:jc w:val="center"/>
              <w:rPr>
                <w:rFonts w:ascii="Bookman Old Style" w:hAnsi="Bookman Old Style" w:cs="Times New Roman"/>
              </w:rPr>
            </w:pPr>
          </w:p>
          <w:p w:rsidR="00093CBD" w:rsidRPr="008B5A4D" w:rsidRDefault="00093CBD" w:rsidP="00D73380">
            <w:pPr>
              <w:ind w:left="1093" w:right="-4" w:hanging="1093"/>
              <w:jc w:val="center"/>
              <w:rPr>
                <w:rFonts w:ascii="Bookman Old Style" w:hAnsi="Bookman Old Style" w:cs="Times New Roman"/>
              </w:rPr>
            </w:pPr>
            <w:r w:rsidRPr="008B5A4D">
              <w:rPr>
                <w:rFonts w:ascii="Bookman Old Style" w:hAnsi="Bookman Old Style" w:cs="Times New Roman"/>
              </w:rPr>
              <w:t>Hak Masyarakat</w:t>
            </w:r>
          </w:p>
          <w:p w:rsidR="00093CBD" w:rsidRPr="008B5A4D" w:rsidRDefault="00093CBD"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Pr="008B5A4D">
              <w:rPr>
                <w:rFonts w:ascii="Bookman Old Style" w:hAnsi="Bookman Old Style" w:cs="Times New Roman"/>
                <w:lang w:val="fi-FI"/>
              </w:rPr>
              <w:t>sal 10</w:t>
            </w:r>
            <w:r w:rsidR="00C523C9" w:rsidRPr="008B5A4D">
              <w:rPr>
                <w:rFonts w:ascii="Bookman Old Style" w:hAnsi="Bookman Old Style" w:cs="Times New Roman"/>
                <w:lang w:val="fi-FI"/>
              </w:rPr>
              <w:t>9</w:t>
            </w:r>
          </w:p>
          <w:p w:rsidR="00093CBD" w:rsidRPr="008B5A4D" w:rsidRDefault="00093CBD" w:rsidP="00D73380">
            <w:pPr>
              <w:ind w:right="-4" w:firstLine="13"/>
              <w:jc w:val="both"/>
              <w:rPr>
                <w:rFonts w:ascii="Bookman Old Style" w:hAnsi="Bookman Old Style" w:cs="Times New Roman"/>
              </w:rPr>
            </w:pPr>
            <w:r w:rsidRPr="008B5A4D">
              <w:rPr>
                <w:rFonts w:ascii="Bookman Old Style" w:hAnsi="Bookman Old Style" w:cs="Times New Roman"/>
              </w:rPr>
              <w:t xml:space="preserve">Dalam melaksanakan peran masyarakat pada proses perencanaan tata ruang, pemanfaatan ruang dan </w:t>
            </w:r>
            <w:r w:rsidRPr="008B5A4D">
              <w:rPr>
                <w:rFonts w:ascii="Bookman Old Style" w:hAnsi="Bookman Old Style" w:cs="Times New Roman"/>
              </w:rPr>
              <w:lastRenderedPageBreak/>
              <w:t>pengendalian pemanfaatan ruang, masyarakat berhak:</w:t>
            </w:r>
          </w:p>
          <w:p w:rsidR="00093CBD" w:rsidRPr="008B5A4D" w:rsidRDefault="00093CBD" w:rsidP="00D73380">
            <w:pPr>
              <w:numPr>
                <w:ilvl w:val="1"/>
                <w:numId w:val="27"/>
              </w:numPr>
              <w:ind w:left="373" w:right="-4"/>
              <w:jc w:val="both"/>
              <w:rPr>
                <w:rFonts w:ascii="Bookman Old Style" w:hAnsi="Bookman Old Style" w:cs="Times New Roman"/>
              </w:rPr>
            </w:pPr>
            <w:r w:rsidRPr="008B5A4D">
              <w:rPr>
                <w:rFonts w:ascii="Bookman Old Style" w:hAnsi="Bookman Old Style" w:cs="Times New Roman"/>
              </w:rPr>
              <w:t>mengetahui secara terbuka rencana tata ruang dan mendapatkan penjelasan teknis terkait dengan penataan ruang;</w:t>
            </w:r>
          </w:p>
          <w:p w:rsidR="00093CBD" w:rsidRPr="008B5A4D" w:rsidRDefault="00093CBD" w:rsidP="00D73380">
            <w:pPr>
              <w:numPr>
                <w:ilvl w:val="1"/>
                <w:numId w:val="27"/>
              </w:numPr>
              <w:ind w:left="373" w:right="-4"/>
              <w:jc w:val="both"/>
              <w:rPr>
                <w:rFonts w:ascii="Bookman Old Style" w:hAnsi="Bookman Old Style" w:cs="Times New Roman"/>
              </w:rPr>
            </w:pPr>
            <w:r w:rsidRPr="008B5A4D">
              <w:rPr>
                <w:rFonts w:ascii="Bookman Old Style" w:hAnsi="Bookman Old Style" w:cs="Times New Roman"/>
              </w:rPr>
              <w:t>menikmati manfaat dan/atau pertambahan nilai ruang sebagai akibat dari penataan ruang;</w:t>
            </w:r>
          </w:p>
          <w:p w:rsidR="00093CBD" w:rsidRPr="008B5A4D" w:rsidRDefault="00093CBD" w:rsidP="00D73380">
            <w:pPr>
              <w:ind w:left="373" w:right="-4" w:hanging="373"/>
              <w:jc w:val="both"/>
              <w:rPr>
                <w:rFonts w:ascii="Bookman Old Style" w:hAnsi="Bookman Old Style" w:cs="Times New Roman"/>
              </w:rPr>
            </w:pPr>
            <w:r w:rsidRPr="008B5A4D">
              <w:rPr>
                <w:rFonts w:ascii="Bookman Old Style" w:hAnsi="Bookman Old Style" w:cs="Times New Roman"/>
              </w:rPr>
              <w:t>c.</w:t>
            </w:r>
            <w:r w:rsidRPr="008B5A4D">
              <w:rPr>
                <w:rFonts w:ascii="Bookman Old Style" w:hAnsi="Bookman Old Style" w:cs="Times New Roman"/>
              </w:rPr>
              <w:tab/>
              <w:t xml:space="preserve">memperoleh penggantian yang layak atas kerugian yang dialaminya sebagai akibat pelaksanaan kegiatan pembangunan yang sesuai dengan rencana tata ruang; </w:t>
            </w:r>
          </w:p>
          <w:p w:rsidR="00093CBD" w:rsidRPr="008B5A4D" w:rsidRDefault="00093CBD" w:rsidP="00D73380">
            <w:pPr>
              <w:ind w:left="373" w:right="-4" w:hanging="373"/>
              <w:jc w:val="both"/>
              <w:rPr>
                <w:rFonts w:ascii="Bookman Old Style" w:hAnsi="Bookman Old Style" w:cs="Times New Roman"/>
              </w:rPr>
            </w:pPr>
            <w:r w:rsidRPr="008B5A4D">
              <w:rPr>
                <w:rFonts w:ascii="Bookman Old Style" w:hAnsi="Bookman Old Style" w:cs="Times New Roman"/>
              </w:rPr>
              <w:t>d.</w:t>
            </w:r>
            <w:r w:rsidRPr="008B5A4D">
              <w:rPr>
                <w:rFonts w:ascii="Bookman Old Style" w:hAnsi="Bookman Old Style" w:cs="Times New Roman"/>
              </w:rPr>
              <w:tab/>
              <w:t>mengajukan keberatan kepada pejabat berwenang terhadap pembangunan yang tidak sesuai dengan rencana tata ruang di wilayahnya;</w:t>
            </w:r>
          </w:p>
          <w:p w:rsidR="00093CBD" w:rsidRPr="008B5A4D" w:rsidRDefault="00093CBD" w:rsidP="00D73380">
            <w:pPr>
              <w:ind w:left="373" w:right="-4" w:hanging="373"/>
              <w:jc w:val="both"/>
              <w:rPr>
                <w:rFonts w:ascii="Bookman Old Style" w:hAnsi="Bookman Old Style" w:cs="Times New Roman"/>
              </w:rPr>
            </w:pPr>
            <w:r w:rsidRPr="008B5A4D">
              <w:rPr>
                <w:rFonts w:ascii="Bookman Old Style" w:hAnsi="Bookman Old Style" w:cs="Times New Roman"/>
              </w:rPr>
              <w:t>e.</w:t>
            </w:r>
            <w:r w:rsidRPr="008B5A4D">
              <w:rPr>
                <w:rFonts w:ascii="Bookman Old Style" w:hAnsi="Bookman Old Style" w:cs="Times New Roman"/>
              </w:rPr>
              <w:tab/>
              <w:t>mengajukan tuntutan pembatalan izin dan tuntutan penghentian pembangunan yang tidak sesuai dengan rencana tata ruang kepada pejabat berwenang; dan/atau</w:t>
            </w:r>
          </w:p>
          <w:p w:rsidR="00093CBD" w:rsidRPr="008B5A4D" w:rsidRDefault="00093CBD" w:rsidP="00D73380">
            <w:pPr>
              <w:ind w:left="373" w:right="-4" w:hanging="373"/>
              <w:jc w:val="both"/>
              <w:rPr>
                <w:rFonts w:ascii="Bookman Old Style" w:hAnsi="Bookman Old Style" w:cs="Times New Roman"/>
              </w:rPr>
            </w:pPr>
            <w:r w:rsidRPr="008B5A4D">
              <w:rPr>
                <w:rFonts w:ascii="Bookman Old Style" w:hAnsi="Bookman Old Style" w:cs="Times New Roman"/>
              </w:rPr>
              <w:t>f.</w:t>
            </w:r>
            <w:r w:rsidRPr="008B5A4D">
              <w:rPr>
                <w:rFonts w:ascii="Bookman Old Style" w:hAnsi="Bookman Old Style" w:cs="Times New Roman"/>
              </w:rPr>
              <w:tab/>
              <w:t>mengajukan gugatan ganti kerugian kepada pemerintah dan/atau pemegang izin apabila kegiatan pembangunan yang tidak sesuai dengan rencana tata ruang menimbulkan kerugian.</w:t>
            </w:r>
          </w:p>
          <w:p w:rsidR="00E66E45" w:rsidRPr="008B5A4D" w:rsidRDefault="00E66E45" w:rsidP="00D73380">
            <w:pPr>
              <w:spacing w:before="120" w:after="120"/>
              <w:ind w:left="1093" w:right="-4" w:hanging="1093"/>
              <w:jc w:val="center"/>
              <w:rPr>
                <w:rFonts w:ascii="Bookman Old Style" w:hAnsi="Bookman Old Style" w:cs="Times New Roman"/>
              </w:rPr>
            </w:pPr>
          </w:p>
          <w:p w:rsidR="00093CBD" w:rsidRPr="008B5A4D" w:rsidRDefault="00093CBD" w:rsidP="00D73380">
            <w:pPr>
              <w:spacing w:before="120" w:after="120"/>
              <w:ind w:left="1093" w:right="-4" w:hanging="1093"/>
              <w:jc w:val="center"/>
              <w:rPr>
                <w:rFonts w:ascii="Bookman Old Style" w:hAnsi="Bookman Old Style" w:cs="Times New Roman"/>
              </w:rPr>
            </w:pPr>
            <w:r w:rsidRPr="008B5A4D">
              <w:rPr>
                <w:rFonts w:ascii="Bookman Old Style" w:hAnsi="Bookman Old Style" w:cs="Times New Roman"/>
              </w:rPr>
              <w:t>Bagian Kedua</w:t>
            </w:r>
          </w:p>
          <w:p w:rsidR="00093CBD" w:rsidRPr="008B5A4D" w:rsidRDefault="00093CBD" w:rsidP="00D73380">
            <w:pPr>
              <w:spacing w:before="120" w:after="120"/>
              <w:ind w:left="1093" w:right="-4" w:hanging="1093"/>
              <w:jc w:val="center"/>
              <w:rPr>
                <w:rFonts w:ascii="Bookman Old Style" w:hAnsi="Bookman Old Style" w:cs="Times New Roman"/>
              </w:rPr>
            </w:pPr>
            <w:r w:rsidRPr="008B5A4D">
              <w:rPr>
                <w:rFonts w:ascii="Bookman Old Style" w:hAnsi="Bookman Old Style" w:cs="Times New Roman"/>
              </w:rPr>
              <w:t>Kewajiban Masyarakat</w:t>
            </w:r>
          </w:p>
          <w:p w:rsidR="00093CBD" w:rsidRPr="008B5A4D" w:rsidRDefault="00093CBD" w:rsidP="00D73380">
            <w:pPr>
              <w:tabs>
                <w:tab w:val="left" w:pos="0"/>
              </w:tabs>
              <w:spacing w:before="120" w:after="120"/>
              <w:jc w:val="center"/>
              <w:rPr>
                <w:rFonts w:ascii="Bookman Old Style" w:hAnsi="Bookman Old Style" w:cs="Times New Roman"/>
                <w:lang w:val="fi-FI"/>
              </w:rPr>
            </w:pPr>
            <w:r w:rsidRPr="008B5A4D">
              <w:rPr>
                <w:rFonts w:ascii="Bookman Old Style" w:hAnsi="Bookman Old Style" w:cs="Times New Roman"/>
              </w:rPr>
              <w:t>Pa</w:t>
            </w:r>
            <w:r w:rsidRPr="008B5A4D">
              <w:rPr>
                <w:rFonts w:ascii="Bookman Old Style" w:hAnsi="Bookman Old Style" w:cs="Times New Roman"/>
                <w:lang w:val="fi-FI"/>
              </w:rPr>
              <w:t>sal 1</w:t>
            </w:r>
            <w:r w:rsidR="00C523C9" w:rsidRPr="008B5A4D">
              <w:rPr>
                <w:rFonts w:ascii="Bookman Old Style" w:hAnsi="Bookman Old Style" w:cs="Times New Roman"/>
                <w:lang w:val="fi-FI"/>
              </w:rPr>
              <w:t>10</w:t>
            </w:r>
          </w:p>
          <w:p w:rsidR="00093CBD" w:rsidRPr="008B5A4D" w:rsidRDefault="00093CBD" w:rsidP="00D73380">
            <w:pPr>
              <w:ind w:right="-4"/>
              <w:jc w:val="both"/>
              <w:rPr>
                <w:rFonts w:ascii="Bookman Old Style" w:hAnsi="Bookman Old Style" w:cs="Times New Roman"/>
              </w:rPr>
            </w:pPr>
            <w:r w:rsidRPr="008B5A4D">
              <w:rPr>
                <w:rFonts w:ascii="Bookman Old Style" w:hAnsi="Bookman Old Style" w:cs="Times New Roman"/>
              </w:rPr>
              <w:t>Dalam melaksanakan peran masyarakat pada pemanfaatan ruang, masyarakat wajib:</w:t>
            </w:r>
          </w:p>
          <w:p w:rsidR="00093CBD" w:rsidRPr="008B5A4D" w:rsidRDefault="00093CBD" w:rsidP="00D73380">
            <w:pPr>
              <w:numPr>
                <w:ilvl w:val="1"/>
                <w:numId w:val="26"/>
              </w:numPr>
              <w:tabs>
                <w:tab w:val="clear" w:pos="1440"/>
              </w:tabs>
              <w:ind w:left="373" w:right="-4"/>
              <w:jc w:val="both"/>
              <w:rPr>
                <w:rFonts w:ascii="Bookman Old Style" w:hAnsi="Bookman Old Style" w:cs="Times New Roman"/>
              </w:rPr>
            </w:pPr>
            <w:r w:rsidRPr="008B5A4D">
              <w:rPr>
                <w:rFonts w:ascii="Bookman Old Style" w:hAnsi="Bookman Old Style" w:cs="Times New Roman"/>
              </w:rPr>
              <w:t>menaati rencana tata ruang yang telah ditetapkan;</w:t>
            </w:r>
          </w:p>
          <w:p w:rsidR="00093CBD" w:rsidRPr="008B5A4D" w:rsidRDefault="00093CBD" w:rsidP="00D73380">
            <w:pPr>
              <w:numPr>
                <w:ilvl w:val="0"/>
                <w:numId w:val="26"/>
              </w:numPr>
              <w:tabs>
                <w:tab w:val="clear" w:pos="1440"/>
              </w:tabs>
              <w:ind w:left="373" w:right="-4"/>
              <w:jc w:val="both"/>
              <w:rPr>
                <w:rFonts w:ascii="Bookman Old Style" w:hAnsi="Bookman Old Style" w:cs="Times New Roman"/>
              </w:rPr>
            </w:pPr>
            <w:r w:rsidRPr="008B5A4D">
              <w:rPr>
                <w:rFonts w:ascii="Bookman Old Style" w:hAnsi="Bookman Old Style" w:cs="Times New Roman"/>
              </w:rPr>
              <w:t>memanfaatkan ruang sesuai dengan izin pemanfaatan ruang dari pejabat yang berwenang;</w:t>
            </w:r>
          </w:p>
          <w:p w:rsidR="00093CBD" w:rsidRPr="008B5A4D" w:rsidRDefault="00093CBD" w:rsidP="00D73380">
            <w:pPr>
              <w:numPr>
                <w:ilvl w:val="0"/>
                <w:numId w:val="26"/>
              </w:numPr>
              <w:tabs>
                <w:tab w:val="clear" w:pos="1440"/>
              </w:tabs>
              <w:ind w:left="373" w:right="-4"/>
              <w:jc w:val="both"/>
              <w:rPr>
                <w:rFonts w:ascii="Bookman Old Style" w:hAnsi="Bookman Old Style" w:cs="Times New Roman"/>
              </w:rPr>
            </w:pPr>
            <w:r w:rsidRPr="008B5A4D">
              <w:rPr>
                <w:rFonts w:ascii="Bookman Old Style" w:hAnsi="Bookman Old Style" w:cs="Times New Roman"/>
              </w:rPr>
              <w:t xml:space="preserve">mematuhi ketentuan yang ditetapkan dalam persyaratan izin pemanfaatan ruang; </w:t>
            </w:r>
          </w:p>
          <w:p w:rsidR="00093CBD" w:rsidRPr="008B5A4D" w:rsidRDefault="00093CBD" w:rsidP="00D73380">
            <w:pPr>
              <w:numPr>
                <w:ilvl w:val="0"/>
                <w:numId w:val="26"/>
              </w:numPr>
              <w:tabs>
                <w:tab w:val="clear" w:pos="1440"/>
              </w:tabs>
              <w:ind w:left="373" w:right="-4"/>
              <w:jc w:val="both"/>
              <w:rPr>
                <w:rFonts w:ascii="Bookman Old Style" w:hAnsi="Bookman Old Style" w:cs="Times New Roman"/>
              </w:rPr>
            </w:pPr>
            <w:r w:rsidRPr="008B5A4D">
              <w:rPr>
                <w:rFonts w:ascii="Bookman Old Style" w:hAnsi="Bookman Old Style" w:cs="Times New Roman"/>
              </w:rPr>
              <w:t>memberikan akses terhadap kawasan yang oleh peraturan perundang-undangan dinyatakan sebagai milik umum; dan</w:t>
            </w:r>
          </w:p>
          <w:p w:rsidR="00093CBD" w:rsidRPr="008B5A4D" w:rsidRDefault="00093CBD" w:rsidP="00D73380">
            <w:pPr>
              <w:numPr>
                <w:ilvl w:val="0"/>
                <w:numId w:val="26"/>
              </w:numPr>
              <w:tabs>
                <w:tab w:val="clear" w:pos="1440"/>
              </w:tabs>
              <w:ind w:left="373" w:right="-4"/>
              <w:jc w:val="both"/>
              <w:rPr>
                <w:rFonts w:ascii="Bookman Old Style" w:hAnsi="Bookman Old Style" w:cs="Times New Roman"/>
              </w:rPr>
            </w:pPr>
            <w:r w:rsidRPr="008B5A4D">
              <w:rPr>
                <w:rFonts w:ascii="Bookman Old Style" w:hAnsi="Bookman Old Style" w:cs="Times New Roman"/>
              </w:rPr>
              <w:t>melaksanakan sanksi yang telah ditetapkan; dan</w:t>
            </w:r>
          </w:p>
          <w:p w:rsidR="00093CBD" w:rsidRPr="008B5A4D" w:rsidRDefault="00093CBD" w:rsidP="00D73380">
            <w:pPr>
              <w:numPr>
                <w:ilvl w:val="0"/>
                <w:numId w:val="26"/>
              </w:numPr>
              <w:tabs>
                <w:tab w:val="clear" w:pos="1440"/>
              </w:tabs>
              <w:ind w:left="373" w:right="-4"/>
              <w:jc w:val="both"/>
              <w:rPr>
                <w:rFonts w:ascii="Bookman Old Style" w:hAnsi="Bookman Old Style" w:cs="Times New Roman"/>
              </w:rPr>
            </w:pPr>
            <w:r w:rsidRPr="008B5A4D">
              <w:rPr>
                <w:rFonts w:ascii="Bookman Old Style" w:hAnsi="Bookman Old Style" w:cs="Times New Roman"/>
              </w:rPr>
              <w:t>menjaga kepentingan pertahanan dan keamanan serta memelihara dan meningkatkan kelestarian fungsi lingkungan hidup dan sumber daya alam.</w:t>
            </w:r>
          </w:p>
          <w:p w:rsidR="00093CBD" w:rsidRPr="008B5A4D" w:rsidRDefault="00093CBD" w:rsidP="00D73380">
            <w:pPr>
              <w:spacing w:before="120" w:after="120"/>
              <w:ind w:left="1093" w:right="-4" w:hanging="1093"/>
              <w:jc w:val="center"/>
              <w:rPr>
                <w:rFonts w:ascii="Bookman Old Style" w:hAnsi="Bookman Old Style" w:cs="Times New Roman"/>
                <w:lang w:val="en-US"/>
              </w:rPr>
            </w:pPr>
          </w:p>
          <w:p w:rsidR="00093CBD" w:rsidRPr="008B5A4D" w:rsidRDefault="00093CBD" w:rsidP="00D73380">
            <w:pPr>
              <w:spacing w:before="120" w:after="120"/>
              <w:ind w:left="1093" w:right="-4" w:hanging="1093"/>
              <w:jc w:val="center"/>
              <w:rPr>
                <w:rFonts w:ascii="Bookman Old Style" w:hAnsi="Bookman Old Style" w:cs="Times New Roman"/>
              </w:rPr>
            </w:pPr>
            <w:r w:rsidRPr="008B5A4D">
              <w:rPr>
                <w:rFonts w:ascii="Bookman Old Style" w:hAnsi="Bookman Old Style" w:cs="Times New Roman"/>
              </w:rPr>
              <w:t>Bagian Ketiga</w:t>
            </w:r>
          </w:p>
          <w:p w:rsidR="00093CBD" w:rsidRPr="008B5A4D" w:rsidRDefault="00093CBD" w:rsidP="00D73380">
            <w:pPr>
              <w:spacing w:before="120" w:after="120"/>
              <w:ind w:left="1093" w:right="-4" w:hanging="1093"/>
              <w:jc w:val="center"/>
              <w:rPr>
                <w:rFonts w:ascii="Bookman Old Style" w:hAnsi="Bookman Old Style" w:cs="Times New Roman"/>
              </w:rPr>
            </w:pPr>
            <w:r w:rsidRPr="008B5A4D">
              <w:rPr>
                <w:rFonts w:ascii="Bookman Old Style" w:hAnsi="Bookman Old Style" w:cs="Times New Roman"/>
              </w:rPr>
              <w:t>Peran Masyarakat</w:t>
            </w:r>
          </w:p>
          <w:p w:rsidR="00093CBD" w:rsidRPr="008B5A4D" w:rsidRDefault="00093CBD"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11</w:t>
            </w:r>
            <w:r w:rsidR="00C523C9" w:rsidRPr="008B5A4D">
              <w:rPr>
                <w:rFonts w:ascii="Bookman Old Style" w:hAnsi="Bookman Old Style" w:cs="Times New Roman"/>
                <w:lang w:val="en-US"/>
              </w:rPr>
              <w:t>1</w:t>
            </w:r>
          </w:p>
          <w:p w:rsidR="00093CBD" w:rsidRPr="008B5A4D" w:rsidRDefault="00093CBD" w:rsidP="00D73380">
            <w:pPr>
              <w:numPr>
                <w:ilvl w:val="0"/>
                <w:numId w:val="28"/>
              </w:numPr>
              <w:tabs>
                <w:tab w:val="clear" w:pos="720"/>
              </w:tabs>
              <w:ind w:left="434" w:right="-4" w:hanging="450"/>
              <w:jc w:val="both"/>
              <w:rPr>
                <w:rFonts w:ascii="Bookman Old Style" w:hAnsi="Bookman Old Style" w:cs="Times New Roman"/>
              </w:rPr>
            </w:pPr>
            <w:r w:rsidRPr="008B5A4D">
              <w:rPr>
                <w:rFonts w:ascii="Bookman Old Style" w:hAnsi="Bookman Old Style" w:cs="Times New Roman"/>
              </w:rPr>
              <w:t>Masyarakat dapat berperan dalam penataan ruang yang mencakup proses perencanaan tata ruang, pemanfaatan ruang dan pengendalian pemanfaatan ruang.</w:t>
            </w:r>
          </w:p>
          <w:p w:rsidR="00093CBD" w:rsidRPr="008B5A4D" w:rsidRDefault="00093CBD" w:rsidP="00D73380">
            <w:pPr>
              <w:numPr>
                <w:ilvl w:val="0"/>
                <w:numId w:val="28"/>
              </w:numPr>
              <w:tabs>
                <w:tab w:val="clear" w:pos="720"/>
              </w:tabs>
              <w:spacing w:before="120"/>
              <w:ind w:left="432" w:hanging="446"/>
              <w:jc w:val="both"/>
              <w:rPr>
                <w:rFonts w:ascii="Bookman Old Style" w:hAnsi="Bookman Old Style" w:cs="Times New Roman"/>
              </w:rPr>
            </w:pPr>
            <w:r w:rsidRPr="008B5A4D">
              <w:rPr>
                <w:rFonts w:ascii="Bookman Old Style" w:hAnsi="Bookman Old Style" w:cs="Times New Roman"/>
              </w:rPr>
              <w:t>Bentuk peran masyarakat dalam perencanaan tata ruang berupa :</w:t>
            </w:r>
          </w:p>
          <w:p w:rsidR="00093CBD" w:rsidRPr="008B5A4D" w:rsidRDefault="00093CBD" w:rsidP="00D73380">
            <w:pPr>
              <w:numPr>
                <w:ilvl w:val="0"/>
                <w:numId w:val="279"/>
              </w:numPr>
              <w:tabs>
                <w:tab w:val="left" w:pos="792"/>
              </w:tabs>
              <w:autoSpaceDE w:val="0"/>
              <w:autoSpaceDN w:val="0"/>
              <w:adjustRightInd w:val="0"/>
              <w:ind w:left="792"/>
              <w:jc w:val="both"/>
              <w:rPr>
                <w:rFonts w:ascii="Bookman Old Style" w:hAnsi="Bookman Old Style" w:cs="Times New Roman"/>
              </w:rPr>
            </w:pPr>
            <w:r w:rsidRPr="008B5A4D">
              <w:rPr>
                <w:rFonts w:ascii="Bookman Old Style" w:hAnsi="Bookman Old Style" w:cs="Times New Roman"/>
              </w:rPr>
              <w:t xml:space="preserve">memberikan </w:t>
            </w:r>
            <w:r w:rsidRPr="008B5A4D">
              <w:rPr>
                <w:rFonts w:ascii="Bookman Old Style" w:hAnsi="Bookman Old Style" w:cs="Times New Roman"/>
                <w:lang w:val="en-US"/>
              </w:rPr>
              <w:t>m</w:t>
            </w:r>
            <w:r w:rsidRPr="008B5A4D">
              <w:rPr>
                <w:rFonts w:ascii="Bookman Old Style" w:hAnsi="Bookman Old Style" w:cs="Times New Roman"/>
              </w:rPr>
              <w:t>asukan mengenai</w:t>
            </w:r>
            <w:r w:rsidRPr="008B5A4D">
              <w:rPr>
                <w:rFonts w:ascii="Bookman Old Style" w:hAnsi="Bookman Old Style" w:cs="Times New Roman"/>
                <w:lang w:val="en-US"/>
              </w:rPr>
              <w:t>:</w:t>
            </w:r>
            <w:r w:rsidRPr="008B5A4D">
              <w:rPr>
                <w:rFonts w:ascii="Bookman Old Style" w:hAnsi="Bookman Old Style" w:cs="Times New Roman"/>
              </w:rPr>
              <w:t xml:space="preserve"> </w:t>
            </w:r>
          </w:p>
          <w:p w:rsidR="00093CBD" w:rsidRPr="008B5A4D" w:rsidRDefault="00093CBD" w:rsidP="00D73380">
            <w:pPr>
              <w:numPr>
                <w:ilvl w:val="0"/>
                <w:numId w:val="278"/>
              </w:numPr>
              <w:tabs>
                <w:tab w:val="left" w:pos="1152"/>
              </w:tabs>
              <w:autoSpaceDE w:val="0"/>
              <w:autoSpaceDN w:val="0"/>
              <w:adjustRightInd w:val="0"/>
              <w:ind w:left="1152"/>
              <w:jc w:val="both"/>
              <w:rPr>
                <w:rFonts w:ascii="Bookman Old Style" w:hAnsi="Bookman Old Style"/>
              </w:rPr>
            </w:pPr>
            <w:r w:rsidRPr="008B5A4D">
              <w:rPr>
                <w:rFonts w:ascii="Bookman Old Style" w:hAnsi="Bookman Old Style"/>
                <w:lang w:val="fi-FI"/>
              </w:rPr>
              <w:t>p</w:t>
            </w:r>
            <w:r w:rsidRPr="008B5A4D">
              <w:rPr>
                <w:rFonts w:ascii="Bookman Old Style" w:hAnsi="Bookman Old Style"/>
              </w:rPr>
              <w:t>ersiapan penyusunan rencana tata ruang</w:t>
            </w:r>
            <w:r w:rsidRPr="008B5A4D">
              <w:rPr>
                <w:rFonts w:ascii="Bookman Old Style" w:hAnsi="Bookman Old Style"/>
                <w:lang w:val="fi-FI"/>
              </w:rPr>
              <w:t>;</w:t>
            </w:r>
            <w:r w:rsidRPr="008B5A4D">
              <w:rPr>
                <w:rFonts w:ascii="Bookman Old Style" w:hAnsi="Bookman Old Style"/>
              </w:rPr>
              <w:t xml:space="preserve"> </w:t>
            </w:r>
          </w:p>
          <w:p w:rsidR="00093CBD" w:rsidRPr="008B5A4D" w:rsidRDefault="00093CBD" w:rsidP="00D73380">
            <w:pPr>
              <w:numPr>
                <w:ilvl w:val="0"/>
                <w:numId w:val="278"/>
              </w:numPr>
              <w:tabs>
                <w:tab w:val="left" w:pos="1152"/>
              </w:tabs>
              <w:autoSpaceDE w:val="0"/>
              <w:autoSpaceDN w:val="0"/>
              <w:adjustRightInd w:val="0"/>
              <w:ind w:left="1152"/>
              <w:jc w:val="both"/>
              <w:rPr>
                <w:rFonts w:ascii="Bookman Old Style" w:hAnsi="Bookman Old Style"/>
              </w:rPr>
            </w:pPr>
            <w:r w:rsidRPr="008B5A4D">
              <w:rPr>
                <w:rFonts w:ascii="Bookman Old Style" w:hAnsi="Bookman Old Style"/>
              </w:rPr>
              <w:t xml:space="preserve">penentuan arah pengembangan wilayah atau kawasan; </w:t>
            </w:r>
          </w:p>
          <w:p w:rsidR="00093CBD" w:rsidRPr="008B5A4D" w:rsidRDefault="00093CBD" w:rsidP="00D73380">
            <w:pPr>
              <w:numPr>
                <w:ilvl w:val="0"/>
                <w:numId w:val="278"/>
              </w:numPr>
              <w:tabs>
                <w:tab w:val="left" w:pos="1152"/>
              </w:tabs>
              <w:autoSpaceDE w:val="0"/>
              <w:autoSpaceDN w:val="0"/>
              <w:adjustRightInd w:val="0"/>
              <w:ind w:left="1152"/>
              <w:jc w:val="both"/>
              <w:rPr>
                <w:rFonts w:ascii="Bookman Old Style" w:hAnsi="Bookman Old Style"/>
              </w:rPr>
            </w:pPr>
            <w:r w:rsidRPr="008B5A4D">
              <w:rPr>
                <w:rFonts w:ascii="Bookman Old Style" w:hAnsi="Bookman Old Style"/>
                <w:lang w:val="en-US"/>
              </w:rPr>
              <w:t>p</w:t>
            </w:r>
            <w:r w:rsidRPr="008B5A4D">
              <w:rPr>
                <w:rFonts w:ascii="Bookman Old Style" w:hAnsi="Bookman Old Style"/>
              </w:rPr>
              <w:t xml:space="preserve">engidentifikasian </w:t>
            </w:r>
            <w:r w:rsidRPr="008B5A4D">
              <w:rPr>
                <w:rFonts w:ascii="Bookman Old Style" w:hAnsi="Bookman Old Style" w:cs="Times New Roman"/>
              </w:rPr>
              <w:t>potensi dan masalah</w:t>
            </w:r>
            <w:r w:rsidRPr="008B5A4D">
              <w:rPr>
                <w:rFonts w:ascii="Bookman Old Style" w:hAnsi="Bookman Old Style"/>
              </w:rPr>
              <w:t xml:space="preserve"> </w:t>
            </w:r>
            <w:r w:rsidRPr="008B5A4D">
              <w:rPr>
                <w:rFonts w:ascii="Bookman Old Style" w:hAnsi="Bookman Old Style"/>
              </w:rPr>
              <w:lastRenderedPageBreak/>
              <w:t>pembangunan wilayah atau kawasan</w:t>
            </w:r>
            <w:r w:rsidRPr="008B5A4D">
              <w:rPr>
                <w:rFonts w:ascii="Bookman Old Style" w:hAnsi="Bookman Old Style"/>
                <w:lang w:val="en-US"/>
              </w:rPr>
              <w:t>;</w:t>
            </w:r>
            <w:r w:rsidRPr="008B5A4D">
              <w:rPr>
                <w:rFonts w:ascii="Bookman Old Style" w:hAnsi="Bookman Old Style"/>
              </w:rPr>
              <w:t xml:space="preserve"> </w:t>
            </w:r>
          </w:p>
          <w:p w:rsidR="00093CBD" w:rsidRPr="008B5A4D" w:rsidRDefault="00093CBD" w:rsidP="00D73380">
            <w:pPr>
              <w:numPr>
                <w:ilvl w:val="0"/>
                <w:numId w:val="278"/>
              </w:numPr>
              <w:tabs>
                <w:tab w:val="left" w:pos="1152"/>
              </w:tabs>
              <w:autoSpaceDE w:val="0"/>
              <w:autoSpaceDN w:val="0"/>
              <w:adjustRightInd w:val="0"/>
              <w:ind w:left="1152"/>
              <w:jc w:val="both"/>
              <w:rPr>
                <w:rFonts w:ascii="Bookman Old Style" w:hAnsi="Bookman Old Style"/>
              </w:rPr>
            </w:pPr>
            <w:r w:rsidRPr="008B5A4D">
              <w:rPr>
                <w:rFonts w:ascii="Bookman Old Style" w:hAnsi="Bookman Old Style"/>
                <w:lang w:val="fi-FI"/>
              </w:rPr>
              <w:t>p</w:t>
            </w:r>
            <w:r w:rsidRPr="008B5A4D">
              <w:rPr>
                <w:rFonts w:ascii="Bookman Old Style" w:hAnsi="Bookman Old Style"/>
              </w:rPr>
              <w:t xml:space="preserve">erumusan </w:t>
            </w:r>
            <w:r w:rsidRPr="008B5A4D">
              <w:rPr>
                <w:rFonts w:ascii="Bookman Old Style" w:hAnsi="Bookman Old Style" w:cs="Times New Roman"/>
              </w:rPr>
              <w:t xml:space="preserve">konsepsi rencana tata ruang; dan/atau </w:t>
            </w:r>
          </w:p>
          <w:p w:rsidR="00093CBD" w:rsidRPr="008B5A4D" w:rsidRDefault="00093CBD" w:rsidP="00D73380">
            <w:pPr>
              <w:numPr>
                <w:ilvl w:val="0"/>
                <w:numId w:val="278"/>
              </w:numPr>
              <w:tabs>
                <w:tab w:val="left" w:pos="1152"/>
              </w:tabs>
              <w:autoSpaceDE w:val="0"/>
              <w:autoSpaceDN w:val="0"/>
              <w:adjustRightInd w:val="0"/>
              <w:ind w:left="1152"/>
              <w:jc w:val="both"/>
              <w:rPr>
                <w:rFonts w:ascii="Bookman Old Style" w:hAnsi="Bookman Old Style"/>
              </w:rPr>
            </w:pPr>
            <w:r w:rsidRPr="008B5A4D">
              <w:rPr>
                <w:rFonts w:ascii="Bookman Old Style" w:hAnsi="Bookman Old Style"/>
                <w:lang w:val="en-US"/>
              </w:rPr>
              <w:t>p</w:t>
            </w:r>
            <w:r w:rsidRPr="008B5A4D">
              <w:rPr>
                <w:rFonts w:ascii="Bookman Old Style" w:hAnsi="Bookman Old Style"/>
              </w:rPr>
              <w:t>enetapan rencana tata ruang</w:t>
            </w:r>
            <w:r w:rsidRPr="008B5A4D">
              <w:rPr>
                <w:rFonts w:ascii="Bookman Old Style" w:hAnsi="Bookman Old Style"/>
                <w:lang w:val="en-US"/>
              </w:rPr>
              <w:t>.</w:t>
            </w:r>
          </w:p>
          <w:p w:rsidR="00093CBD" w:rsidRPr="008B5A4D" w:rsidRDefault="00093CBD" w:rsidP="00D73380">
            <w:pPr>
              <w:numPr>
                <w:ilvl w:val="0"/>
                <w:numId w:val="279"/>
              </w:numPr>
              <w:tabs>
                <w:tab w:val="left" w:pos="794"/>
              </w:tabs>
              <w:autoSpaceDE w:val="0"/>
              <w:autoSpaceDN w:val="0"/>
              <w:adjustRightInd w:val="0"/>
              <w:ind w:left="792"/>
              <w:jc w:val="both"/>
              <w:rPr>
                <w:rFonts w:ascii="Bookman Old Style" w:hAnsi="Bookman Old Style" w:cs="Times New Roman"/>
              </w:rPr>
            </w:pPr>
            <w:r w:rsidRPr="008B5A4D">
              <w:rPr>
                <w:rFonts w:ascii="Bookman Old Style" w:hAnsi="Bookman Old Style" w:cs="Times New Roman"/>
              </w:rPr>
              <w:t xml:space="preserve">kerja sama dengan pemerintah, pemerintah daerah dan/atau sesama unsur masyarakat dalam perencanaan tata ruang. </w:t>
            </w:r>
          </w:p>
          <w:p w:rsidR="00093CBD" w:rsidRPr="008B5A4D" w:rsidRDefault="00093CBD" w:rsidP="00D73380">
            <w:pPr>
              <w:numPr>
                <w:ilvl w:val="0"/>
                <w:numId w:val="28"/>
              </w:numPr>
              <w:tabs>
                <w:tab w:val="clear" w:pos="720"/>
              </w:tabs>
              <w:spacing w:before="120"/>
              <w:ind w:left="432" w:hanging="446"/>
              <w:jc w:val="both"/>
              <w:rPr>
                <w:rFonts w:ascii="Bookman Old Style" w:hAnsi="Bookman Old Style" w:cs="Times New Roman"/>
              </w:rPr>
            </w:pPr>
            <w:r w:rsidRPr="008B5A4D">
              <w:rPr>
                <w:rFonts w:ascii="Bookman Old Style" w:hAnsi="Bookman Old Style" w:cs="Times New Roman"/>
              </w:rPr>
              <w:t>Bentuk peran masyarakat dalam pemanfaatan ruang berupa :</w:t>
            </w:r>
          </w:p>
          <w:p w:rsidR="00093CBD" w:rsidRPr="008B5A4D" w:rsidRDefault="00093CBD" w:rsidP="00D73380">
            <w:pPr>
              <w:numPr>
                <w:ilvl w:val="0"/>
                <w:numId w:val="280"/>
              </w:numPr>
              <w:tabs>
                <w:tab w:val="left" w:pos="792"/>
              </w:tabs>
              <w:ind w:left="792" w:right="-4"/>
              <w:jc w:val="both"/>
              <w:rPr>
                <w:rFonts w:ascii="Bookman Old Style" w:hAnsi="Bookman Old Style" w:cs="Times New Roman"/>
              </w:rPr>
            </w:pPr>
            <w:r w:rsidRPr="008B5A4D">
              <w:rPr>
                <w:rFonts w:ascii="Bookman Old Style" w:hAnsi="Bookman Old Style" w:cs="Times New Roman"/>
              </w:rPr>
              <w:t>masukan mengenai kebijakan pemanfaatan ruang;</w:t>
            </w:r>
          </w:p>
          <w:p w:rsidR="00093CBD" w:rsidRPr="008B5A4D" w:rsidRDefault="00093CBD" w:rsidP="00D73380">
            <w:pPr>
              <w:numPr>
                <w:ilvl w:val="0"/>
                <w:numId w:val="280"/>
              </w:numPr>
              <w:tabs>
                <w:tab w:val="left" w:pos="792"/>
              </w:tabs>
              <w:ind w:left="792" w:right="-4"/>
              <w:jc w:val="both"/>
              <w:rPr>
                <w:rFonts w:ascii="Bookman Old Style" w:hAnsi="Bookman Old Style"/>
                <w:lang w:val="sv-SE"/>
              </w:rPr>
            </w:pPr>
            <w:r w:rsidRPr="008B5A4D">
              <w:rPr>
                <w:rFonts w:ascii="Bookman Old Style" w:hAnsi="Bookman Old Style" w:cs="Times New Roman"/>
              </w:rPr>
              <w:t xml:space="preserve">kerja sama </w:t>
            </w:r>
            <w:r w:rsidRPr="008B5A4D">
              <w:rPr>
                <w:rFonts w:ascii="Bookman Old Style" w:hAnsi="Bookman Old Style"/>
                <w:lang w:val="sv-SE"/>
              </w:rPr>
              <w:t xml:space="preserve">dengan pemerintah, pemerintah daerah dan/atau sesama unsur masyarakat dalam pemanfaatan ruang; </w:t>
            </w:r>
          </w:p>
          <w:p w:rsidR="00093CBD" w:rsidRPr="008B5A4D" w:rsidRDefault="00093CBD" w:rsidP="00D73380">
            <w:pPr>
              <w:numPr>
                <w:ilvl w:val="0"/>
                <w:numId w:val="280"/>
              </w:numPr>
              <w:tabs>
                <w:tab w:val="left" w:pos="792"/>
              </w:tabs>
              <w:ind w:left="792" w:right="-4"/>
              <w:jc w:val="both"/>
              <w:rPr>
                <w:rFonts w:ascii="Bookman Old Style" w:hAnsi="Bookman Old Style"/>
              </w:rPr>
            </w:pPr>
            <w:r w:rsidRPr="008B5A4D">
              <w:rPr>
                <w:rFonts w:ascii="Bookman Old Style" w:hAnsi="Bookman Old Style"/>
              </w:rPr>
              <w:t xml:space="preserve">kegiatan pemanfaatan ruang yang sesuai dengan kearifan lokal dan </w:t>
            </w:r>
            <w:r w:rsidRPr="008B5A4D">
              <w:rPr>
                <w:rFonts w:ascii="Bookman Old Style" w:hAnsi="Bookman Old Style" w:cs="Times New Roman"/>
                <w:lang w:val="sv-SE"/>
              </w:rPr>
              <w:t xml:space="preserve">rencana tata ruang yang telah ditetapkan; </w:t>
            </w:r>
          </w:p>
          <w:p w:rsidR="00093CBD" w:rsidRPr="008B5A4D" w:rsidRDefault="00093CBD" w:rsidP="00D73380">
            <w:pPr>
              <w:numPr>
                <w:ilvl w:val="0"/>
                <w:numId w:val="280"/>
              </w:numPr>
              <w:tabs>
                <w:tab w:val="left" w:pos="792"/>
              </w:tabs>
              <w:ind w:left="792" w:right="-4"/>
              <w:jc w:val="both"/>
              <w:rPr>
                <w:rFonts w:ascii="Bookman Old Style" w:hAnsi="Bookman Old Style"/>
              </w:rPr>
            </w:pPr>
            <w:r w:rsidRPr="008B5A4D">
              <w:rPr>
                <w:rFonts w:ascii="Bookman Old Style" w:hAnsi="Bookman Old Style"/>
              </w:rPr>
              <w:t xml:space="preserve">peningkatan efisiensi, efektivitas, dan keserasian dalampemanfaatan ruang darat, ruang laut, ruang udara dan ruang di dalam bumi dengan memperhatikan kearifan lokal serta sesuai dengan ketentuan perundang-undangan; </w:t>
            </w:r>
          </w:p>
          <w:p w:rsidR="00093CBD" w:rsidRPr="008B5A4D" w:rsidRDefault="00093CBD" w:rsidP="00D73380">
            <w:pPr>
              <w:numPr>
                <w:ilvl w:val="0"/>
                <w:numId w:val="280"/>
              </w:numPr>
              <w:tabs>
                <w:tab w:val="left" w:pos="792"/>
              </w:tabs>
              <w:ind w:left="792" w:right="-4"/>
              <w:jc w:val="both"/>
              <w:rPr>
                <w:rFonts w:ascii="Bookman Old Style" w:hAnsi="Bookman Old Style" w:cs="Times New Roman"/>
              </w:rPr>
            </w:pPr>
            <w:r w:rsidRPr="008B5A4D">
              <w:rPr>
                <w:rFonts w:ascii="Bookman Old Style" w:hAnsi="Bookman Old Style"/>
              </w:rPr>
              <w:t xml:space="preserve">kegiatan menjaga kepentingan pertahanan dan keamanan serta memelihara dan meningkatkan fungsi lingkungan hidup dan sumber daya alam; dan </w:t>
            </w:r>
          </w:p>
          <w:p w:rsidR="00093CBD" w:rsidRPr="008B5A4D" w:rsidRDefault="00093CBD" w:rsidP="00D73380">
            <w:pPr>
              <w:numPr>
                <w:ilvl w:val="0"/>
                <w:numId w:val="280"/>
              </w:numPr>
              <w:tabs>
                <w:tab w:val="left" w:pos="792"/>
              </w:tabs>
              <w:ind w:left="792" w:right="-4"/>
              <w:jc w:val="both"/>
              <w:rPr>
                <w:rFonts w:ascii="Bookman Old Style" w:hAnsi="Bookman Old Style"/>
              </w:rPr>
            </w:pPr>
            <w:r w:rsidRPr="008B5A4D">
              <w:rPr>
                <w:rFonts w:ascii="Bookman Old Style" w:hAnsi="Bookman Old Style"/>
              </w:rPr>
              <w:t xml:space="preserve">kegiatan investasi dalam pemanfaatan ruang sesuai dengan kietentuan perundang-undangan. </w:t>
            </w:r>
          </w:p>
          <w:p w:rsidR="00093CBD" w:rsidRPr="008B5A4D" w:rsidRDefault="00093CBD" w:rsidP="00D73380">
            <w:pPr>
              <w:numPr>
                <w:ilvl w:val="0"/>
                <w:numId w:val="28"/>
              </w:numPr>
              <w:tabs>
                <w:tab w:val="clear" w:pos="720"/>
              </w:tabs>
              <w:spacing w:before="120"/>
              <w:ind w:left="432" w:hanging="446"/>
              <w:jc w:val="both"/>
              <w:rPr>
                <w:rFonts w:ascii="Bookman Old Style" w:hAnsi="Bookman Old Style" w:cs="Times New Roman"/>
              </w:rPr>
            </w:pPr>
            <w:r w:rsidRPr="008B5A4D">
              <w:rPr>
                <w:rFonts w:ascii="Bookman Old Style" w:hAnsi="Bookman Old Style" w:cs="Times New Roman"/>
              </w:rPr>
              <w:t>Bentuk peran masyarakat dalam pengendalian pemanfaatan ruang berupa :</w:t>
            </w:r>
          </w:p>
          <w:p w:rsidR="00093CBD" w:rsidRPr="008B5A4D" w:rsidRDefault="00093CBD" w:rsidP="00D73380">
            <w:pPr>
              <w:numPr>
                <w:ilvl w:val="0"/>
                <w:numId w:val="281"/>
              </w:numPr>
              <w:tabs>
                <w:tab w:val="left" w:pos="792"/>
              </w:tabs>
              <w:ind w:left="792" w:right="-4"/>
              <w:jc w:val="both"/>
              <w:rPr>
                <w:rFonts w:ascii="Bookman Old Style" w:hAnsi="Bookman Old Style" w:cs="Times New Roman"/>
              </w:rPr>
            </w:pPr>
            <w:r w:rsidRPr="008B5A4D">
              <w:rPr>
                <w:rFonts w:ascii="Bookman Old Style" w:hAnsi="Bookman Old Style" w:cs="Times New Roman"/>
              </w:rPr>
              <w:t>masukan terkait arahan dan/atau peraturan zonasi, perizinan, pemberian insentif dan disinsentif serta pengenaan sanksi;</w:t>
            </w:r>
          </w:p>
          <w:p w:rsidR="00093CBD" w:rsidRPr="008B5A4D" w:rsidRDefault="00093CBD" w:rsidP="00D73380">
            <w:pPr>
              <w:numPr>
                <w:ilvl w:val="0"/>
                <w:numId w:val="281"/>
              </w:numPr>
              <w:tabs>
                <w:tab w:val="left" w:pos="792"/>
              </w:tabs>
              <w:ind w:left="792" w:right="-4"/>
              <w:jc w:val="both"/>
              <w:rPr>
                <w:rFonts w:ascii="Bookman Old Style" w:hAnsi="Bookman Old Style" w:cs="Times New Roman"/>
              </w:rPr>
            </w:pPr>
            <w:r w:rsidRPr="008B5A4D">
              <w:rPr>
                <w:rFonts w:ascii="Bookman Old Style" w:hAnsi="Bookman Old Style"/>
              </w:rPr>
              <w:t xml:space="preserve">keikutsertaan dalam </w:t>
            </w:r>
            <w:r w:rsidRPr="008B5A4D">
              <w:rPr>
                <w:rFonts w:ascii="Bookman Old Style" w:hAnsi="Bookman Old Style" w:cs="Times New Roman"/>
              </w:rPr>
              <w:t>memantau dan mengawasi pelaksanaan rencana tata ruang</w:t>
            </w:r>
            <w:r w:rsidRPr="008B5A4D">
              <w:rPr>
                <w:rFonts w:ascii="Bookman Old Style" w:hAnsi="Bookman Old Style"/>
              </w:rPr>
              <w:t xml:space="preserve"> yang telah ditetapkan</w:t>
            </w:r>
            <w:r w:rsidRPr="008B5A4D">
              <w:rPr>
                <w:rFonts w:ascii="Bookman Old Style" w:hAnsi="Bookman Old Style" w:cs="Times New Roman"/>
              </w:rPr>
              <w:t>;</w:t>
            </w:r>
          </w:p>
          <w:p w:rsidR="00093CBD" w:rsidRPr="008B5A4D" w:rsidRDefault="00093CBD" w:rsidP="00D73380">
            <w:pPr>
              <w:numPr>
                <w:ilvl w:val="0"/>
                <w:numId w:val="281"/>
              </w:numPr>
              <w:tabs>
                <w:tab w:val="left" w:pos="792"/>
              </w:tabs>
              <w:ind w:left="792" w:right="-4"/>
              <w:jc w:val="both"/>
              <w:rPr>
                <w:rFonts w:ascii="Bookman Old Style" w:hAnsi="Bookman Old Style" w:cs="Times New Roman"/>
              </w:rPr>
            </w:pPr>
            <w:r w:rsidRPr="008B5A4D">
              <w:rPr>
                <w:rFonts w:ascii="Bookman Old Style" w:hAnsi="Bookman Old Style"/>
              </w:rPr>
              <w:t xml:space="preserve">pelaporan kepada </w:t>
            </w:r>
            <w:r w:rsidRPr="008B5A4D">
              <w:rPr>
                <w:rFonts w:ascii="Bookman Old Style" w:hAnsi="Bookman Old Style" w:cs="Times New Roman"/>
              </w:rPr>
              <w:t>instansi dan/atau pejabat yang berwenang dalam hal menemukan dugaan penyimpangan atau pelanggaran kegiatan pemanfaatan ruang yang melanggar rencana tata ruang yang telah ditetapkan; dan</w:t>
            </w:r>
          </w:p>
          <w:p w:rsidR="00093CBD" w:rsidRPr="008B5A4D" w:rsidRDefault="00093CBD" w:rsidP="00D73380">
            <w:pPr>
              <w:numPr>
                <w:ilvl w:val="0"/>
                <w:numId w:val="281"/>
              </w:numPr>
              <w:tabs>
                <w:tab w:val="left" w:pos="792"/>
              </w:tabs>
              <w:ind w:left="792" w:right="-4"/>
              <w:jc w:val="both"/>
              <w:rPr>
                <w:rFonts w:ascii="Bookman Old Style" w:hAnsi="Bookman Old Style" w:cs="Times New Roman"/>
              </w:rPr>
            </w:pPr>
            <w:r w:rsidRPr="008B5A4D">
              <w:rPr>
                <w:rFonts w:ascii="Bookman Old Style" w:hAnsi="Bookman Old Style"/>
              </w:rPr>
              <w:t xml:space="preserve">pengajuan </w:t>
            </w:r>
            <w:r w:rsidRPr="008B5A4D">
              <w:rPr>
                <w:rFonts w:ascii="Bookman Old Style" w:hAnsi="Bookman Old Style" w:cs="Times New Roman"/>
              </w:rPr>
              <w:t>keberatan terhadap keputusan pejabat yang berwenang terhadap pembangunan yang tidak sesuai dengan rencana tata ruang.</w:t>
            </w:r>
          </w:p>
          <w:p w:rsidR="00093CBD" w:rsidRPr="008B5A4D" w:rsidRDefault="00093CBD" w:rsidP="00D73380">
            <w:pPr>
              <w:numPr>
                <w:ilvl w:val="0"/>
                <w:numId w:val="28"/>
              </w:numPr>
              <w:tabs>
                <w:tab w:val="clear" w:pos="720"/>
              </w:tabs>
              <w:spacing w:before="120"/>
              <w:ind w:left="432" w:hanging="446"/>
              <w:jc w:val="both"/>
              <w:rPr>
                <w:rFonts w:ascii="Bookman Old Style" w:hAnsi="Bookman Old Style" w:cs="Times New Roman"/>
              </w:rPr>
            </w:pPr>
            <w:r w:rsidRPr="008B5A4D">
              <w:rPr>
                <w:rFonts w:ascii="Bookman Old Style" w:hAnsi="Bookman Old Style" w:cs="Times New Roman"/>
              </w:rPr>
              <w:t>Tata cara peran masyarakat sebagaimana dimaksud pada ayat (1) dilaksanakan sesuai dengan ketentuan peraturan perundang-undangan.</w:t>
            </w:r>
          </w:p>
          <w:p w:rsidR="00093CBD" w:rsidRPr="008B5A4D" w:rsidRDefault="00093CBD" w:rsidP="00D73380">
            <w:pPr>
              <w:tabs>
                <w:tab w:val="left" w:pos="0"/>
              </w:tabs>
              <w:spacing w:before="120" w:after="120"/>
              <w:jc w:val="center"/>
              <w:rPr>
                <w:rFonts w:ascii="Bookman Old Style" w:hAnsi="Bookman Old Style" w:cs="Times New Roman"/>
                <w:lang w:val="en-US"/>
              </w:rPr>
            </w:pPr>
          </w:p>
          <w:p w:rsidR="00093CBD" w:rsidRPr="008B5A4D" w:rsidRDefault="00093CBD"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11</w:t>
            </w:r>
            <w:r w:rsidR="00C523C9" w:rsidRPr="008B5A4D">
              <w:rPr>
                <w:rFonts w:ascii="Bookman Old Style" w:hAnsi="Bookman Old Style" w:cs="Times New Roman"/>
                <w:lang w:val="en-US"/>
              </w:rPr>
              <w:t>2</w:t>
            </w:r>
          </w:p>
          <w:p w:rsidR="00093CBD" w:rsidRPr="008B5A4D" w:rsidRDefault="00093CBD" w:rsidP="00D73380">
            <w:pPr>
              <w:numPr>
                <w:ilvl w:val="2"/>
                <w:numId w:val="242"/>
              </w:numPr>
              <w:ind w:left="434" w:right="-4" w:hanging="450"/>
              <w:jc w:val="both"/>
              <w:rPr>
                <w:rFonts w:ascii="Bookman Old Style" w:hAnsi="Bookman Old Style" w:cs="Times New Roman"/>
              </w:rPr>
            </w:pPr>
            <w:r w:rsidRPr="008B5A4D">
              <w:rPr>
                <w:rFonts w:ascii="Bookman Old Style" w:hAnsi="Bookman Old Style" w:cs="Times New Roman"/>
              </w:rPr>
              <w:t>Masyarakat yang dirugikan akibat penyelenggaraan penataan ruang dapat mengajukan gugatan melalui pengadilan.</w:t>
            </w:r>
          </w:p>
          <w:p w:rsidR="00093CBD" w:rsidRPr="008B5A4D" w:rsidRDefault="00093CBD" w:rsidP="00D73380">
            <w:pPr>
              <w:numPr>
                <w:ilvl w:val="2"/>
                <w:numId w:val="242"/>
              </w:numPr>
              <w:spacing w:before="120"/>
              <w:ind w:left="432" w:hanging="446"/>
              <w:jc w:val="both"/>
              <w:rPr>
                <w:rFonts w:ascii="Bookman Old Style" w:hAnsi="Bookman Old Style" w:cs="Times New Roman"/>
              </w:rPr>
            </w:pPr>
            <w:r w:rsidRPr="008B5A4D">
              <w:rPr>
                <w:rFonts w:ascii="Bookman Old Style" w:hAnsi="Bookman Old Style" w:cs="Times New Roman"/>
              </w:rPr>
              <w:t>Dalam hal masyarakat mengajukan gugatan, tergugat dapat membuktikan bahwa tidak terjadi penyimpangan dalam penyelenggaraan penataan ruang.</w:t>
            </w:r>
          </w:p>
          <w:p w:rsidR="00093CBD" w:rsidRPr="008B5A4D" w:rsidRDefault="00093CBD" w:rsidP="00D73380">
            <w:pPr>
              <w:ind w:left="360" w:right="-4"/>
              <w:jc w:val="both"/>
              <w:rPr>
                <w:rFonts w:ascii="Bookman Old Style" w:hAnsi="Bookman Old Style" w:cs="Times New Roman"/>
              </w:rPr>
            </w:pPr>
          </w:p>
          <w:p w:rsidR="00582FAF" w:rsidRPr="008B5A4D" w:rsidRDefault="00582FAF" w:rsidP="00D73380">
            <w:pPr>
              <w:ind w:left="360" w:right="-4"/>
              <w:jc w:val="both"/>
              <w:rPr>
                <w:rFonts w:ascii="Bookman Old Style" w:hAnsi="Bookman Old Style" w:cs="Times New Roman"/>
              </w:rPr>
            </w:pPr>
          </w:p>
          <w:p w:rsidR="00093CBD" w:rsidRPr="008B5A4D" w:rsidRDefault="00093CBD" w:rsidP="00D73380">
            <w:pPr>
              <w:ind w:left="360" w:right="-4"/>
              <w:jc w:val="both"/>
              <w:rPr>
                <w:rFonts w:ascii="Bookman Old Style" w:hAnsi="Bookman Old Style" w:cs="Times New Roman"/>
                <w:lang w:val="en-US"/>
              </w:rPr>
            </w:pPr>
          </w:p>
          <w:p w:rsidR="00093CBD" w:rsidRPr="008B5A4D" w:rsidRDefault="00093CBD" w:rsidP="00D73380">
            <w:pPr>
              <w:pStyle w:val="BodyText"/>
              <w:jc w:val="center"/>
              <w:outlineLvl w:val="0"/>
              <w:rPr>
                <w:rFonts w:ascii="Bookman Old Style" w:hAnsi="Bookman Old Style" w:cs="Times New Roman"/>
                <w:b w:val="0"/>
                <w:bCs w:val="0"/>
                <w:lang w:val="en-US"/>
              </w:rPr>
            </w:pPr>
            <w:r w:rsidRPr="008B5A4D">
              <w:rPr>
                <w:rFonts w:ascii="Bookman Old Style" w:hAnsi="Bookman Old Style" w:cs="Times New Roman"/>
                <w:b w:val="0"/>
                <w:bCs w:val="0"/>
              </w:rPr>
              <w:t>BAB XI</w:t>
            </w:r>
            <w:r w:rsidR="00C523C9" w:rsidRPr="008B5A4D">
              <w:rPr>
                <w:rFonts w:ascii="Bookman Old Style" w:hAnsi="Bookman Old Style" w:cs="Times New Roman"/>
                <w:b w:val="0"/>
                <w:bCs w:val="0"/>
                <w:lang w:val="en-US"/>
              </w:rPr>
              <w:t>I</w:t>
            </w:r>
          </w:p>
          <w:p w:rsidR="00093CBD" w:rsidRPr="008B5A4D" w:rsidRDefault="00093CBD" w:rsidP="00D73380">
            <w:pPr>
              <w:pStyle w:val="BodyText"/>
              <w:jc w:val="center"/>
              <w:outlineLvl w:val="0"/>
              <w:rPr>
                <w:rFonts w:ascii="Bookman Old Style" w:hAnsi="Bookman Old Style" w:cs="Times New Roman"/>
                <w:b w:val="0"/>
                <w:bCs w:val="0"/>
              </w:rPr>
            </w:pPr>
          </w:p>
          <w:p w:rsidR="00093CBD" w:rsidRPr="008B5A4D" w:rsidRDefault="00093CBD" w:rsidP="00D73380">
            <w:pPr>
              <w:pStyle w:val="BodyText"/>
              <w:jc w:val="center"/>
              <w:outlineLvl w:val="0"/>
              <w:rPr>
                <w:rFonts w:ascii="Bookman Old Style" w:hAnsi="Bookman Old Style" w:cs="Times New Roman"/>
                <w:b w:val="0"/>
                <w:bCs w:val="0"/>
              </w:rPr>
            </w:pPr>
            <w:r w:rsidRPr="008B5A4D">
              <w:rPr>
                <w:rFonts w:ascii="Bookman Old Style" w:hAnsi="Bookman Old Style" w:cs="Times New Roman"/>
                <w:b w:val="0"/>
                <w:bCs w:val="0"/>
              </w:rPr>
              <w:t>KELEMBAGAAN</w:t>
            </w:r>
          </w:p>
          <w:p w:rsidR="00093CBD" w:rsidRPr="008B5A4D" w:rsidRDefault="00093CBD"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11</w:t>
            </w:r>
            <w:r w:rsidR="00C523C9" w:rsidRPr="008B5A4D">
              <w:rPr>
                <w:rFonts w:ascii="Bookman Old Style" w:hAnsi="Bookman Old Style" w:cs="Times New Roman"/>
                <w:lang w:val="en-US"/>
              </w:rPr>
              <w:t>3</w:t>
            </w:r>
          </w:p>
          <w:p w:rsidR="00093CBD" w:rsidRPr="008B5A4D" w:rsidRDefault="00093CBD" w:rsidP="00D73380">
            <w:pPr>
              <w:pStyle w:val="BodyText"/>
              <w:numPr>
                <w:ilvl w:val="0"/>
                <w:numId w:val="29"/>
              </w:numPr>
              <w:tabs>
                <w:tab w:val="clear" w:pos="720"/>
                <w:tab w:val="left" w:pos="434"/>
              </w:tabs>
              <w:spacing w:before="120" w:after="120"/>
              <w:ind w:left="432" w:hanging="432"/>
              <w:outlineLvl w:val="0"/>
              <w:rPr>
                <w:rFonts w:ascii="Bookman Old Style" w:hAnsi="Bookman Old Style" w:cs="Times New Roman"/>
                <w:b w:val="0"/>
                <w:i/>
              </w:rPr>
            </w:pPr>
            <w:r w:rsidRPr="008B5A4D">
              <w:rPr>
                <w:rFonts w:ascii="Bookman Old Style" w:hAnsi="Bookman Old Style" w:cs="Times New Roman"/>
                <w:b w:val="0"/>
              </w:rPr>
              <w:t xml:space="preserve">Dalam rangka mengkoordinasikan penyelenggaraan penataan ruang dan kerjasama antar sector dan antar daerah di bidang penataan ruang dibentuk Badan Koordinasi Penataan Ruang Daerah (BKPRD) yangbersifat </w:t>
            </w:r>
            <w:r w:rsidRPr="008B5A4D">
              <w:rPr>
                <w:rFonts w:ascii="Bookman Old Style" w:hAnsi="Bookman Old Style" w:cs="Times New Roman"/>
                <w:b w:val="0"/>
                <w:i/>
              </w:rPr>
              <w:t>ad hoc</w:t>
            </w:r>
          </w:p>
          <w:p w:rsidR="00093CBD" w:rsidRPr="008B5A4D" w:rsidRDefault="00093CBD" w:rsidP="00D73380">
            <w:pPr>
              <w:pStyle w:val="BodyText"/>
              <w:numPr>
                <w:ilvl w:val="0"/>
                <w:numId w:val="29"/>
              </w:numPr>
              <w:tabs>
                <w:tab w:val="clear" w:pos="720"/>
                <w:tab w:val="left" w:pos="434"/>
              </w:tabs>
              <w:spacing w:before="120" w:after="120"/>
              <w:ind w:left="432" w:hanging="432"/>
              <w:outlineLvl w:val="0"/>
              <w:rPr>
                <w:rFonts w:ascii="Bookman Old Style" w:hAnsi="Bookman Old Style" w:cs="Times New Roman"/>
                <w:b w:val="0"/>
              </w:rPr>
            </w:pPr>
            <w:r w:rsidRPr="008B5A4D">
              <w:rPr>
                <w:rFonts w:ascii="Bookman Old Style" w:hAnsi="Bookman Old Style" w:cs="Times New Roman"/>
                <w:b w:val="0"/>
              </w:rPr>
              <w:t>Tugas, susunan organisasi, dan tata kerja BKPRD sebagaimana dimaksud pada ayat (1) diatur dengan Keputusan Bupati.</w:t>
            </w:r>
          </w:p>
          <w:p w:rsidR="00093CBD" w:rsidRPr="008B5A4D" w:rsidRDefault="00093CBD" w:rsidP="00D73380">
            <w:pPr>
              <w:pStyle w:val="BodyText"/>
              <w:jc w:val="center"/>
              <w:outlineLvl w:val="0"/>
              <w:rPr>
                <w:rFonts w:ascii="Bookman Old Style" w:hAnsi="Bookman Old Style" w:cs="Times New Roman"/>
                <w:b w:val="0"/>
                <w:bCs w:val="0"/>
                <w:lang w:val="sv-SE"/>
              </w:rPr>
            </w:pPr>
          </w:p>
          <w:p w:rsidR="00C523C9" w:rsidRPr="008B5A4D" w:rsidRDefault="00C523C9" w:rsidP="00D73380">
            <w:pPr>
              <w:jc w:val="center"/>
              <w:rPr>
                <w:rFonts w:ascii="Bookman Old Style" w:hAnsi="Bookman Old Style" w:cs="Times New Roman"/>
                <w:lang w:val="en-US"/>
              </w:rPr>
            </w:pPr>
          </w:p>
          <w:p w:rsidR="001C77CA" w:rsidRPr="008B5A4D" w:rsidRDefault="001C77CA" w:rsidP="00D73380">
            <w:pPr>
              <w:pStyle w:val="BodyText"/>
              <w:jc w:val="center"/>
              <w:outlineLvl w:val="0"/>
              <w:rPr>
                <w:rFonts w:ascii="Bookman Old Style" w:hAnsi="Bookman Old Style" w:cs="Times New Roman"/>
                <w:b w:val="0"/>
                <w:bCs w:val="0"/>
                <w:lang w:val="sv-SE"/>
              </w:rPr>
            </w:pPr>
          </w:p>
          <w:p w:rsidR="001C77CA" w:rsidRPr="008B5A4D" w:rsidRDefault="001C77CA" w:rsidP="00D73380">
            <w:pPr>
              <w:pStyle w:val="BodyText"/>
              <w:jc w:val="center"/>
              <w:outlineLvl w:val="0"/>
              <w:rPr>
                <w:rFonts w:ascii="Bookman Old Style" w:hAnsi="Bookman Old Style" w:cs="Times New Roman"/>
                <w:b w:val="0"/>
                <w:bCs w:val="0"/>
              </w:rPr>
            </w:pPr>
            <w:r w:rsidRPr="008B5A4D">
              <w:rPr>
                <w:rFonts w:ascii="Bookman Old Style" w:hAnsi="Bookman Old Style" w:cs="Times New Roman"/>
                <w:b w:val="0"/>
                <w:bCs w:val="0"/>
              </w:rPr>
              <w:t>BAB X</w:t>
            </w:r>
            <w:r w:rsidRPr="008B5A4D">
              <w:rPr>
                <w:rFonts w:ascii="Bookman Old Style" w:hAnsi="Bookman Old Style" w:cs="Times New Roman"/>
                <w:b w:val="0"/>
                <w:bCs w:val="0"/>
                <w:lang w:val="en-US"/>
              </w:rPr>
              <w:t>III</w:t>
            </w:r>
          </w:p>
          <w:p w:rsidR="001C77CA" w:rsidRPr="008B5A4D" w:rsidRDefault="001C77CA" w:rsidP="00D73380">
            <w:pPr>
              <w:pStyle w:val="BodyText"/>
              <w:jc w:val="center"/>
              <w:outlineLvl w:val="0"/>
              <w:rPr>
                <w:rFonts w:ascii="Bookman Old Style" w:hAnsi="Bookman Old Style" w:cs="Times New Roman"/>
                <w:b w:val="0"/>
                <w:bCs w:val="0"/>
              </w:rPr>
            </w:pPr>
          </w:p>
          <w:p w:rsidR="001C77CA" w:rsidRPr="008B5A4D" w:rsidRDefault="001C77CA" w:rsidP="00D73380">
            <w:pPr>
              <w:pStyle w:val="BodyText"/>
              <w:jc w:val="center"/>
              <w:outlineLvl w:val="0"/>
              <w:rPr>
                <w:rFonts w:ascii="Bookman Old Style" w:hAnsi="Bookman Old Style" w:cs="Times New Roman"/>
                <w:b w:val="0"/>
                <w:bCs w:val="0"/>
              </w:rPr>
            </w:pPr>
            <w:r w:rsidRPr="008B5A4D">
              <w:rPr>
                <w:rFonts w:ascii="Bookman Old Style" w:hAnsi="Bookman Old Style" w:cs="Times New Roman"/>
                <w:b w:val="0"/>
                <w:bCs w:val="0"/>
                <w:lang w:val="en-US"/>
              </w:rPr>
              <w:t xml:space="preserve">KETENTUAN PENYIDIKAN </w:t>
            </w:r>
          </w:p>
          <w:p w:rsidR="001C77CA" w:rsidRPr="008B5A4D" w:rsidRDefault="001C77CA" w:rsidP="00D73380">
            <w:pPr>
              <w:pStyle w:val="ListParagraph"/>
              <w:tabs>
                <w:tab w:val="left" w:pos="851"/>
              </w:tabs>
              <w:spacing w:before="120" w:after="120"/>
              <w:ind w:left="0"/>
              <w:jc w:val="center"/>
              <w:rPr>
                <w:rFonts w:ascii="Bookman Old Style" w:hAnsi="Bookman Old Style"/>
                <w:lang w:val="sv-SE"/>
              </w:rPr>
            </w:pPr>
            <w:r w:rsidRPr="008B5A4D">
              <w:rPr>
                <w:rFonts w:ascii="Bookman Old Style" w:hAnsi="Bookman Old Style"/>
                <w:lang w:val="sv-SE"/>
              </w:rPr>
              <w:t>Pasal 114</w:t>
            </w:r>
          </w:p>
          <w:p w:rsidR="001C77CA" w:rsidRPr="008B5A4D" w:rsidRDefault="001C77CA" w:rsidP="00D73380">
            <w:pPr>
              <w:numPr>
                <w:ilvl w:val="1"/>
                <w:numId w:val="320"/>
              </w:numPr>
              <w:tabs>
                <w:tab w:val="left" w:pos="567"/>
              </w:tabs>
              <w:ind w:left="567" w:right="-4" w:hanging="567"/>
              <w:jc w:val="both"/>
              <w:rPr>
                <w:rFonts w:ascii="Bookman Old Style" w:hAnsi="Bookman Old Style"/>
              </w:rPr>
            </w:pPr>
            <w:r w:rsidRPr="008B5A4D">
              <w:rPr>
                <w:rFonts w:ascii="Bookman Old Style" w:hAnsi="Bookman Old Style"/>
              </w:rPr>
              <w:t xml:space="preserve">Selain Pejabat Penyidik Kepolisian Negara Republik Indonesia yang bertugas menyidik tindak pidana, penyidikan atas tindak pidana sebagaimana dimaksud dalam Peraturan Daerah ini dapat juga dilakukan oleh Penyidik Pegawai Negeri Sipil di lingkungan pemerintah kabupaten. </w:t>
            </w:r>
          </w:p>
          <w:p w:rsidR="001C77CA" w:rsidRPr="008B5A4D" w:rsidRDefault="001C77CA" w:rsidP="00D73380">
            <w:pPr>
              <w:numPr>
                <w:ilvl w:val="1"/>
                <w:numId w:val="320"/>
              </w:numPr>
              <w:tabs>
                <w:tab w:val="left" w:pos="567"/>
              </w:tabs>
              <w:ind w:left="567" w:right="-4" w:hanging="567"/>
              <w:jc w:val="both"/>
              <w:rPr>
                <w:rFonts w:ascii="Bookman Old Style" w:hAnsi="Bookman Old Style"/>
              </w:rPr>
            </w:pPr>
            <w:r w:rsidRPr="008B5A4D">
              <w:rPr>
                <w:rFonts w:ascii="Bookman Old Style" w:hAnsi="Bookman Old Style"/>
              </w:rPr>
              <w:t xml:space="preserve">Penyidik Pegawai Negeri Sipil sebagaimana dimaksud pada ayat (1), berwenang: </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a.</w:t>
            </w:r>
            <w:r w:rsidRPr="008B5A4D">
              <w:rPr>
                <w:rFonts w:ascii="Bookman Old Style" w:hAnsi="Bookman Old Style"/>
              </w:rPr>
              <w:tab/>
              <w:t>menerima laporan atau pengaduan berkenaan dengan tindak pidana di bidang RTRWK;</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b.</w:t>
            </w:r>
            <w:r w:rsidRPr="008B5A4D">
              <w:rPr>
                <w:rFonts w:ascii="Bookman Old Style" w:hAnsi="Bookman Old Style"/>
              </w:rPr>
              <w:tab/>
              <w:t>melakukan pemeriksaan atas kebenaran laporan atau pengaduan berkenaan dengan tindak pidana di bidang RTRWK;</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c.</w:t>
            </w:r>
            <w:r w:rsidRPr="008B5A4D">
              <w:rPr>
                <w:rFonts w:ascii="Bookman Old Style" w:hAnsi="Bookman Old Style"/>
              </w:rPr>
              <w:tab/>
              <w:t>melakukan pemanggilan terhadap perseorangan atau badan usaha untuk di dengar dan diperiksa sebagai tersangka atau sebagai saksi dalam tindak pidana di bidang RTRWK;</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d.</w:t>
            </w:r>
            <w:r w:rsidRPr="008B5A4D">
              <w:rPr>
                <w:rFonts w:ascii="Bookman Old Style" w:hAnsi="Bookman Old Style"/>
              </w:rPr>
              <w:tab/>
              <w:t xml:space="preserve">melakukan pemeriksaan terhadap perseorangan atau badan usaha yang diduga melakukan tindak pidana di bidang RTRWK; </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e.</w:t>
            </w:r>
            <w:r w:rsidRPr="008B5A4D">
              <w:rPr>
                <w:rFonts w:ascii="Bookman Old Style" w:hAnsi="Bookman Old Style"/>
              </w:rPr>
              <w:tab/>
              <w:t>memeriksa tanda pengenal sesorang yang berada di tempat terjadinya tidak pidana di bidang RTRWK;</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f.</w:t>
            </w:r>
            <w:r w:rsidRPr="008B5A4D">
              <w:rPr>
                <w:rFonts w:ascii="Bookman Old Style" w:hAnsi="Bookman Old Style"/>
              </w:rPr>
              <w:tab/>
              <w:t xml:space="preserve">melakukan penggeledahan dan penyitaan barang bukti tindak pidana di bidang RTRWK; </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g.</w:t>
            </w:r>
            <w:r w:rsidRPr="008B5A4D">
              <w:rPr>
                <w:rFonts w:ascii="Bookman Old Style" w:hAnsi="Bookman Old Style"/>
              </w:rPr>
              <w:tab/>
              <w:t xml:space="preserve">meminta keterangan atau bahan bukti dari perseorangan atau badan hukum sehubungan dengan tindak pidana di bidang RTRWK; </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h.</w:t>
            </w:r>
            <w:r w:rsidRPr="008B5A4D">
              <w:rPr>
                <w:rFonts w:ascii="Bookman Old Style" w:hAnsi="Bookman Old Style"/>
              </w:rPr>
              <w:tab/>
              <w:t>meminta bantuan ahli dalam rangka pelaksanaan tugas penyidikan;</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i.</w:t>
            </w:r>
            <w:r w:rsidRPr="008B5A4D">
              <w:rPr>
                <w:rFonts w:ascii="Bookman Old Style" w:hAnsi="Bookman Old Style"/>
              </w:rPr>
              <w:tab/>
              <w:t xml:space="preserve">membuat dan menandatangani berita acara; dan </w:t>
            </w:r>
          </w:p>
          <w:p w:rsidR="001C77CA" w:rsidRPr="008B5A4D" w:rsidRDefault="001C77CA" w:rsidP="00D73380">
            <w:pPr>
              <w:ind w:left="993" w:right="-4" w:hanging="426"/>
              <w:jc w:val="both"/>
              <w:rPr>
                <w:rFonts w:ascii="Bookman Old Style" w:hAnsi="Bookman Old Style"/>
              </w:rPr>
            </w:pPr>
            <w:r w:rsidRPr="008B5A4D">
              <w:rPr>
                <w:rFonts w:ascii="Bookman Old Style" w:hAnsi="Bookman Old Style"/>
              </w:rPr>
              <w:t>j.</w:t>
            </w:r>
            <w:r w:rsidRPr="008B5A4D">
              <w:rPr>
                <w:rFonts w:ascii="Bookman Old Style" w:hAnsi="Bookman Old Style"/>
              </w:rPr>
              <w:tab/>
              <w:t xml:space="preserve">menghentikan penyidikan apabila tidak terdapat cukup bukti tentang adanya tindak pidana di bidang </w:t>
            </w:r>
            <w:r w:rsidRPr="008B5A4D">
              <w:rPr>
                <w:rFonts w:ascii="Bookman Old Style" w:hAnsi="Bookman Old Style"/>
              </w:rPr>
              <w:lastRenderedPageBreak/>
              <w:t>RTRWK.</w:t>
            </w:r>
          </w:p>
          <w:p w:rsidR="001C77CA" w:rsidRPr="008B5A4D" w:rsidRDefault="001C77CA" w:rsidP="00D73380">
            <w:pPr>
              <w:numPr>
                <w:ilvl w:val="1"/>
                <w:numId w:val="320"/>
              </w:numPr>
              <w:tabs>
                <w:tab w:val="left" w:pos="567"/>
              </w:tabs>
              <w:ind w:left="567" w:right="-4" w:hanging="567"/>
              <w:jc w:val="both"/>
              <w:rPr>
                <w:rFonts w:ascii="Bookman Old Style" w:hAnsi="Bookman Old Style"/>
              </w:rPr>
            </w:pPr>
            <w:r w:rsidRPr="008B5A4D">
              <w:rPr>
                <w:rFonts w:ascii="Bookman Old Style" w:hAnsi="Bookman Old Style"/>
              </w:rPr>
              <w:t xml:space="preserve">Penyidik Pegawai Negeri Sipil sebagaimana dimaksud pada ayat (1), memberitahukan dimulainya penyidikan dan menyerahkan hasil penyidikan tersebut kepada Penuntut Umum melalui Penyidik Kepolisian Negara Republik Indonesia. </w:t>
            </w:r>
          </w:p>
          <w:p w:rsidR="001C77CA" w:rsidRPr="008B5A4D" w:rsidRDefault="001C77CA" w:rsidP="00D73380">
            <w:pPr>
              <w:ind w:right="-4"/>
              <w:jc w:val="both"/>
              <w:rPr>
                <w:rFonts w:ascii="Bookman Old Style" w:hAnsi="Bookman Old Style"/>
              </w:rPr>
            </w:pPr>
          </w:p>
          <w:p w:rsidR="001C77CA" w:rsidRPr="008B5A4D" w:rsidRDefault="001C77CA" w:rsidP="00D73380">
            <w:pPr>
              <w:pStyle w:val="BodyText"/>
              <w:jc w:val="center"/>
              <w:outlineLvl w:val="0"/>
              <w:rPr>
                <w:rFonts w:ascii="Bookman Old Style" w:hAnsi="Bookman Old Style" w:cs="Times New Roman"/>
                <w:b w:val="0"/>
                <w:bCs w:val="0"/>
                <w:lang w:val="sv-SE"/>
              </w:rPr>
            </w:pPr>
          </w:p>
          <w:p w:rsidR="001C77CA" w:rsidRPr="008B5A4D" w:rsidRDefault="001C77CA" w:rsidP="00D73380">
            <w:pPr>
              <w:pStyle w:val="BodyText"/>
              <w:jc w:val="center"/>
              <w:outlineLvl w:val="0"/>
              <w:rPr>
                <w:rFonts w:ascii="Bookman Old Style" w:hAnsi="Bookman Old Style" w:cs="Times New Roman"/>
                <w:b w:val="0"/>
                <w:bCs w:val="0"/>
                <w:lang w:val="sv-SE"/>
              </w:rPr>
            </w:pPr>
          </w:p>
          <w:p w:rsidR="001C77CA" w:rsidRPr="008B5A4D" w:rsidRDefault="001C77CA" w:rsidP="00D73380">
            <w:pPr>
              <w:pStyle w:val="BodyText"/>
              <w:jc w:val="center"/>
              <w:outlineLvl w:val="0"/>
              <w:rPr>
                <w:rFonts w:ascii="Bookman Old Style" w:hAnsi="Bookman Old Style" w:cs="Times New Roman"/>
                <w:b w:val="0"/>
                <w:bCs w:val="0"/>
              </w:rPr>
            </w:pPr>
            <w:r w:rsidRPr="008B5A4D">
              <w:rPr>
                <w:rFonts w:ascii="Bookman Old Style" w:hAnsi="Bookman Old Style" w:cs="Times New Roman"/>
                <w:b w:val="0"/>
                <w:bCs w:val="0"/>
              </w:rPr>
              <w:t>BAB X</w:t>
            </w:r>
            <w:r w:rsidRPr="008B5A4D">
              <w:rPr>
                <w:rFonts w:ascii="Bookman Old Style" w:hAnsi="Bookman Old Style" w:cs="Times New Roman"/>
                <w:b w:val="0"/>
                <w:bCs w:val="0"/>
                <w:lang w:val="en-US"/>
              </w:rPr>
              <w:t>IV</w:t>
            </w:r>
          </w:p>
          <w:p w:rsidR="001C77CA" w:rsidRPr="008B5A4D" w:rsidRDefault="001C77CA" w:rsidP="00D73380">
            <w:pPr>
              <w:pStyle w:val="BodyText"/>
              <w:jc w:val="center"/>
              <w:outlineLvl w:val="0"/>
              <w:rPr>
                <w:rFonts w:ascii="Bookman Old Style" w:hAnsi="Bookman Old Style" w:cs="Times New Roman"/>
                <w:b w:val="0"/>
                <w:bCs w:val="0"/>
              </w:rPr>
            </w:pPr>
          </w:p>
          <w:p w:rsidR="001C77CA" w:rsidRPr="008B5A4D" w:rsidRDefault="001C77CA" w:rsidP="00D73380">
            <w:pPr>
              <w:pStyle w:val="BodyText"/>
              <w:jc w:val="center"/>
              <w:outlineLvl w:val="0"/>
              <w:rPr>
                <w:rFonts w:ascii="Bookman Old Style" w:hAnsi="Bookman Old Style" w:cs="Times New Roman"/>
                <w:b w:val="0"/>
                <w:bCs w:val="0"/>
              </w:rPr>
            </w:pPr>
            <w:r w:rsidRPr="008B5A4D">
              <w:rPr>
                <w:rFonts w:ascii="Bookman Old Style" w:hAnsi="Bookman Old Style" w:cs="Times New Roman"/>
                <w:b w:val="0"/>
                <w:bCs w:val="0"/>
              </w:rPr>
              <w:t>PENYELESAIAN SENGKETA</w:t>
            </w:r>
          </w:p>
          <w:p w:rsidR="001C77CA" w:rsidRPr="008B5A4D" w:rsidRDefault="001C77CA" w:rsidP="00D73380">
            <w:pPr>
              <w:pStyle w:val="BodyText"/>
              <w:jc w:val="center"/>
              <w:outlineLvl w:val="0"/>
              <w:rPr>
                <w:rFonts w:ascii="Bookman Old Style" w:hAnsi="Bookman Old Style" w:cs="Times New Roman"/>
                <w:b w:val="0"/>
                <w:bCs w:val="0"/>
              </w:rPr>
            </w:pPr>
          </w:p>
          <w:p w:rsidR="001C77CA" w:rsidRPr="008B5A4D" w:rsidRDefault="001C77CA" w:rsidP="00D73380">
            <w:pPr>
              <w:tabs>
                <w:tab w:val="left" w:pos="0"/>
              </w:tabs>
              <w:spacing w:before="120" w:after="120"/>
              <w:jc w:val="center"/>
              <w:rPr>
                <w:rFonts w:ascii="Bookman Old Style" w:hAnsi="Bookman Old Style" w:cs="Times New Roman"/>
                <w:lang w:val="sv-SE"/>
              </w:rPr>
            </w:pPr>
            <w:r w:rsidRPr="008B5A4D">
              <w:rPr>
                <w:rFonts w:ascii="Bookman Old Style" w:hAnsi="Bookman Old Style" w:cs="Times New Roman"/>
              </w:rPr>
              <w:t>Pa</w:t>
            </w:r>
            <w:r w:rsidRPr="008B5A4D">
              <w:rPr>
                <w:rFonts w:ascii="Bookman Old Style" w:hAnsi="Bookman Old Style" w:cs="Times New Roman"/>
                <w:lang w:val="sv-SE"/>
              </w:rPr>
              <w:t>sal 115</w:t>
            </w:r>
          </w:p>
          <w:p w:rsidR="001C77CA" w:rsidRPr="008B5A4D" w:rsidRDefault="001C77CA" w:rsidP="00D73380">
            <w:pPr>
              <w:ind w:left="567" w:right="-4" w:hanging="567"/>
              <w:jc w:val="both"/>
              <w:rPr>
                <w:rFonts w:ascii="Bookman Old Style" w:hAnsi="Bookman Old Style" w:cs="Times New Roman"/>
              </w:rPr>
            </w:pPr>
            <w:r w:rsidRPr="008B5A4D">
              <w:rPr>
                <w:rFonts w:ascii="Bookman Old Style" w:hAnsi="Bookman Old Style" w:cs="Times New Roman"/>
              </w:rPr>
              <w:t>(1)</w:t>
            </w:r>
            <w:r w:rsidRPr="008B5A4D">
              <w:rPr>
                <w:rFonts w:ascii="Bookman Old Style" w:hAnsi="Bookman Old Style" w:cs="Times New Roman"/>
              </w:rPr>
              <w:tab/>
              <w:t>Penyelesaian sengketa penataan ruang pada tahap pertama diselesaikan berdasarkan prinsip musyawarah mufakat.</w:t>
            </w:r>
          </w:p>
          <w:p w:rsidR="001C77CA" w:rsidRPr="008B5A4D" w:rsidRDefault="001C77CA" w:rsidP="00D73380">
            <w:pPr>
              <w:spacing w:before="120"/>
              <w:ind w:left="562" w:hanging="562"/>
              <w:jc w:val="both"/>
              <w:rPr>
                <w:rFonts w:ascii="Bookman Old Style" w:hAnsi="Bookman Old Style" w:cs="Times New Roman"/>
              </w:rPr>
            </w:pPr>
            <w:r w:rsidRPr="008B5A4D">
              <w:rPr>
                <w:rFonts w:ascii="Bookman Old Style" w:hAnsi="Bookman Old Style" w:cs="Times New Roman"/>
              </w:rPr>
              <w:t>(2)</w:t>
            </w:r>
            <w:r w:rsidRPr="008B5A4D">
              <w:rPr>
                <w:rFonts w:ascii="Bookman Old Style" w:hAnsi="Bookman Old Style" w:cs="Times New Roman"/>
              </w:rPr>
              <w:tab/>
              <w:t>Dalam hal penyelesaian sengketa sebagaimana dimaksud pada ayat (1) tidak dapat mengakhiri sengketa, para pihak dapat menyelesaikan sengketa melalui prosedur pengadilan atau prosedur penyelesaian sengketa alternatif.</w:t>
            </w:r>
          </w:p>
          <w:p w:rsidR="001C77CA" w:rsidRPr="008B5A4D" w:rsidRDefault="001C77CA" w:rsidP="00D73380">
            <w:pPr>
              <w:jc w:val="center"/>
              <w:rPr>
                <w:rFonts w:ascii="Bookman Old Style" w:hAnsi="Bookman Old Style" w:cs="Times New Roman"/>
                <w:lang w:val="en-US"/>
              </w:rPr>
            </w:pPr>
          </w:p>
          <w:p w:rsidR="00C523C9" w:rsidRPr="008B5A4D" w:rsidRDefault="00C523C9" w:rsidP="00D73380">
            <w:pPr>
              <w:jc w:val="center"/>
              <w:rPr>
                <w:rFonts w:ascii="Bookman Old Style" w:hAnsi="Bookman Old Style" w:cs="Times New Roman"/>
              </w:rPr>
            </w:pPr>
          </w:p>
          <w:p w:rsidR="00DC0848" w:rsidRPr="008B5A4D" w:rsidRDefault="00DC0848" w:rsidP="00D73380">
            <w:pPr>
              <w:jc w:val="center"/>
              <w:rPr>
                <w:rFonts w:ascii="Bookman Old Style" w:hAnsi="Bookman Old Style" w:cs="Times New Roman"/>
              </w:rPr>
            </w:pPr>
          </w:p>
          <w:p w:rsidR="00C523C9" w:rsidRPr="008B5A4D" w:rsidRDefault="00C523C9" w:rsidP="00D73380">
            <w:pPr>
              <w:pStyle w:val="BodyText"/>
              <w:jc w:val="center"/>
              <w:outlineLvl w:val="0"/>
              <w:rPr>
                <w:rFonts w:ascii="Bookman Old Style" w:hAnsi="Bookman Old Style" w:cs="Times New Roman"/>
                <w:b w:val="0"/>
                <w:bCs w:val="0"/>
              </w:rPr>
            </w:pPr>
            <w:r w:rsidRPr="008B5A4D">
              <w:rPr>
                <w:rFonts w:ascii="Bookman Old Style" w:hAnsi="Bookman Old Style" w:cs="Times New Roman"/>
                <w:b w:val="0"/>
                <w:bCs w:val="0"/>
              </w:rPr>
              <w:t>BAB X</w:t>
            </w:r>
            <w:r w:rsidR="001C77CA" w:rsidRPr="008B5A4D">
              <w:rPr>
                <w:rFonts w:ascii="Bookman Old Style" w:hAnsi="Bookman Old Style" w:cs="Times New Roman"/>
                <w:b w:val="0"/>
                <w:bCs w:val="0"/>
                <w:lang w:val="en-US"/>
              </w:rPr>
              <w:t>V</w:t>
            </w:r>
          </w:p>
          <w:p w:rsidR="00C523C9" w:rsidRPr="008B5A4D" w:rsidRDefault="00C523C9" w:rsidP="00D73380">
            <w:pPr>
              <w:pStyle w:val="BodyText"/>
              <w:jc w:val="center"/>
              <w:outlineLvl w:val="0"/>
              <w:rPr>
                <w:rFonts w:ascii="Bookman Old Style" w:hAnsi="Bookman Old Style" w:cs="Times New Roman"/>
                <w:b w:val="0"/>
                <w:bCs w:val="0"/>
              </w:rPr>
            </w:pPr>
          </w:p>
          <w:p w:rsidR="00C523C9" w:rsidRPr="008B5A4D" w:rsidRDefault="00C523C9" w:rsidP="00D73380">
            <w:pPr>
              <w:pStyle w:val="BodyText"/>
              <w:jc w:val="center"/>
              <w:outlineLvl w:val="0"/>
              <w:rPr>
                <w:rFonts w:ascii="Bookman Old Style" w:hAnsi="Bookman Old Style" w:cs="Times New Roman"/>
                <w:b w:val="0"/>
                <w:bCs w:val="0"/>
              </w:rPr>
            </w:pPr>
            <w:r w:rsidRPr="008B5A4D">
              <w:rPr>
                <w:rFonts w:ascii="Bookman Old Style" w:hAnsi="Bookman Old Style" w:cs="Times New Roman"/>
                <w:b w:val="0"/>
                <w:bCs w:val="0"/>
                <w:lang w:val="en-US"/>
              </w:rPr>
              <w:t xml:space="preserve">SANKSI PIDANA </w:t>
            </w: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1</w:t>
            </w:r>
            <w:r w:rsidR="001C77CA" w:rsidRPr="008B5A4D">
              <w:rPr>
                <w:rFonts w:ascii="Bookman Old Style" w:hAnsi="Bookman Old Style" w:cs="Times New Roman"/>
                <w:lang w:val="en-US"/>
              </w:rPr>
              <w:t>16</w:t>
            </w:r>
          </w:p>
          <w:p w:rsidR="00B26531" w:rsidRPr="008B5A4D" w:rsidRDefault="007018DC" w:rsidP="00D73380">
            <w:pPr>
              <w:pStyle w:val="BodyTextIndent3"/>
              <w:numPr>
                <w:ilvl w:val="0"/>
                <w:numId w:val="21"/>
              </w:numPr>
              <w:tabs>
                <w:tab w:val="left" w:pos="567"/>
              </w:tabs>
              <w:spacing w:after="0"/>
              <w:ind w:left="567" w:right="-4" w:hanging="567"/>
              <w:jc w:val="both"/>
              <w:rPr>
                <w:rFonts w:ascii="Bookman Old Style" w:hAnsi="Bookman Old Style" w:cs="Times New Roman"/>
                <w:sz w:val="24"/>
                <w:szCs w:val="24"/>
              </w:rPr>
            </w:pPr>
            <w:r w:rsidRPr="008B5A4D">
              <w:rPr>
                <w:rFonts w:ascii="Bookman Old Style" w:hAnsi="Bookman Old Style" w:cs="Times New Roman"/>
                <w:sz w:val="24"/>
                <w:szCs w:val="24"/>
              </w:rPr>
              <w:t>Setiap orang yang melakukan pelanggaran terhadap rencana tata ruang yang ditetapkan dapat dikenakan sanksi pidana sesuai dengan ketentuan peraturan perundang-undangan</w:t>
            </w:r>
            <w:r w:rsidR="004252B5" w:rsidRPr="008B5A4D">
              <w:rPr>
                <w:rFonts w:ascii="Bookman Old Style" w:hAnsi="Bookman Old Style" w:cs="Times New Roman"/>
                <w:sz w:val="24"/>
                <w:szCs w:val="24"/>
              </w:rPr>
              <w:t>.</w:t>
            </w:r>
            <w:r w:rsidRPr="008B5A4D">
              <w:rPr>
                <w:rFonts w:ascii="Bookman Old Style" w:hAnsi="Bookman Old Style" w:cs="Times New Roman"/>
                <w:sz w:val="24"/>
                <w:szCs w:val="24"/>
              </w:rPr>
              <w:t xml:space="preserve"> </w:t>
            </w:r>
          </w:p>
          <w:p w:rsidR="00B26531" w:rsidRPr="008B5A4D" w:rsidRDefault="00B26531" w:rsidP="00D73380">
            <w:pPr>
              <w:pStyle w:val="BodyTextIndent3"/>
              <w:numPr>
                <w:ilvl w:val="0"/>
                <w:numId w:val="21"/>
              </w:numPr>
              <w:tabs>
                <w:tab w:val="left" w:pos="567"/>
              </w:tabs>
              <w:spacing w:after="0"/>
              <w:ind w:left="567" w:right="-4" w:hanging="567"/>
              <w:jc w:val="both"/>
              <w:rPr>
                <w:rFonts w:ascii="Bookman Old Style" w:hAnsi="Bookman Old Style" w:cs="Times New Roman"/>
                <w:sz w:val="24"/>
                <w:szCs w:val="24"/>
              </w:rPr>
            </w:pPr>
            <w:r w:rsidRPr="008B5A4D">
              <w:rPr>
                <w:rFonts w:ascii="Bookman Old Style" w:hAnsi="Bookman Old Style" w:cs="Times New Roman"/>
                <w:sz w:val="24"/>
                <w:szCs w:val="24"/>
              </w:rPr>
              <w:t xml:space="preserve">Setiap pejabat pemerintah yang berwenang menerbitkan izin tidak sesuai dengan rencana tata ruang sebagaimana dimaksud dalam Pasal </w:t>
            </w:r>
            <w:r w:rsidR="00746C12" w:rsidRPr="008B5A4D">
              <w:rPr>
                <w:rFonts w:ascii="Bookman Old Style" w:hAnsi="Bookman Old Style" w:cs="Times New Roman"/>
                <w:sz w:val="24"/>
                <w:szCs w:val="24"/>
              </w:rPr>
              <w:t>9</w:t>
            </w:r>
            <w:r w:rsidR="001B275E" w:rsidRPr="008B5A4D">
              <w:rPr>
                <w:rFonts w:ascii="Bookman Old Style" w:hAnsi="Bookman Old Style" w:cs="Times New Roman"/>
                <w:sz w:val="24"/>
                <w:szCs w:val="24"/>
              </w:rPr>
              <w:t>7</w:t>
            </w:r>
            <w:r w:rsidRPr="008B5A4D">
              <w:rPr>
                <w:rFonts w:ascii="Bookman Old Style" w:hAnsi="Bookman Old Style" w:cs="Times New Roman"/>
                <w:sz w:val="24"/>
                <w:szCs w:val="24"/>
              </w:rPr>
              <w:t xml:space="preserve"> ayat (</w:t>
            </w:r>
            <w:r w:rsidR="00613F92" w:rsidRPr="008B5A4D">
              <w:rPr>
                <w:rFonts w:ascii="Bookman Old Style" w:hAnsi="Bookman Old Style" w:cs="Times New Roman"/>
                <w:sz w:val="24"/>
                <w:szCs w:val="24"/>
              </w:rPr>
              <w:t>11</w:t>
            </w:r>
            <w:r w:rsidR="00775BA0" w:rsidRPr="008B5A4D">
              <w:rPr>
                <w:rFonts w:ascii="Bookman Old Style" w:hAnsi="Bookman Old Style" w:cs="Times New Roman"/>
                <w:sz w:val="24"/>
                <w:szCs w:val="24"/>
              </w:rPr>
              <w:t>), dapat dikenakan sanksi pidana sesuai dengan ketentuan</w:t>
            </w:r>
            <w:r w:rsidRPr="008B5A4D">
              <w:rPr>
                <w:rFonts w:ascii="Bookman Old Style" w:hAnsi="Bookman Old Style" w:cs="Times New Roman"/>
                <w:sz w:val="24"/>
                <w:szCs w:val="24"/>
              </w:rPr>
              <w:t xml:space="preserve"> peraturan perundangan.  </w:t>
            </w:r>
          </w:p>
          <w:p w:rsidR="00B26531" w:rsidRPr="008B5A4D" w:rsidRDefault="00B26531" w:rsidP="00D73380">
            <w:pPr>
              <w:pStyle w:val="BodyTextIndent3"/>
              <w:numPr>
                <w:ilvl w:val="0"/>
                <w:numId w:val="21"/>
              </w:numPr>
              <w:tabs>
                <w:tab w:val="left" w:pos="567"/>
              </w:tabs>
              <w:spacing w:after="0"/>
              <w:ind w:left="567" w:right="-4" w:hanging="567"/>
              <w:jc w:val="both"/>
              <w:rPr>
                <w:rFonts w:ascii="Bookman Old Style" w:hAnsi="Bookman Old Style" w:cs="Times New Roman"/>
                <w:sz w:val="24"/>
                <w:szCs w:val="24"/>
              </w:rPr>
            </w:pPr>
            <w:r w:rsidRPr="008B5A4D">
              <w:rPr>
                <w:rFonts w:ascii="Bookman Old Style" w:hAnsi="Bookman Old Style" w:cs="Times New Roman"/>
                <w:sz w:val="24"/>
                <w:szCs w:val="24"/>
              </w:rPr>
              <w:t xml:space="preserve">Setiap orang yang menderita kerugian akibat tindak pidana sebagaimana dimaksud dalam Pasal </w:t>
            </w:r>
            <w:r w:rsidR="00027061" w:rsidRPr="008B5A4D">
              <w:rPr>
                <w:rFonts w:ascii="Bookman Old Style" w:hAnsi="Bookman Old Style" w:cs="Times New Roman"/>
                <w:sz w:val="24"/>
                <w:szCs w:val="24"/>
              </w:rPr>
              <w:t>10</w:t>
            </w:r>
            <w:r w:rsidR="001B275E" w:rsidRPr="008B5A4D">
              <w:rPr>
                <w:rFonts w:ascii="Bookman Old Style" w:hAnsi="Bookman Old Style" w:cs="Times New Roman"/>
                <w:sz w:val="24"/>
                <w:szCs w:val="24"/>
              </w:rPr>
              <w:t>5</w:t>
            </w:r>
            <w:r w:rsidRPr="008B5A4D">
              <w:rPr>
                <w:rFonts w:ascii="Bookman Old Style" w:hAnsi="Bookman Old Style" w:cs="Times New Roman"/>
                <w:sz w:val="24"/>
                <w:szCs w:val="24"/>
              </w:rPr>
              <w:t xml:space="preserve"> dapat menuntut ganti kerugian secara perdata kepada pelaku tindak pidana.</w:t>
            </w:r>
          </w:p>
          <w:p w:rsidR="00B26531" w:rsidRPr="008B5A4D" w:rsidRDefault="00B26531" w:rsidP="00D73380">
            <w:pPr>
              <w:pStyle w:val="BodyTextIndent3"/>
              <w:numPr>
                <w:ilvl w:val="0"/>
                <w:numId w:val="21"/>
              </w:numPr>
              <w:tabs>
                <w:tab w:val="left" w:pos="567"/>
              </w:tabs>
              <w:spacing w:after="0"/>
              <w:ind w:left="567" w:right="-4" w:hanging="567"/>
              <w:jc w:val="both"/>
              <w:rPr>
                <w:rFonts w:ascii="Bookman Old Style" w:hAnsi="Bookman Old Style" w:cs="Times New Roman"/>
                <w:sz w:val="24"/>
                <w:szCs w:val="24"/>
              </w:rPr>
            </w:pPr>
            <w:r w:rsidRPr="008B5A4D">
              <w:rPr>
                <w:rFonts w:ascii="Bookman Old Style" w:hAnsi="Bookman Old Style" w:cs="Times New Roman"/>
                <w:sz w:val="24"/>
                <w:szCs w:val="24"/>
              </w:rPr>
              <w:t xml:space="preserve">Sanksi pidana yang diberikan terhadap pelanggaran pemanfaatan ruang sebagaimana dimaksud dalam pasal </w:t>
            </w:r>
            <w:r w:rsidR="00751696" w:rsidRPr="008B5A4D">
              <w:rPr>
                <w:rFonts w:ascii="Bookman Old Style" w:hAnsi="Bookman Old Style" w:cs="Times New Roman"/>
                <w:sz w:val="24"/>
                <w:szCs w:val="24"/>
              </w:rPr>
              <w:t>102</w:t>
            </w:r>
            <w:r w:rsidRPr="008B5A4D">
              <w:rPr>
                <w:rFonts w:ascii="Bookman Old Style" w:hAnsi="Bookman Old Style" w:cs="Times New Roman"/>
                <w:sz w:val="24"/>
                <w:szCs w:val="24"/>
              </w:rPr>
              <w:t xml:space="preserve"> merujuk pada pasal 70 sampai pasal 75 Undang-Undang Nomor 26 Tahun 2007 tentang Penataan Ruang.</w:t>
            </w:r>
          </w:p>
          <w:p w:rsidR="005F56E5" w:rsidRPr="008B5A4D" w:rsidRDefault="005F56E5" w:rsidP="00D73380">
            <w:pPr>
              <w:pStyle w:val="BodyText"/>
              <w:ind w:right="-6"/>
              <w:jc w:val="center"/>
              <w:outlineLvl w:val="0"/>
              <w:rPr>
                <w:rFonts w:ascii="Bookman Old Style" w:hAnsi="Bookman Old Style" w:cs="Times New Roman"/>
                <w:b w:val="0"/>
                <w:bCs w:val="0"/>
              </w:rPr>
            </w:pPr>
          </w:p>
          <w:p w:rsidR="00DC0848" w:rsidRPr="008B5A4D" w:rsidRDefault="00DC0848" w:rsidP="00D73380">
            <w:pPr>
              <w:pStyle w:val="BodyText"/>
              <w:ind w:right="-6"/>
              <w:jc w:val="center"/>
              <w:outlineLvl w:val="0"/>
              <w:rPr>
                <w:rFonts w:ascii="Bookman Old Style" w:hAnsi="Bookman Old Style" w:cs="Times New Roman"/>
                <w:b w:val="0"/>
                <w:bCs w:val="0"/>
              </w:rPr>
            </w:pPr>
          </w:p>
          <w:p w:rsidR="00C523C9" w:rsidRPr="008B5A4D" w:rsidRDefault="00C523C9" w:rsidP="00D73380">
            <w:pPr>
              <w:pStyle w:val="BodyText"/>
              <w:ind w:right="-6"/>
              <w:jc w:val="center"/>
              <w:outlineLvl w:val="0"/>
              <w:rPr>
                <w:rFonts w:ascii="Bookman Old Style" w:hAnsi="Bookman Old Style" w:cs="Times New Roman"/>
                <w:b w:val="0"/>
                <w:bCs w:val="0"/>
                <w:lang w:val="en-US"/>
              </w:rPr>
            </w:pPr>
          </w:p>
          <w:p w:rsidR="00596AA8" w:rsidRPr="008B5A4D" w:rsidRDefault="00596AA8" w:rsidP="00D73380">
            <w:pPr>
              <w:pStyle w:val="BodyText"/>
              <w:ind w:right="-4"/>
              <w:jc w:val="center"/>
              <w:outlineLvl w:val="0"/>
              <w:rPr>
                <w:rFonts w:ascii="Bookman Old Style" w:hAnsi="Bookman Old Style" w:cs="Times New Roman"/>
                <w:b w:val="0"/>
                <w:bCs w:val="0"/>
              </w:rPr>
            </w:pPr>
            <w:r w:rsidRPr="008B5A4D">
              <w:rPr>
                <w:rFonts w:ascii="Bookman Old Style" w:hAnsi="Bookman Old Style" w:cs="Times New Roman"/>
                <w:b w:val="0"/>
                <w:bCs w:val="0"/>
              </w:rPr>
              <w:t>BAB X</w:t>
            </w:r>
            <w:r w:rsidR="001C77CA" w:rsidRPr="008B5A4D">
              <w:rPr>
                <w:rFonts w:ascii="Bookman Old Style" w:hAnsi="Bookman Old Style" w:cs="Times New Roman"/>
                <w:b w:val="0"/>
                <w:bCs w:val="0"/>
                <w:lang w:val="en-US"/>
              </w:rPr>
              <w:t>V</w:t>
            </w:r>
            <w:r w:rsidR="0026031B" w:rsidRPr="008B5A4D">
              <w:rPr>
                <w:rFonts w:ascii="Bookman Old Style" w:hAnsi="Bookman Old Style" w:cs="Times New Roman"/>
                <w:b w:val="0"/>
                <w:bCs w:val="0"/>
                <w:lang w:val="fi-FI"/>
              </w:rPr>
              <w:t>I</w:t>
            </w:r>
          </w:p>
          <w:p w:rsidR="00596AA8" w:rsidRPr="008B5A4D" w:rsidRDefault="00596AA8" w:rsidP="00D73380">
            <w:pPr>
              <w:pStyle w:val="BodyText"/>
              <w:spacing w:before="120"/>
              <w:jc w:val="center"/>
              <w:rPr>
                <w:rFonts w:ascii="Bookman Old Style" w:hAnsi="Bookman Old Style" w:cs="Times New Roman"/>
                <w:b w:val="0"/>
                <w:bCs w:val="0"/>
              </w:rPr>
            </w:pPr>
            <w:r w:rsidRPr="008B5A4D">
              <w:rPr>
                <w:rFonts w:ascii="Bookman Old Style" w:hAnsi="Bookman Old Style" w:cs="Times New Roman"/>
                <w:b w:val="0"/>
                <w:bCs w:val="0"/>
              </w:rPr>
              <w:t xml:space="preserve">KETENTUAN </w:t>
            </w:r>
            <w:r w:rsidR="001C77CA" w:rsidRPr="008B5A4D">
              <w:rPr>
                <w:rFonts w:ascii="Bookman Old Style" w:hAnsi="Bookman Old Style" w:cs="Times New Roman"/>
                <w:b w:val="0"/>
                <w:bCs w:val="0"/>
                <w:lang w:val="en-US"/>
              </w:rPr>
              <w:t xml:space="preserve">PERALIHAN </w:t>
            </w: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w:t>
            </w:r>
            <w:r w:rsidRPr="008B5A4D">
              <w:rPr>
                <w:rFonts w:ascii="Bookman Old Style" w:hAnsi="Bookman Old Style" w:cs="Times New Roman"/>
                <w:lang w:val="en-US"/>
              </w:rPr>
              <w:t>sal 1</w:t>
            </w:r>
            <w:r w:rsidR="004D4662" w:rsidRPr="008B5A4D">
              <w:rPr>
                <w:rFonts w:ascii="Bookman Old Style" w:hAnsi="Bookman Old Style" w:cs="Times New Roman"/>
                <w:lang w:val="en-US"/>
              </w:rPr>
              <w:t>17</w:t>
            </w:r>
          </w:p>
          <w:p w:rsidR="00D26896" w:rsidRPr="008B5A4D" w:rsidRDefault="00D26896" w:rsidP="00D73380">
            <w:pPr>
              <w:pStyle w:val="ListParagraph"/>
              <w:numPr>
                <w:ilvl w:val="0"/>
                <w:numId w:val="276"/>
              </w:numPr>
              <w:tabs>
                <w:tab w:val="left" w:pos="432"/>
              </w:tabs>
              <w:autoSpaceDE w:val="0"/>
              <w:autoSpaceDN w:val="0"/>
              <w:adjustRightInd w:val="0"/>
              <w:ind w:left="432" w:hanging="450"/>
              <w:jc w:val="both"/>
              <w:rPr>
                <w:rFonts w:ascii="Bookman Old Style" w:hAnsi="Bookman Old Style" w:cs="Times New Roman"/>
                <w:lang w:eastAsia="id-ID"/>
              </w:rPr>
            </w:pPr>
            <w:r w:rsidRPr="008B5A4D">
              <w:rPr>
                <w:rFonts w:ascii="Bookman Old Style" w:hAnsi="Bookman Old Style" w:cs="Times New Roman"/>
                <w:lang w:eastAsia="id-ID"/>
              </w:rPr>
              <w:lastRenderedPageBreak/>
              <w:t xml:space="preserve">Peraturan Daerah tentang Rencana Tata Ruang Wilayah </w:t>
            </w:r>
            <w:r w:rsidRPr="008B5A4D">
              <w:rPr>
                <w:rFonts w:ascii="Bookman Old Style" w:hAnsi="Bookman Old Style" w:cs="Times New Roman"/>
              </w:rPr>
              <w:t>Kabupaten</w:t>
            </w:r>
            <w:r w:rsidRPr="008B5A4D">
              <w:rPr>
                <w:rFonts w:ascii="Bookman Old Style" w:hAnsi="Bookman Old Style" w:cs="Times New Roman"/>
                <w:lang w:eastAsia="id-ID"/>
              </w:rPr>
              <w:t xml:space="preserve"> </w:t>
            </w:r>
            <w:r w:rsidRPr="008B5A4D">
              <w:rPr>
                <w:rFonts w:ascii="Bookman Old Style" w:hAnsi="Bookman Old Style" w:cs="Times New Roman"/>
                <w:lang w:val="en-US" w:eastAsia="id-ID"/>
              </w:rPr>
              <w:t xml:space="preserve">Bangli </w:t>
            </w:r>
            <w:r w:rsidRPr="008B5A4D">
              <w:rPr>
                <w:rFonts w:ascii="Bookman Old Style" w:hAnsi="Bookman Old Style" w:cs="Times New Roman"/>
                <w:lang w:eastAsia="id-ID"/>
              </w:rPr>
              <w:t>Tahun 201</w:t>
            </w:r>
            <w:r w:rsidR="00225D65" w:rsidRPr="008B5A4D">
              <w:rPr>
                <w:rFonts w:ascii="Bookman Old Style" w:hAnsi="Bookman Old Style" w:cs="Times New Roman"/>
                <w:lang w:val="en-US" w:eastAsia="id-ID"/>
              </w:rPr>
              <w:t>3</w:t>
            </w:r>
            <w:r w:rsidRPr="008B5A4D">
              <w:rPr>
                <w:rFonts w:ascii="Bookman Old Style" w:hAnsi="Bookman Old Style" w:cs="Times New Roman"/>
                <w:lang w:eastAsia="id-ID"/>
              </w:rPr>
              <w:t>-203</w:t>
            </w:r>
            <w:r w:rsidR="00225D65" w:rsidRPr="008B5A4D">
              <w:rPr>
                <w:rFonts w:ascii="Bookman Old Style" w:hAnsi="Bookman Old Style" w:cs="Times New Roman"/>
                <w:lang w:val="en-US" w:eastAsia="id-ID"/>
              </w:rPr>
              <w:t>3</w:t>
            </w:r>
            <w:r w:rsidRPr="008B5A4D">
              <w:rPr>
                <w:rFonts w:ascii="Bookman Old Style" w:hAnsi="Bookman Old Style" w:cs="Times New Roman"/>
                <w:lang w:eastAsia="id-ID"/>
              </w:rPr>
              <w:t xml:space="preserve"> dilengkapi dengan Rencana dan Album Peta dengan skala 1 : 50.000, merupakan bagian yang tidak terpisahkan dari Peraturan Daerah ini. </w:t>
            </w:r>
          </w:p>
          <w:p w:rsidR="00862DDF" w:rsidRPr="008B5A4D" w:rsidRDefault="001C77CA" w:rsidP="00D73380">
            <w:pPr>
              <w:pStyle w:val="ListParagraph"/>
              <w:numPr>
                <w:ilvl w:val="0"/>
                <w:numId w:val="276"/>
              </w:numPr>
              <w:tabs>
                <w:tab w:val="left" w:pos="432"/>
              </w:tabs>
              <w:autoSpaceDE w:val="0"/>
              <w:autoSpaceDN w:val="0"/>
              <w:adjustRightInd w:val="0"/>
              <w:spacing w:before="120"/>
              <w:ind w:left="432" w:hanging="446"/>
              <w:jc w:val="both"/>
              <w:rPr>
                <w:rFonts w:ascii="Bookman Old Style" w:hAnsi="Bookman Old Style" w:cs="Times New Roman"/>
                <w:lang w:eastAsia="id-ID"/>
              </w:rPr>
            </w:pPr>
            <w:r w:rsidRPr="008B5A4D">
              <w:rPr>
                <w:rFonts w:ascii="Bookman Old Style" w:hAnsi="Bookman Old Style" w:cs="Times New Roman"/>
                <w:lang w:val="en-US" w:eastAsia="id-ID"/>
              </w:rPr>
              <w:t xml:space="preserve">Pelaksanaan Peraturan Daerah tentang </w:t>
            </w:r>
            <w:r w:rsidR="00D26896" w:rsidRPr="008B5A4D">
              <w:rPr>
                <w:rFonts w:ascii="Bookman Old Style" w:hAnsi="Bookman Old Style" w:cs="Times New Roman"/>
                <w:lang w:eastAsia="id-ID"/>
              </w:rPr>
              <w:t xml:space="preserve">RTRWK Bangli, </w:t>
            </w:r>
            <w:r w:rsidRPr="008B5A4D">
              <w:rPr>
                <w:rFonts w:ascii="Bookman Old Style" w:hAnsi="Bookman Old Style" w:cs="Times New Roman"/>
                <w:lang w:val="en-US" w:eastAsia="id-ID"/>
              </w:rPr>
              <w:t xml:space="preserve">dilakukan dengan penyusunan </w:t>
            </w:r>
            <w:r w:rsidR="00862DDF" w:rsidRPr="008B5A4D">
              <w:rPr>
                <w:rFonts w:ascii="Bookman Old Style" w:hAnsi="Bookman Old Style" w:cs="Times New Roman"/>
                <w:lang w:eastAsia="id-ID"/>
              </w:rPr>
              <w:t>:</w:t>
            </w:r>
          </w:p>
          <w:p w:rsidR="00862DDF" w:rsidRPr="008B5A4D" w:rsidRDefault="00862DDF" w:rsidP="00D73380">
            <w:pPr>
              <w:pStyle w:val="ListParagraph"/>
              <w:numPr>
                <w:ilvl w:val="0"/>
                <w:numId w:val="277"/>
              </w:numPr>
              <w:tabs>
                <w:tab w:val="left" w:pos="882"/>
              </w:tabs>
              <w:autoSpaceDE w:val="0"/>
              <w:autoSpaceDN w:val="0"/>
              <w:adjustRightInd w:val="0"/>
              <w:ind w:left="882" w:hanging="450"/>
              <w:jc w:val="both"/>
              <w:rPr>
                <w:rFonts w:ascii="Bookman Old Style" w:hAnsi="Bookman Old Style" w:cs="Times New Roman"/>
                <w:lang w:eastAsia="id-ID"/>
              </w:rPr>
            </w:pPr>
            <w:r w:rsidRPr="008B5A4D">
              <w:rPr>
                <w:rFonts w:ascii="Bookman Old Style" w:hAnsi="Bookman Old Style" w:cs="Times New Roman"/>
                <w:lang w:eastAsia="id-ID"/>
              </w:rPr>
              <w:t xml:space="preserve">Rencana Detail </w:t>
            </w:r>
            <w:r w:rsidR="00AA1647" w:rsidRPr="008B5A4D">
              <w:rPr>
                <w:rFonts w:ascii="Bookman Old Style" w:hAnsi="Bookman Old Style" w:cs="Times New Roman"/>
                <w:lang w:eastAsia="id-ID"/>
              </w:rPr>
              <w:t>T</w:t>
            </w:r>
            <w:r w:rsidRPr="008B5A4D">
              <w:rPr>
                <w:rFonts w:ascii="Bookman Old Style" w:hAnsi="Bookman Old Style" w:cs="Times New Roman"/>
                <w:lang w:eastAsia="id-ID"/>
              </w:rPr>
              <w:t xml:space="preserve">ata Ruang (RDTR) </w:t>
            </w:r>
            <w:r w:rsidR="00D26896" w:rsidRPr="008B5A4D">
              <w:rPr>
                <w:rFonts w:ascii="Bookman Old Style" w:hAnsi="Bookman Old Style" w:cs="Times New Roman"/>
                <w:lang w:eastAsia="id-ID"/>
              </w:rPr>
              <w:t>Kawasan</w:t>
            </w:r>
            <w:r w:rsidR="00AA1647" w:rsidRPr="008B5A4D">
              <w:rPr>
                <w:rFonts w:ascii="Bookman Old Style" w:hAnsi="Bookman Old Style" w:cs="Times New Roman"/>
                <w:lang w:eastAsia="id-ID"/>
              </w:rPr>
              <w:t xml:space="preserve"> meliputi RDTR Kecamatan, RDTR Kawasan Perkotaan, da</w:t>
            </w:r>
            <w:r w:rsidR="001C77CA" w:rsidRPr="008B5A4D">
              <w:rPr>
                <w:rFonts w:ascii="Bookman Old Style" w:hAnsi="Bookman Old Style" w:cs="Times New Roman"/>
                <w:lang w:val="en-US" w:eastAsia="id-ID"/>
              </w:rPr>
              <w:t>n</w:t>
            </w:r>
            <w:r w:rsidR="00AA1647" w:rsidRPr="008B5A4D">
              <w:rPr>
                <w:rFonts w:ascii="Bookman Old Style" w:hAnsi="Bookman Old Style" w:cs="Times New Roman"/>
                <w:lang w:eastAsia="id-ID"/>
              </w:rPr>
              <w:t xml:space="preserve"> RDTR Kawasan Perdesaan</w:t>
            </w:r>
            <w:r w:rsidRPr="008B5A4D">
              <w:rPr>
                <w:rFonts w:ascii="Bookman Old Style" w:hAnsi="Bookman Old Style" w:cs="Times New Roman"/>
                <w:lang w:eastAsia="id-ID"/>
              </w:rPr>
              <w:t>; dan</w:t>
            </w:r>
            <w:r w:rsidR="00D26896" w:rsidRPr="008B5A4D">
              <w:rPr>
                <w:rFonts w:ascii="Bookman Old Style" w:hAnsi="Bookman Old Style" w:cs="Times New Roman"/>
                <w:lang w:eastAsia="id-ID"/>
              </w:rPr>
              <w:t xml:space="preserve"> </w:t>
            </w:r>
          </w:p>
          <w:p w:rsidR="00D26896" w:rsidRPr="008B5A4D" w:rsidRDefault="00862DDF" w:rsidP="00D73380">
            <w:pPr>
              <w:pStyle w:val="ListParagraph"/>
              <w:numPr>
                <w:ilvl w:val="0"/>
                <w:numId w:val="277"/>
              </w:numPr>
              <w:tabs>
                <w:tab w:val="left" w:pos="882"/>
              </w:tabs>
              <w:autoSpaceDE w:val="0"/>
              <w:autoSpaceDN w:val="0"/>
              <w:adjustRightInd w:val="0"/>
              <w:ind w:left="882" w:hanging="450"/>
              <w:jc w:val="both"/>
              <w:rPr>
                <w:rFonts w:ascii="Bookman Old Style" w:hAnsi="Bookman Old Style" w:cs="Times New Roman"/>
                <w:lang w:eastAsia="id-ID"/>
              </w:rPr>
            </w:pPr>
            <w:r w:rsidRPr="008B5A4D">
              <w:rPr>
                <w:rFonts w:ascii="Bookman Old Style" w:hAnsi="Bookman Old Style" w:cs="Times New Roman"/>
                <w:lang w:val="en-US" w:eastAsia="id-ID"/>
              </w:rPr>
              <w:t xml:space="preserve">Rencana Tata Ruang (RTR) Kawasan </w:t>
            </w:r>
            <w:r w:rsidR="00D26896" w:rsidRPr="008B5A4D">
              <w:rPr>
                <w:rFonts w:ascii="Bookman Old Style" w:hAnsi="Bookman Old Style" w:cs="Times New Roman"/>
                <w:lang w:eastAsia="id-ID"/>
              </w:rPr>
              <w:t>Strategis Kabupaten</w:t>
            </w:r>
            <w:r w:rsidRPr="008B5A4D">
              <w:rPr>
                <w:rFonts w:ascii="Bookman Old Style" w:hAnsi="Bookman Old Style" w:cs="Times New Roman"/>
                <w:lang w:val="en-US" w:eastAsia="id-ID"/>
              </w:rPr>
              <w:t>.</w:t>
            </w:r>
          </w:p>
          <w:p w:rsidR="00D26896" w:rsidRPr="008B5A4D" w:rsidRDefault="00862DDF" w:rsidP="00D73380">
            <w:pPr>
              <w:pStyle w:val="ListParagraph"/>
              <w:numPr>
                <w:ilvl w:val="0"/>
                <w:numId w:val="276"/>
              </w:numPr>
              <w:tabs>
                <w:tab w:val="left" w:pos="432"/>
              </w:tabs>
              <w:autoSpaceDE w:val="0"/>
              <w:autoSpaceDN w:val="0"/>
              <w:adjustRightInd w:val="0"/>
              <w:spacing w:before="120"/>
              <w:ind w:left="432" w:hanging="446"/>
              <w:jc w:val="both"/>
              <w:rPr>
                <w:rFonts w:ascii="Bookman Old Style" w:hAnsi="Bookman Old Style" w:cs="Times New Roman"/>
                <w:lang w:eastAsia="id-ID"/>
              </w:rPr>
            </w:pPr>
            <w:r w:rsidRPr="008B5A4D">
              <w:rPr>
                <w:rFonts w:ascii="Bookman Old Style" w:hAnsi="Bookman Old Style" w:cs="Times New Roman"/>
                <w:lang w:eastAsia="id-ID"/>
              </w:rPr>
              <w:t xml:space="preserve">RDTR Kawasan dan RTR Kawasan Strategis </w:t>
            </w:r>
            <w:r w:rsidR="00D26896" w:rsidRPr="008B5A4D">
              <w:rPr>
                <w:rFonts w:ascii="Bookman Old Style" w:hAnsi="Bookman Old Style" w:cs="Times New Roman"/>
                <w:lang w:eastAsia="id-ID"/>
              </w:rPr>
              <w:t>Kabupaten sebagaimana dimaksud pada ayat (</w:t>
            </w:r>
            <w:r w:rsidRPr="008B5A4D">
              <w:rPr>
                <w:rFonts w:ascii="Bookman Old Style" w:hAnsi="Bookman Old Style" w:cs="Times New Roman"/>
                <w:lang w:eastAsia="id-ID"/>
              </w:rPr>
              <w:t>2</w:t>
            </w:r>
            <w:r w:rsidR="00D26896" w:rsidRPr="008B5A4D">
              <w:rPr>
                <w:rFonts w:ascii="Bookman Old Style" w:hAnsi="Bookman Old Style" w:cs="Times New Roman"/>
                <w:lang w:eastAsia="id-ID"/>
              </w:rPr>
              <w:t>) ditetapkan dengan Peraturan Daerah</w:t>
            </w:r>
            <w:r w:rsidRPr="008B5A4D">
              <w:rPr>
                <w:rFonts w:ascii="Bookman Old Style" w:hAnsi="Bookman Old Style" w:cs="Times New Roman"/>
                <w:lang w:eastAsia="id-ID"/>
              </w:rPr>
              <w:t xml:space="preserve">. </w:t>
            </w:r>
          </w:p>
          <w:p w:rsidR="00D26896" w:rsidRPr="008B5A4D" w:rsidRDefault="00D26896" w:rsidP="00D73380">
            <w:pPr>
              <w:pStyle w:val="BodyText"/>
              <w:ind w:right="-6"/>
              <w:jc w:val="center"/>
              <w:outlineLvl w:val="0"/>
              <w:rPr>
                <w:rFonts w:ascii="Bookman Old Style" w:hAnsi="Bookman Old Style" w:cs="Times New Roman"/>
                <w:b w:val="0"/>
                <w:bCs w:val="0"/>
                <w:lang w:val="en-US"/>
              </w:rPr>
            </w:pPr>
          </w:p>
          <w:p w:rsidR="005A6F63" w:rsidRPr="008B5A4D" w:rsidRDefault="005A6F63" w:rsidP="00D73380">
            <w:pPr>
              <w:tabs>
                <w:tab w:val="left" w:pos="0"/>
              </w:tabs>
              <w:spacing w:before="120" w:after="120"/>
              <w:jc w:val="center"/>
              <w:rPr>
                <w:rFonts w:ascii="Bookman Old Style" w:hAnsi="Bookman Old Style" w:cs="Times New Roman"/>
                <w:lang w:val="en-US"/>
              </w:rPr>
            </w:pPr>
            <w:r w:rsidRPr="008B5A4D">
              <w:rPr>
                <w:rFonts w:ascii="Bookman Old Style" w:hAnsi="Bookman Old Style" w:cs="Times New Roman"/>
              </w:rPr>
              <w:t>Pasal 1</w:t>
            </w:r>
            <w:r w:rsidR="004D4662" w:rsidRPr="008B5A4D">
              <w:rPr>
                <w:rFonts w:ascii="Bookman Old Style" w:hAnsi="Bookman Old Style" w:cs="Times New Roman"/>
                <w:lang w:val="en-US"/>
              </w:rPr>
              <w:t>18</w:t>
            </w:r>
          </w:p>
          <w:p w:rsidR="00FD3E11" w:rsidRPr="008B5A4D" w:rsidRDefault="00FD3E11" w:rsidP="00D73380">
            <w:pPr>
              <w:suppressAutoHyphens/>
              <w:spacing w:before="120" w:after="120"/>
              <w:jc w:val="both"/>
              <w:rPr>
                <w:rFonts w:ascii="Bookman Old Style" w:hAnsi="Bookman Old Style" w:cs="Tahoma"/>
                <w:noProof/>
              </w:rPr>
            </w:pPr>
            <w:r w:rsidRPr="008B5A4D">
              <w:rPr>
                <w:rFonts w:ascii="Bookman Old Style" w:hAnsi="Bookman Old Style" w:cs="Tahoma"/>
                <w:noProof/>
              </w:rPr>
              <w:t xml:space="preserve">Dengan berlakunya peraturan daerah ini, maka </w:t>
            </w:r>
          </w:p>
          <w:p w:rsidR="00FD3E11" w:rsidRPr="008B5A4D" w:rsidRDefault="00FD3E11" w:rsidP="00D73380">
            <w:pPr>
              <w:numPr>
                <w:ilvl w:val="0"/>
                <w:numId w:val="296"/>
              </w:numPr>
              <w:tabs>
                <w:tab w:val="num" w:pos="432"/>
              </w:tabs>
              <w:suppressAutoHyphens/>
              <w:spacing w:before="120" w:after="120"/>
              <w:ind w:left="432" w:hanging="432"/>
              <w:jc w:val="both"/>
              <w:rPr>
                <w:rFonts w:ascii="Bookman Old Style" w:hAnsi="Bookman Old Style" w:cs="Tahoma"/>
                <w:noProof/>
              </w:rPr>
            </w:pPr>
            <w:r w:rsidRPr="008B5A4D">
              <w:rPr>
                <w:rFonts w:ascii="Bookman Old Style" w:hAnsi="Bookman Old Style" w:cs="Tahoma"/>
                <w:noProof/>
              </w:rPr>
              <w:t>semua peraturan pelaksanaan yang berkaitan dengan penataan ruang yang telah ada dinyatakan berlaku sepanjang tidak bertentangan dengan dan belum diganti b</w:t>
            </w:r>
            <w:r w:rsidR="00196423" w:rsidRPr="008B5A4D">
              <w:rPr>
                <w:rFonts w:ascii="Bookman Old Style" w:hAnsi="Bookman Old Style" w:cs="Tahoma"/>
                <w:noProof/>
              </w:rPr>
              <w:t>erdasarkan peraturan daerah ini;</w:t>
            </w:r>
          </w:p>
          <w:p w:rsidR="00FD3E11" w:rsidRPr="008B5A4D" w:rsidRDefault="00FD3E11" w:rsidP="00D73380">
            <w:pPr>
              <w:numPr>
                <w:ilvl w:val="0"/>
                <w:numId w:val="296"/>
              </w:numPr>
              <w:tabs>
                <w:tab w:val="num" w:pos="432"/>
              </w:tabs>
              <w:suppressAutoHyphens/>
              <w:spacing w:before="120" w:after="120"/>
              <w:ind w:left="432" w:hanging="432"/>
              <w:jc w:val="both"/>
              <w:rPr>
                <w:rFonts w:ascii="Bookman Old Style" w:hAnsi="Bookman Old Style" w:cs="Tahoma"/>
                <w:noProof/>
              </w:rPr>
            </w:pPr>
            <w:r w:rsidRPr="008B5A4D">
              <w:rPr>
                <w:rFonts w:ascii="Bookman Old Style" w:hAnsi="Bookman Old Style" w:cs="Tahoma"/>
                <w:noProof/>
              </w:rPr>
              <w:t>izin pemanfaatan ruang yang telah dikeluarkan dan telah sesuai dengan ketentuan peraturan daerah ini tetap berlaku sesuai dengan masa berlakunya;</w:t>
            </w:r>
          </w:p>
          <w:p w:rsidR="00FD3E11" w:rsidRPr="008B5A4D" w:rsidRDefault="00FD3E11" w:rsidP="00D73380">
            <w:pPr>
              <w:numPr>
                <w:ilvl w:val="0"/>
                <w:numId w:val="296"/>
              </w:numPr>
              <w:tabs>
                <w:tab w:val="num" w:pos="432"/>
              </w:tabs>
              <w:suppressAutoHyphens/>
              <w:spacing w:before="120" w:after="120"/>
              <w:ind w:left="432" w:hanging="432"/>
              <w:jc w:val="both"/>
              <w:rPr>
                <w:rFonts w:ascii="Bookman Old Style" w:hAnsi="Bookman Old Style" w:cs="Tahoma"/>
                <w:noProof/>
              </w:rPr>
            </w:pPr>
            <w:r w:rsidRPr="008B5A4D">
              <w:rPr>
                <w:rFonts w:ascii="Bookman Old Style" w:hAnsi="Bookman Old Style" w:cs="Tahoma"/>
                <w:noProof/>
              </w:rPr>
              <w:t>izin pemanfaatan ruang yang telah dikeluarkan tetapi tidak sesuai dengan ketentuan peraturan daerah ini berlaku ketentuan:</w:t>
            </w:r>
          </w:p>
          <w:p w:rsidR="00FD3E11" w:rsidRPr="008B5A4D" w:rsidRDefault="00FD3E11" w:rsidP="00D73380">
            <w:pPr>
              <w:pStyle w:val="ListParagraph"/>
              <w:numPr>
                <w:ilvl w:val="2"/>
                <w:numId w:val="297"/>
              </w:numPr>
              <w:tabs>
                <w:tab w:val="left" w:pos="792"/>
              </w:tabs>
              <w:suppressAutoHyphens/>
              <w:ind w:left="792"/>
              <w:jc w:val="both"/>
              <w:rPr>
                <w:rFonts w:ascii="Bookman Old Style" w:hAnsi="Bookman Old Style" w:cs="Tahoma"/>
                <w:noProof/>
              </w:rPr>
            </w:pPr>
            <w:r w:rsidRPr="008B5A4D">
              <w:rPr>
                <w:rFonts w:ascii="Bookman Old Style" w:hAnsi="Bookman Old Style" w:cs="Tahoma"/>
                <w:noProof/>
              </w:rPr>
              <w:t>untuk yang belum dilaksanakan pembangunannya, izin tersebut disesuaikan dengan fungsi kawasan berdasarkan peraturan daerah ini;</w:t>
            </w:r>
          </w:p>
          <w:p w:rsidR="00FD3E11" w:rsidRPr="008B5A4D" w:rsidRDefault="00FD3E11" w:rsidP="00D73380">
            <w:pPr>
              <w:pStyle w:val="ListParagraph"/>
              <w:numPr>
                <w:ilvl w:val="2"/>
                <w:numId w:val="297"/>
              </w:numPr>
              <w:tabs>
                <w:tab w:val="left" w:pos="792"/>
              </w:tabs>
              <w:suppressAutoHyphens/>
              <w:ind w:left="792"/>
              <w:jc w:val="both"/>
              <w:rPr>
                <w:rFonts w:ascii="Bookman Old Style" w:hAnsi="Bookman Old Style" w:cs="Tahoma"/>
                <w:noProof/>
              </w:rPr>
            </w:pPr>
            <w:r w:rsidRPr="008B5A4D">
              <w:rPr>
                <w:rFonts w:ascii="Bookman Old Style" w:hAnsi="Bookman Old Style" w:cs="Tahoma"/>
                <w:noProof/>
              </w:rPr>
              <w:t>untuk yang sudah dilaksanakan pembangunannya, dilakukan penyesuaian dengan masa transisi berdasarkan ketentuan peraturan perundang-undangan; dan</w:t>
            </w:r>
          </w:p>
          <w:p w:rsidR="00FD3E11" w:rsidRPr="008B5A4D" w:rsidRDefault="00FD3E11" w:rsidP="00D73380">
            <w:pPr>
              <w:pStyle w:val="ListParagraph"/>
              <w:numPr>
                <w:ilvl w:val="2"/>
                <w:numId w:val="297"/>
              </w:numPr>
              <w:tabs>
                <w:tab w:val="left" w:pos="792"/>
              </w:tabs>
              <w:suppressAutoHyphens/>
              <w:ind w:left="792"/>
              <w:jc w:val="both"/>
              <w:rPr>
                <w:rFonts w:ascii="Bookman Old Style" w:hAnsi="Bookman Old Style" w:cs="Tahoma"/>
                <w:noProof/>
              </w:rPr>
            </w:pPr>
            <w:r w:rsidRPr="008B5A4D">
              <w:rPr>
                <w:rFonts w:ascii="Bookman Old Style" w:hAnsi="Bookman Old Style" w:cs="Tahoma"/>
                <w:noProof/>
              </w:rPr>
              <w:t>untuk yang sudah dilaksanakan pembangunannya dan tidak memungkinkan untuk dilakukan penyesuaian dengan fungsi kawasan berdasarkan peraturan daerah ini, izin yang telah diterbitkan dapat dibatalkan dan terhadap kerugian yang timbul sebagai akibat pembatalan izin tersebut dapat diberikan penggantian yang layak.</w:t>
            </w:r>
          </w:p>
          <w:p w:rsidR="00FD3E11" w:rsidRPr="008B5A4D" w:rsidRDefault="00FD3E11" w:rsidP="00D73380">
            <w:pPr>
              <w:numPr>
                <w:ilvl w:val="0"/>
                <w:numId w:val="296"/>
              </w:numPr>
              <w:tabs>
                <w:tab w:val="num" w:pos="432"/>
              </w:tabs>
              <w:suppressAutoHyphens/>
              <w:spacing w:before="120" w:after="120"/>
              <w:ind w:left="432" w:hanging="432"/>
              <w:jc w:val="both"/>
              <w:rPr>
                <w:rFonts w:ascii="Bookman Old Style" w:hAnsi="Bookman Old Style" w:cs="Tahoma"/>
                <w:noProof/>
              </w:rPr>
            </w:pPr>
            <w:r w:rsidRPr="008B5A4D">
              <w:rPr>
                <w:rFonts w:ascii="Bookman Old Style" w:hAnsi="Bookman Old Style" w:cs="Tahoma"/>
                <w:noProof/>
              </w:rPr>
              <w:t>pemanfaatan ruang di daerah yang diselenggarakan tanpa izin dan bertentangan dengan ketentuan Peraturan Daerah ini, akan ditertibkan dan disesuaikan dengan Peraturan Daerah ini</w:t>
            </w:r>
            <w:r w:rsidR="007C210C" w:rsidRPr="008B5A4D">
              <w:rPr>
                <w:rFonts w:ascii="Bookman Old Style" w:hAnsi="Bookman Old Style" w:cs="Tahoma"/>
                <w:noProof/>
              </w:rPr>
              <w:t>; dan</w:t>
            </w:r>
          </w:p>
          <w:p w:rsidR="00FC602A" w:rsidRPr="008B5A4D" w:rsidRDefault="00FD3E11" w:rsidP="00D73380">
            <w:pPr>
              <w:numPr>
                <w:ilvl w:val="0"/>
                <w:numId w:val="296"/>
              </w:numPr>
              <w:tabs>
                <w:tab w:val="num" w:pos="432"/>
              </w:tabs>
              <w:suppressAutoHyphens/>
              <w:spacing w:before="120" w:after="120"/>
              <w:ind w:left="432" w:hanging="432"/>
              <w:jc w:val="both"/>
              <w:rPr>
                <w:rFonts w:ascii="Bookman Old Style" w:hAnsi="Bookman Old Style" w:cs="Tahoma"/>
                <w:noProof/>
              </w:rPr>
            </w:pPr>
            <w:r w:rsidRPr="008B5A4D">
              <w:rPr>
                <w:rFonts w:ascii="Bookman Old Style" w:hAnsi="Bookman Old Style" w:cs="Tahoma"/>
                <w:noProof/>
              </w:rPr>
              <w:t>pemanfaatan ruang yang sesuai dengan ketentuan peraturan daerah ini, dipercepat untuk mendapatkan izin yang diperlukan.</w:t>
            </w:r>
          </w:p>
          <w:p w:rsidR="00FC602A" w:rsidRPr="008B5A4D" w:rsidRDefault="00FC602A" w:rsidP="00D73380">
            <w:pPr>
              <w:pStyle w:val="BodyText"/>
              <w:ind w:right="-6"/>
              <w:jc w:val="center"/>
              <w:outlineLvl w:val="0"/>
              <w:rPr>
                <w:rFonts w:ascii="Bookman Old Style" w:hAnsi="Bookman Old Style" w:cs="Times New Roman"/>
                <w:b w:val="0"/>
                <w:bCs w:val="0"/>
              </w:rPr>
            </w:pPr>
          </w:p>
          <w:p w:rsidR="00DC0848" w:rsidRPr="008B5A4D" w:rsidRDefault="00DC0848" w:rsidP="00D73380">
            <w:pPr>
              <w:pStyle w:val="BodyText"/>
              <w:ind w:right="-6"/>
              <w:jc w:val="center"/>
              <w:outlineLvl w:val="0"/>
              <w:rPr>
                <w:rFonts w:ascii="Bookman Old Style" w:hAnsi="Bookman Old Style" w:cs="Times New Roman"/>
                <w:b w:val="0"/>
                <w:bCs w:val="0"/>
              </w:rPr>
            </w:pPr>
          </w:p>
          <w:p w:rsidR="00D67F41" w:rsidRPr="008B5A4D" w:rsidRDefault="00D67F41" w:rsidP="00D73380">
            <w:pPr>
              <w:pStyle w:val="BodyText"/>
              <w:ind w:right="-6"/>
              <w:jc w:val="center"/>
              <w:outlineLvl w:val="0"/>
              <w:rPr>
                <w:rFonts w:ascii="Bookman Old Style" w:hAnsi="Bookman Old Style" w:cs="Times New Roman"/>
                <w:b w:val="0"/>
                <w:bCs w:val="0"/>
              </w:rPr>
            </w:pPr>
          </w:p>
          <w:p w:rsidR="00C965D8" w:rsidRPr="008B5A4D" w:rsidRDefault="00FC602A" w:rsidP="00D73380">
            <w:pPr>
              <w:pStyle w:val="BodyText"/>
              <w:spacing w:after="120"/>
              <w:ind w:right="-6"/>
              <w:jc w:val="center"/>
              <w:outlineLvl w:val="0"/>
              <w:rPr>
                <w:rFonts w:ascii="Bookman Old Style" w:hAnsi="Bookman Old Style" w:cs="Times New Roman"/>
                <w:b w:val="0"/>
                <w:bCs w:val="0"/>
                <w:lang w:val="en-US"/>
              </w:rPr>
            </w:pPr>
            <w:r w:rsidRPr="008B5A4D">
              <w:rPr>
                <w:rFonts w:ascii="Bookman Old Style" w:hAnsi="Bookman Old Style" w:cs="Times New Roman"/>
                <w:b w:val="0"/>
                <w:bCs w:val="0"/>
              </w:rPr>
              <w:t>BAB X</w:t>
            </w:r>
            <w:r w:rsidR="009E3425" w:rsidRPr="008B5A4D">
              <w:rPr>
                <w:rFonts w:ascii="Bookman Old Style" w:hAnsi="Bookman Old Style" w:cs="Times New Roman"/>
                <w:b w:val="0"/>
                <w:bCs w:val="0"/>
              </w:rPr>
              <w:t>V</w:t>
            </w:r>
            <w:r w:rsidR="001C77CA" w:rsidRPr="008B5A4D">
              <w:rPr>
                <w:rFonts w:ascii="Bookman Old Style" w:hAnsi="Bookman Old Style" w:cs="Times New Roman"/>
                <w:b w:val="0"/>
                <w:bCs w:val="0"/>
                <w:lang w:val="en-US"/>
              </w:rPr>
              <w:t>II</w:t>
            </w:r>
          </w:p>
          <w:p w:rsidR="00C965D8" w:rsidRPr="008B5A4D" w:rsidRDefault="00FC602A" w:rsidP="00D73380">
            <w:pPr>
              <w:pStyle w:val="BodyText"/>
              <w:spacing w:after="120"/>
              <w:ind w:right="-6"/>
              <w:jc w:val="center"/>
              <w:outlineLvl w:val="0"/>
              <w:rPr>
                <w:rFonts w:ascii="Bookman Old Style" w:hAnsi="Bookman Old Style" w:cs="Times New Roman"/>
                <w:lang w:eastAsia="id-ID"/>
              </w:rPr>
            </w:pPr>
            <w:r w:rsidRPr="008B5A4D">
              <w:rPr>
                <w:rFonts w:ascii="Bookman Old Style" w:hAnsi="Bookman Old Style" w:cs="Times New Roman"/>
                <w:b w:val="0"/>
                <w:bCs w:val="0"/>
              </w:rPr>
              <w:t>KETENTUAN PENUTUP</w:t>
            </w:r>
            <w:r w:rsidR="00C965D8" w:rsidRPr="008B5A4D">
              <w:rPr>
                <w:rFonts w:ascii="Bookman Old Style" w:hAnsi="Bookman Old Style" w:cs="Times New Roman"/>
                <w:lang w:eastAsia="id-ID"/>
              </w:rPr>
              <w:t xml:space="preserve">. </w:t>
            </w:r>
          </w:p>
          <w:p w:rsidR="005A6F63" w:rsidRPr="008B5A4D" w:rsidRDefault="005A6F63" w:rsidP="00D73380">
            <w:pPr>
              <w:tabs>
                <w:tab w:val="left" w:pos="0"/>
              </w:tabs>
              <w:spacing w:before="120" w:after="120"/>
              <w:jc w:val="center"/>
              <w:rPr>
                <w:rFonts w:ascii="Bookman Old Style" w:hAnsi="Bookman Old Style" w:cs="Times New Roman"/>
              </w:rPr>
            </w:pPr>
            <w:r w:rsidRPr="008B5A4D">
              <w:rPr>
                <w:rFonts w:ascii="Bookman Old Style" w:hAnsi="Bookman Old Style" w:cs="Times New Roman"/>
              </w:rPr>
              <w:t>Pasal 1</w:t>
            </w:r>
            <w:r w:rsidR="004D4662" w:rsidRPr="008B5A4D">
              <w:rPr>
                <w:rFonts w:ascii="Bookman Old Style" w:hAnsi="Bookman Old Style" w:cs="Times New Roman"/>
                <w:lang w:val="en-US"/>
              </w:rPr>
              <w:t>19</w:t>
            </w:r>
          </w:p>
          <w:p w:rsidR="00FC602A" w:rsidRPr="008B5A4D" w:rsidRDefault="00FC602A" w:rsidP="00D73380">
            <w:pPr>
              <w:ind w:right="-4"/>
              <w:jc w:val="both"/>
              <w:rPr>
                <w:rFonts w:ascii="Bookman Old Style" w:hAnsi="Bookman Old Style" w:cs="Times New Roman"/>
              </w:rPr>
            </w:pPr>
            <w:r w:rsidRPr="008B5A4D">
              <w:rPr>
                <w:rFonts w:ascii="Bookman Old Style" w:hAnsi="Bookman Old Style" w:cs="Times New Roman"/>
              </w:rPr>
              <w:t>Peraturan Daerah ini mulai berlaku pada tanggal diundangkan.</w:t>
            </w:r>
          </w:p>
          <w:p w:rsidR="00FC602A" w:rsidRPr="008B5A4D" w:rsidRDefault="00FC602A" w:rsidP="00D73380">
            <w:pPr>
              <w:spacing w:before="120"/>
              <w:jc w:val="both"/>
              <w:rPr>
                <w:rFonts w:ascii="Bookman Old Style" w:hAnsi="Bookman Old Style" w:cs="Times New Roman"/>
                <w:b/>
                <w:bCs/>
              </w:rPr>
            </w:pPr>
            <w:r w:rsidRPr="008B5A4D">
              <w:rPr>
                <w:rFonts w:ascii="Bookman Old Style" w:hAnsi="Bookman Old Style" w:cs="Times New Roman"/>
              </w:rPr>
              <w:t>Agar setiap orang mengetahuinya, memerintahkan pengundangan Peraturan Daerah ini dengan penempatannya dalam Lembaran Daerah Kabupaten</w:t>
            </w:r>
            <w:r w:rsidR="00604512">
              <w:rPr>
                <w:rFonts w:ascii="Bookman Old Style" w:hAnsi="Bookman Old Style" w:cs="Times New Roman"/>
              </w:rPr>
              <w:t xml:space="preserve"> Bangli.</w:t>
            </w:r>
          </w:p>
          <w:p w:rsidR="00FC602A" w:rsidRPr="008B5A4D" w:rsidRDefault="00FC602A" w:rsidP="00D73380">
            <w:pPr>
              <w:tabs>
                <w:tab w:val="left" w:pos="4860"/>
              </w:tabs>
              <w:ind w:right="28"/>
              <w:jc w:val="both"/>
              <w:rPr>
                <w:rFonts w:ascii="Bookman Old Style" w:hAnsi="Bookman Old Style" w:cs="Times New Roman"/>
                <w:lang w:val="en-US"/>
              </w:rPr>
            </w:pPr>
            <w:r w:rsidRPr="008B5A4D">
              <w:rPr>
                <w:rFonts w:ascii="Bookman Old Style" w:hAnsi="Bookman Old Style" w:cs="Times New Roman"/>
              </w:rPr>
              <w:t xml:space="preserve">        </w:t>
            </w:r>
          </w:p>
          <w:p w:rsidR="00E66E45" w:rsidRPr="008B5A4D" w:rsidRDefault="00E66E45" w:rsidP="00D73380">
            <w:pPr>
              <w:tabs>
                <w:tab w:val="left" w:pos="4860"/>
              </w:tabs>
              <w:ind w:right="28"/>
              <w:rPr>
                <w:rFonts w:ascii="Bookman Old Style" w:hAnsi="Bookman Old Style" w:cs="Times New Roman"/>
              </w:rPr>
            </w:pPr>
          </w:p>
          <w:p w:rsidR="00FC602A" w:rsidRPr="008B5A4D" w:rsidRDefault="00FC602A" w:rsidP="00D73380">
            <w:pPr>
              <w:tabs>
                <w:tab w:val="left" w:pos="4860"/>
              </w:tabs>
              <w:ind w:left="3479" w:right="28"/>
              <w:rPr>
                <w:rFonts w:ascii="Bookman Old Style" w:hAnsi="Bookman Old Style" w:cs="Times New Roman"/>
              </w:rPr>
            </w:pPr>
            <w:r w:rsidRPr="008B5A4D">
              <w:rPr>
                <w:rFonts w:ascii="Bookman Old Style" w:hAnsi="Bookman Old Style" w:cs="Times New Roman"/>
              </w:rPr>
              <w:t>Ditetapkan di Bangli,</w:t>
            </w:r>
          </w:p>
          <w:p w:rsidR="00FC602A" w:rsidRPr="008B5A4D" w:rsidRDefault="00FC602A" w:rsidP="00D73380">
            <w:pPr>
              <w:tabs>
                <w:tab w:val="left" w:pos="4860"/>
              </w:tabs>
              <w:ind w:left="3479" w:right="28"/>
              <w:rPr>
                <w:rFonts w:ascii="Bookman Old Style" w:hAnsi="Bookman Old Style" w:cs="Times New Roman"/>
              </w:rPr>
            </w:pPr>
            <w:r w:rsidRPr="008B5A4D">
              <w:rPr>
                <w:rFonts w:ascii="Bookman Old Style" w:hAnsi="Bookman Old Style" w:cs="Times New Roman"/>
              </w:rPr>
              <w:t xml:space="preserve">pada tanggal </w:t>
            </w:r>
            <w:r w:rsidR="00E66E45" w:rsidRPr="008B5A4D">
              <w:rPr>
                <w:rFonts w:ascii="Bookman Old Style" w:hAnsi="Bookman Old Style" w:cs="Times New Roman"/>
              </w:rPr>
              <w:t>30 Desember 2013</w:t>
            </w:r>
          </w:p>
          <w:p w:rsidR="00152672" w:rsidRPr="008B5A4D" w:rsidRDefault="00152672" w:rsidP="00D73380">
            <w:pPr>
              <w:tabs>
                <w:tab w:val="left" w:pos="4860"/>
                <w:tab w:val="left" w:pos="6660"/>
              </w:tabs>
              <w:ind w:left="1080" w:right="26"/>
              <w:rPr>
                <w:rFonts w:ascii="Bookman Old Style" w:hAnsi="Bookman Old Style" w:cs="Times New Roman"/>
                <w:lang w:val="it-IT"/>
              </w:rPr>
            </w:pPr>
          </w:p>
          <w:p w:rsidR="00FC602A" w:rsidRPr="008B5A4D" w:rsidRDefault="00FC602A" w:rsidP="00D73380">
            <w:pPr>
              <w:tabs>
                <w:tab w:val="left" w:pos="4860"/>
                <w:tab w:val="left" w:pos="6660"/>
              </w:tabs>
              <w:ind w:left="3479" w:right="26"/>
              <w:rPr>
                <w:rFonts w:ascii="Bookman Old Style" w:hAnsi="Bookman Old Style" w:cs="Times New Roman"/>
              </w:rPr>
            </w:pPr>
            <w:r w:rsidRPr="008B5A4D">
              <w:rPr>
                <w:rFonts w:ascii="Bookman Old Style" w:hAnsi="Bookman Old Style" w:cs="Times New Roman"/>
              </w:rPr>
              <w:t xml:space="preserve">BUPATI BANGLI,                                                 </w:t>
            </w:r>
          </w:p>
          <w:p w:rsidR="00FC602A" w:rsidRPr="008B5A4D" w:rsidRDefault="00FC602A" w:rsidP="00D73380">
            <w:pPr>
              <w:ind w:left="1080" w:right="26"/>
              <w:rPr>
                <w:rFonts w:ascii="Bookman Old Style" w:hAnsi="Bookman Old Style" w:cs="Times New Roman"/>
              </w:rPr>
            </w:pPr>
          </w:p>
          <w:p w:rsidR="00FC602A" w:rsidRPr="008B5A4D" w:rsidRDefault="00FC602A" w:rsidP="00D73380">
            <w:pPr>
              <w:tabs>
                <w:tab w:val="left" w:pos="4860"/>
              </w:tabs>
              <w:ind w:left="1080" w:right="26"/>
              <w:rPr>
                <w:rFonts w:ascii="Bookman Old Style" w:hAnsi="Bookman Old Style" w:cs="Times New Roman"/>
                <w:lang w:val="it-IT"/>
              </w:rPr>
            </w:pPr>
          </w:p>
          <w:p w:rsidR="00152672" w:rsidRPr="008B5A4D" w:rsidRDefault="00152672" w:rsidP="00D73380">
            <w:pPr>
              <w:tabs>
                <w:tab w:val="left" w:pos="4860"/>
              </w:tabs>
              <w:ind w:left="1080" w:right="26"/>
              <w:rPr>
                <w:rFonts w:ascii="Bookman Old Style" w:hAnsi="Bookman Old Style" w:cs="Times New Roman"/>
                <w:lang w:val="it-IT"/>
              </w:rPr>
            </w:pPr>
          </w:p>
          <w:p w:rsidR="00FC602A" w:rsidRPr="008B5A4D" w:rsidRDefault="00BA722F" w:rsidP="00D73380">
            <w:pPr>
              <w:ind w:left="3479" w:right="26"/>
              <w:rPr>
                <w:rFonts w:ascii="Bookman Old Style" w:hAnsi="Bookman Old Style" w:cs="Times New Roman"/>
              </w:rPr>
            </w:pPr>
            <w:r w:rsidRPr="008B5A4D">
              <w:rPr>
                <w:rFonts w:ascii="Bookman Old Style" w:hAnsi="Bookman Old Style" w:cs="Times New Roman"/>
              </w:rPr>
              <w:t>I MADE GIANYAR</w:t>
            </w:r>
          </w:p>
          <w:p w:rsidR="00BE1336" w:rsidRPr="008B5A4D" w:rsidRDefault="00BE1336" w:rsidP="00D73380">
            <w:pPr>
              <w:ind w:left="3479" w:right="26"/>
              <w:rPr>
                <w:rFonts w:ascii="Bookman Old Style" w:hAnsi="Bookman Old Style" w:cs="Times New Roman"/>
                <w:u w:val="single"/>
              </w:rPr>
            </w:pPr>
          </w:p>
          <w:p w:rsidR="00DC0848" w:rsidRPr="008B5A4D" w:rsidRDefault="00C23840" w:rsidP="00D73380">
            <w:pPr>
              <w:tabs>
                <w:tab w:val="left" w:pos="4860"/>
              </w:tabs>
              <w:ind w:right="26"/>
              <w:jc w:val="both"/>
              <w:rPr>
                <w:rFonts w:ascii="Bookman Old Style" w:hAnsi="Bookman Old Style" w:cs="Times New Roman"/>
              </w:rPr>
            </w:pPr>
            <w:r w:rsidRPr="00C23840">
              <w:rPr>
                <w:rFonts w:ascii="Bookman Old Style" w:hAnsi="Bookman Old Style" w:cs="Times New Roman"/>
                <w:b/>
                <w:bCs/>
                <w:noProof/>
                <w:lang w:val="en-US" w:eastAsia="zh-TW"/>
              </w:rPr>
              <w:pict>
                <v:shapetype id="_x0000_t202" coordsize="21600,21600" o:spt="202" path="m,l,21600r21600,l21600,xe">
                  <v:stroke joinstyle="miter"/>
                  <v:path gradientshapeok="t" o:connecttype="rect"/>
                </v:shapetype>
                <v:shape id="_x0000_s1036" type="#_x0000_t202" style="position:absolute;left:0;text-align:left;margin-left:-98.75pt;margin-top:10.05pt;width:209.8pt;height:149.35pt;z-index:251658752;mso-height-percent:200;mso-height-percent:200;mso-width-relative:margin;mso-height-relative:margin" strokecolor="white">
                  <v:textbox style="mso-next-textbox:#_x0000_s1036;mso-fit-shape-to-text:t">
                    <w:txbxContent>
                      <w:p w:rsidR="00CD790A" w:rsidRPr="006E05E0" w:rsidRDefault="00CD790A" w:rsidP="00BA722F">
                        <w:pPr>
                          <w:tabs>
                            <w:tab w:val="left" w:pos="4860"/>
                          </w:tabs>
                          <w:ind w:right="26"/>
                          <w:jc w:val="both"/>
                          <w:rPr>
                            <w:rFonts w:ascii="Bookman Old Style" w:hAnsi="Bookman Old Style" w:cs="Times New Roman"/>
                          </w:rPr>
                        </w:pPr>
                        <w:r w:rsidRPr="006E05E0">
                          <w:rPr>
                            <w:rFonts w:ascii="Bookman Old Style" w:hAnsi="Bookman Old Style" w:cs="Times New Roman"/>
                          </w:rPr>
                          <w:t>Diundangkan di Bangli</w:t>
                        </w:r>
                      </w:p>
                      <w:p w:rsidR="00CD790A" w:rsidRPr="006E05E0" w:rsidRDefault="00CD790A" w:rsidP="00BA722F">
                        <w:pPr>
                          <w:tabs>
                            <w:tab w:val="left" w:pos="4860"/>
                          </w:tabs>
                          <w:ind w:right="26"/>
                          <w:jc w:val="both"/>
                          <w:rPr>
                            <w:rFonts w:ascii="Bookman Old Style" w:hAnsi="Bookman Old Style" w:cs="Times New Roman"/>
                          </w:rPr>
                        </w:pPr>
                        <w:r w:rsidRPr="006E05E0">
                          <w:rPr>
                            <w:rFonts w:ascii="Bookman Old Style" w:hAnsi="Bookman Old Style" w:cs="Times New Roman"/>
                            <w:lang w:val="it-IT"/>
                          </w:rPr>
                          <w:t>p</w:t>
                        </w:r>
                        <w:r w:rsidRPr="006E05E0">
                          <w:rPr>
                            <w:rFonts w:ascii="Bookman Old Style" w:hAnsi="Bookman Old Style" w:cs="Times New Roman"/>
                          </w:rPr>
                          <w:t>ada tanggal 30 Desember 2013</w:t>
                        </w:r>
                      </w:p>
                      <w:p w:rsidR="00CD790A" w:rsidRPr="006E05E0" w:rsidRDefault="00CD790A" w:rsidP="00BA722F">
                        <w:pPr>
                          <w:tabs>
                            <w:tab w:val="left" w:pos="4860"/>
                          </w:tabs>
                          <w:ind w:right="26"/>
                          <w:jc w:val="both"/>
                          <w:rPr>
                            <w:rFonts w:ascii="Bookman Old Style" w:hAnsi="Bookman Old Style" w:cs="Times New Roman"/>
                          </w:rPr>
                        </w:pPr>
                      </w:p>
                      <w:p w:rsidR="00CD790A" w:rsidRPr="006E05E0" w:rsidRDefault="00CD790A" w:rsidP="00BA722F">
                        <w:pPr>
                          <w:tabs>
                            <w:tab w:val="left" w:pos="4860"/>
                          </w:tabs>
                          <w:ind w:right="26"/>
                          <w:jc w:val="both"/>
                          <w:rPr>
                            <w:rFonts w:ascii="Bookman Old Style" w:hAnsi="Bookman Old Style" w:cs="Times New Roman"/>
                          </w:rPr>
                        </w:pPr>
                        <w:r w:rsidRPr="006E05E0">
                          <w:rPr>
                            <w:rFonts w:ascii="Bookman Old Style" w:hAnsi="Bookman Old Style" w:cs="Times New Roman"/>
                          </w:rPr>
                          <w:t>Plh. SEKRETARIS DAERAH</w:t>
                        </w:r>
                      </w:p>
                      <w:p w:rsidR="00CD790A" w:rsidRPr="006E05E0" w:rsidRDefault="00CD790A" w:rsidP="00BA722F">
                        <w:pPr>
                          <w:tabs>
                            <w:tab w:val="left" w:pos="4860"/>
                          </w:tabs>
                          <w:ind w:right="26"/>
                          <w:jc w:val="both"/>
                          <w:rPr>
                            <w:rFonts w:ascii="Bookman Old Style" w:hAnsi="Bookman Old Style" w:cs="Times New Roman"/>
                          </w:rPr>
                        </w:pPr>
                        <w:r w:rsidRPr="006E05E0">
                          <w:rPr>
                            <w:rFonts w:ascii="Bookman Old Style" w:hAnsi="Bookman Old Style" w:cs="Times New Roman"/>
                          </w:rPr>
                          <w:t>KABUPATEN BANGLI</w:t>
                        </w:r>
                        <w:r>
                          <w:rPr>
                            <w:rFonts w:ascii="Bookman Old Style" w:hAnsi="Bookman Old Style" w:cs="Times New Roman"/>
                          </w:rPr>
                          <w:t>,</w:t>
                        </w:r>
                      </w:p>
                      <w:p w:rsidR="00CD790A" w:rsidRPr="006E05E0" w:rsidRDefault="00CD790A" w:rsidP="00BA722F">
                        <w:pPr>
                          <w:tabs>
                            <w:tab w:val="left" w:pos="4860"/>
                          </w:tabs>
                          <w:ind w:right="26"/>
                          <w:jc w:val="both"/>
                          <w:rPr>
                            <w:rFonts w:ascii="Bookman Old Style" w:hAnsi="Bookman Old Style" w:cs="Times New Roman"/>
                          </w:rPr>
                        </w:pPr>
                      </w:p>
                      <w:p w:rsidR="00CD790A" w:rsidRPr="006E05E0" w:rsidRDefault="00CD790A" w:rsidP="00BA722F">
                        <w:pPr>
                          <w:tabs>
                            <w:tab w:val="left" w:pos="4860"/>
                          </w:tabs>
                          <w:ind w:right="26"/>
                          <w:jc w:val="both"/>
                          <w:rPr>
                            <w:rFonts w:ascii="Bookman Old Style" w:hAnsi="Bookman Old Style" w:cs="Times New Roman"/>
                          </w:rPr>
                        </w:pPr>
                      </w:p>
                      <w:p w:rsidR="00CD790A" w:rsidRPr="006E05E0" w:rsidRDefault="00CD790A" w:rsidP="00BA722F">
                        <w:pPr>
                          <w:tabs>
                            <w:tab w:val="left" w:pos="4860"/>
                          </w:tabs>
                          <w:ind w:right="26"/>
                          <w:jc w:val="both"/>
                          <w:rPr>
                            <w:rFonts w:ascii="Bookman Old Style" w:hAnsi="Bookman Old Style" w:cs="Times New Roman"/>
                          </w:rPr>
                        </w:pPr>
                      </w:p>
                      <w:p w:rsidR="00CD790A" w:rsidRPr="006E05E0" w:rsidRDefault="00CD790A" w:rsidP="00BA722F">
                        <w:pPr>
                          <w:tabs>
                            <w:tab w:val="left" w:pos="4860"/>
                          </w:tabs>
                          <w:ind w:right="26"/>
                          <w:jc w:val="both"/>
                          <w:rPr>
                            <w:rFonts w:ascii="Bookman Old Style" w:hAnsi="Bookman Old Style" w:cs="Times New Roman"/>
                          </w:rPr>
                        </w:pPr>
                        <w:r w:rsidRPr="006E05E0">
                          <w:rPr>
                            <w:rFonts w:ascii="Bookman Old Style" w:hAnsi="Bookman Old Style" w:cs="Times New Roman"/>
                          </w:rPr>
                          <w:t>BAGUS RAI DARMAYUDHA</w:t>
                        </w:r>
                      </w:p>
                      <w:p w:rsidR="00CD790A" w:rsidRDefault="00CD790A"/>
                    </w:txbxContent>
                  </v:textbox>
                </v:shape>
              </w:pict>
            </w:r>
          </w:p>
          <w:p w:rsidR="00CF1996" w:rsidRPr="008B5A4D" w:rsidRDefault="00CF1996" w:rsidP="00D73380">
            <w:pPr>
              <w:tabs>
                <w:tab w:val="left" w:pos="4860"/>
              </w:tabs>
              <w:ind w:right="26"/>
              <w:jc w:val="both"/>
              <w:rPr>
                <w:rFonts w:ascii="Bookman Old Style" w:hAnsi="Bookman Old Style" w:cs="Times New Roman"/>
              </w:rPr>
            </w:pPr>
          </w:p>
          <w:p w:rsidR="001C75C0" w:rsidRPr="008B5A4D" w:rsidRDefault="001C75C0" w:rsidP="00D73380">
            <w:pPr>
              <w:tabs>
                <w:tab w:val="left" w:pos="4860"/>
              </w:tabs>
              <w:ind w:right="26"/>
              <w:jc w:val="both"/>
              <w:rPr>
                <w:rFonts w:ascii="Bookman Old Style" w:hAnsi="Bookman Old Style" w:cs="Times New Roman"/>
                <w:lang w:val="en-US"/>
              </w:rPr>
            </w:pPr>
          </w:p>
          <w:p w:rsidR="000509B6" w:rsidRPr="008B5A4D" w:rsidRDefault="000509B6" w:rsidP="00D73380">
            <w:pPr>
              <w:tabs>
                <w:tab w:val="left" w:pos="4860"/>
              </w:tabs>
              <w:ind w:right="26"/>
              <w:jc w:val="both"/>
              <w:rPr>
                <w:rFonts w:ascii="Bookman Old Style" w:hAnsi="Bookman Old Style" w:cs="Times New Roman"/>
                <w:lang w:val="en-US"/>
              </w:rPr>
            </w:pPr>
          </w:p>
          <w:p w:rsidR="000509B6" w:rsidRPr="008B5A4D" w:rsidRDefault="000509B6" w:rsidP="00D73380">
            <w:pPr>
              <w:tabs>
                <w:tab w:val="left" w:pos="4860"/>
              </w:tabs>
              <w:ind w:right="26"/>
              <w:jc w:val="both"/>
              <w:rPr>
                <w:rFonts w:ascii="Bookman Old Style" w:hAnsi="Bookman Old Style" w:cs="Times New Roman"/>
                <w:lang w:val="en-US"/>
              </w:rPr>
            </w:pPr>
          </w:p>
          <w:p w:rsidR="000509B6" w:rsidRPr="008B5A4D" w:rsidRDefault="000509B6" w:rsidP="00D73380">
            <w:pPr>
              <w:tabs>
                <w:tab w:val="left" w:pos="4860"/>
              </w:tabs>
              <w:ind w:right="26"/>
              <w:jc w:val="both"/>
              <w:rPr>
                <w:rFonts w:ascii="Bookman Old Style" w:hAnsi="Bookman Old Style" w:cs="Times New Roman"/>
                <w:lang w:val="en-US"/>
              </w:rPr>
            </w:pPr>
          </w:p>
          <w:p w:rsidR="000509B6" w:rsidRPr="008B5A4D" w:rsidRDefault="000509B6" w:rsidP="00D73380">
            <w:pPr>
              <w:tabs>
                <w:tab w:val="left" w:pos="4860"/>
              </w:tabs>
              <w:ind w:right="26"/>
              <w:jc w:val="both"/>
              <w:rPr>
                <w:rFonts w:ascii="Bookman Old Style" w:hAnsi="Bookman Old Style" w:cs="Times New Roman"/>
                <w:lang w:val="en-US"/>
              </w:rPr>
            </w:pPr>
          </w:p>
          <w:p w:rsidR="000509B6" w:rsidRPr="008B5A4D" w:rsidRDefault="00BA722F" w:rsidP="00D73380">
            <w:pPr>
              <w:tabs>
                <w:tab w:val="left" w:pos="4860"/>
              </w:tabs>
              <w:ind w:right="26"/>
              <w:jc w:val="both"/>
              <w:rPr>
                <w:rFonts w:ascii="Bookman Old Style" w:hAnsi="Bookman Old Style" w:cs="Times New Roman"/>
              </w:rPr>
            </w:pPr>
            <w:r w:rsidRPr="008B5A4D">
              <w:rPr>
                <w:rFonts w:ascii="Bookman Old Style" w:hAnsi="Bookman Old Style" w:cs="Times New Roman"/>
                <w:lang w:val="en-US"/>
              </w:rPr>
              <w:tab/>
            </w:r>
          </w:p>
          <w:p w:rsidR="00BA722F" w:rsidRPr="008B5A4D" w:rsidRDefault="00BA722F" w:rsidP="00D73380">
            <w:pPr>
              <w:tabs>
                <w:tab w:val="left" w:pos="4860"/>
              </w:tabs>
              <w:ind w:right="26"/>
              <w:jc w:val="both"/>
              <w:rPr>
                <w:rFonts w:ascii="Bookman Old Style" w:hAnsi="Bookman Old Style" w:cs="Times New Roman"/>
              </w:rPr>
            </w:pPr>
          </w:p>
          <w:p w:rsidR="00BA722F" w:rsidRPr="008B5A4D" w:rsidRDefault="00BA722F" w:rsidP="00D73380">
            <w:pPr>
              <w:tabs>
                <w:tab w:val="left" w:pos="4860"/>
              </w:tabs>
              <w:ind w:right="26"/>
              <w:jc w:val="both"/>
              <w:rPr>
                <w:rFonts w:ascii="Bookman Old Style" w:hAnsi="Bookman Old Style" w:cs="Times New Roman"/>
              </w:rPr>
            </w:pPr>
          </w:p>
          <w:p w:rsidR="00FC602A" w:rsidRPr="008B5A4D" w:rsidRDefault="00C23840" w:rsidP="00D73380">
            <w:pPr>
              <w:tabs>
                <w:tab w:val="left" w:pos="4860"/>
              </w:tabs>
              <w:ind w:right="26"/>
              <w:jc w:val="both"/>
              <w:rPr>
                <w:rFonts w:ascii="Bookman Old Style" w:hAnsi="Bookman Old Style" w:cs="Times New Roman"/>
              </w:rPr>
            </w:pPr>
            <w:r w:rsidRPr="00C23840">
              <w:rPr>
                <w:rFonts w:ascii="Bookman Old Style" w:hAnsi="Bookman Old Style" w:cs="Times New Roman"/>
                <w:noProof/>
                <w:lang w:val="en-US" w:eastAsia="zh-TW"/>
              </w:rPr>
              <w:pict>
                <v:shape id="_x0000_s1041" type="#_x0000_t202" style="position:absolute;left:0;text-align:left;margin-left:-99.15pt;margin-top:14.05pt;width:431.25pt;height:36.1pt;z-index:251659776;mso-height-percent:200;mso-height-percent:200;mso-width-relative:margin;mso-height-relative:margin" strokecolor="white">
                  <v:textbox style="mso-next-textbox:#_x0000_s1041;mso-fit-shape-to-text:t">
                    <w:txbxContent>
                      <w:p w:rsidR="00CD790A" w:rsidRPr="004A3B53" w:rsidRDefault="00CD790A" w:rsidP="00D73380">
                        <w:pPr>
                          <w:tabs>
                            <w:tab w:val="left" w:pos="4860"/>
                          </w:tabs>
                          <w:ind w:right="26"/>
                          <w:suppressOverlap/>
                          <w:jc w:val="both"/>
                          <w:rPr>
                            <w:rFonts w:ascii="Bookman Old Style" w:hAnsi="Bookman Old Style" w:cs="Times New Roman"/>
                            <w:color w:val="000000"/>
                            <w:lang w:val="en-US"/>
                          </w:rPr>
                        </w:pPr>
                      </w:p>
                      <w:p w:rsidR="00CD790A" w:rsidRDefault="00CD790A" w:rsidP="00D73380">
                        <w:r w:rsidRPr="004A3B53">
                          <w:rPr>
                            <w:rFonts w:ascii="Bookman Old Style" w:hAnsi="Bookman Old Style" w:cs="Times New Roman"/>
                            <w:color w:val="000000"/>
                          </w:rPr>
                          <w:t>LEMBARAN DAERAH KABUPATEN BANGLI TAHUN 201</w:t>
                        </w:r>
                        <w:r w:rsidRPr="004A3B53">
                          <w:rPr>
                            <w:rFonts w:ascii="Bookman Old Style" w:hAnsi="Bookman Old Style" w:cs="Times New Roman"/>
                            <w:color w:val="000000"/>
                            <w:lang w:val="en-US"/>
                          </w:rPr>
                          <w:t>3</w:t>
                        </w:r>
                        <w:r>
                          <w:rPr>
                            <w:rFonts w:ascii="Bookman Old Style" w:hAnsi="Bookman Old Style" w:cs="Times New Roman"/>
                            <w:color w:val="000000"/>
                          </w:rPr>
                          <w:t xml:space="preserve"> NOMOR 9</w:t>
                        </w:r>
                      </w:p>
                    </w:txbxContent>
                  </v:textbox>
                </v:shape>
              </w:pict>
            </w:r>
          </w:p>
        </w:tc>
      </w:tr>
    </w:tbl>
    <w:p w:rsidR="00FC602A" w:rsidRPr="008B5A4D" w:rsidRDefault="00FC602A"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C23840" w:rsidP="007876D6">
      <w:pPr>
        <w:pStyle w:val="BodyText"/>
        <w:ind w:left="5640" w:right="-4"/>
        <w:rPr>
          <w:rFonts w:ascii="Bookman Old Style" w:hAnsi="Bookman Old Style" w:cs="Times New Roman"/>
          <w:b w:val="0"/>
          <w:bCs w:val="0"/>
        </w:rPr>
      </w:pPr>
      <w:r w:rsidRPr="00C23840">
        <w:rPr>
          <w:rFonts w:ascii="Bookman Old Style" w:hAnsi="Bookman Old Style" w:cs="Times New Roman"/>
          <w:b w:val="0"/>
          <w:bCs w:val="0"/>
          <w:noProof/>
          <w:lang w:val="en-US"/>
        </w:rPr>
        <w:pict>
          <v:shape id="_x0000_s1029" type="#_x0000_t202" style="position:absolute;left:0;text-align:left;margin-left:18.75pt;margin-top:8.8pt;width:424.5pt;height:92.25pt;z-index:251655680" stroked="f">
            <v:textbox style="mso-next-textbox:#_x0000_s1029">
              <w:txbxContent>
                <w:p w:rsidR="00CD790A" w:rsidRPr="00E14F03" w:rsidRDefault="00CD790A" w:rsidP="00792772">
                  <w:pPr>
                    <w:spacing w:after="200" w:line="276" w:lineRule="auto"/>
                    <w:jc w:val="center"/>
                    <w:rPr>
                      <w:rFonts w:ascii="Swis721 BlkCn BT" w:eastAsia="Calibri" w:hAnsi="Swis721 BlkCn BT" w:cs="Times New Roman"/>
                      <w:sz w:val="112"/>
                      <w:szCs w:val="112"/>
                    </w:rPr>
                  </w:pPr>
                  <w:r>
                    <w:rPr>
                      <w:rFonts w:ascii="Swis721 BlkCn BT" w:eastAsia="Calibri" w:hAnsi="Swis721 BlkCn BT" w:cs="Times New Roman"/>
                      <w:sz w:val="112"/>
                      <w:szCs w:val="112"/>
                    </w:rPr>
                    <w:t>PENJELASAN</w:t>
                  </w:r>
                </w:p>
              </w:txbxContent>
            </v:textbox>
          </v:shape>
        </w:pict>
      </w: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67F41" w:rsidRPr="008B5A4D" w:rsidRDefault="00D67F41"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C23840" w:rsidP="007876D6">
      <w:pPr>
        <w:pStyle w:val="BodyText"/>
        <w:ind w:left="5640" w:right="-4"/>
        <w:rPr>
          <w:rFonts w:ascii="Bookman Old Style" w:hAnsi="Bookman Old Style" w:cs="Times New Roman"/>
          <w:b w:val="0"/>
          <w:bCs w:val="0"/>
        </w:rPr>
      </w:pPr>
      <w:r w:rsidRPr="00C23840">
        <w:rPr>
          <w:rFonts w:ascii="Bookman Old Style" w:hAnsi="Bookman Old Style" w:cs="Times New Roman"/>
          <w:b w:val="0"/>
          <w:bCs w:val="0"/>
          <w:noProof/>
          <w:lang w:val="en-US"/>
        </w:rPr>
        <w:pict>
          <v:shape id="_x0000_s1031" type="#_x0000_t202" style="position:absolute;left:0;text-align:left;margin-left:42.95pt;margin-top:4.25pt;width:424.5pt;height:92.25pt;z-index:251656704" stroked="f">
            <v:textbox style="mso-next-textbox:#_x0000_s1031">
              <w:txbxContent>
                <w:p w:rsidR="00CD790A" w:rsidRPr="00E14F03" w:rsidRDefault="00CD790A" w:rsidP="00DB4AA7">
                  <w:pPr>
                    <w:tabs>
                      <w:tab w:val="left" w:pos="2970"/>
                    </w:tabs>
                    <w:spacing w:after="200" w:line="276" w:lineRule="auto"/>
                    <w:jc w:val="center"/>
                    <w:rPr>
                      <w:rFonts w:ascii="Swis721 BlkCn BT" w:eastAsia="Calibri" w:hAnsi="Swis721 BlkCn BT" w:cs="Times New Roman"/>
                      <w:sz w:val="112"/>
                      <w:szCs w:val="112"/>
                    </w:rPr>
                  </w:pPr>
                  <w:r>
                    <w:rPr>
                      <w:rFonts w:ascii="Swis721 BlkCn BT" w:eastAsia="Calibri" w:hAnsi="Swis721 BlkCn BT" w:cs="Times New Roman"/>
                      <w:sz w:val="112"/>
                      <w:szCs w:val="112"/>
                      <w:lang w:val="en-US"/>
                    </w:rPr>
                    <w:t xml:space="preserve">LAMPIRAN </w:t>
                  </w:r>
                </w:p>
              </w:txbxContent>
            </v:textbox>
          </v:shape>
        </w:pict>
      </w: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8C7663" w:rsidP="007876D6">
      <w:pPr>
        <w:pStyle w:val="BodyText"/>
        <w:ind w:left="5640" w:right="-4"/>
        <w:rPr>
          <w:rFonts w:ascii="Bookman Old Style" w:hAnsi="Bookman Old Style" w:cs="Times New Roman"/>
          <w:b w:val="0"/>
          <w:bCs w:val="0"/>
        </w:rPr>
      </w:pPr>
      <w:r w:rsidRPr="008B5A4D">
        <w:rPr>
          <w:rFonts w:ascii="Bookman Old Style" w:hAnsi="Bookman Old Style" w:cs="Times New Roman"/>
          <w:b w:val="0"/>
          <w:bCs w:val="0"/>
        </w:rPr>
        <w:t xml:space="preserve">                                                                                                                        </w:t>
      </w:r>
    </w:p>
    <w:p w:rsidR="00DB4AA7" w:rsidRPr="008B5A4D" w:rsidRDefault="00DB4AA7" w:rsidP="007876D6">
      <w:pPr>
        <w:pStyle w:val="BodyText"/>
        <w:ind w:left="5640" w:right="-4"/>
        <w:rPr>
          <w:rFonts w:ascii="Bookman Old Style" w:hAnsi="Bookman Old Style" w:cs="Times New Roman"/>
          <w:b w:val="0"/>
          <w:bCs w:val="0"/>
        </w:rPr>
      </w:pPr>
    </w:p>
    <w:p w:rsidR="00DB4AA7" w:rsidRPr="008B5A4D" w:rsidRDefault="00DB4AA7" w:rsidP="007876D6">
      <w:pPr>
        <w:pStyle w:val="BodyText"/>
        <w:ind w:left="5640" w:right="-4"/>
        <w:rPr>
          <w:rFonts w:ascii="Bookman Old Style" w:hAnsi="Bookman Old Style" w:cs="Times New Roman"/>
          <w:b w:val="0"/>
          <w:bCs w:val="0"/>
          <w:lang w:val="en-US"/>
        </w:rPr>
      </w:pPr>
    </w:p>
    <w:sectPr w:rsidR="00DB4AA7" w:rsidRPr="008B5A4D" w:rsidSect="00296917">
      <w:footerReference w:type="default" r:id="rId8"/>
      <w:pgSz w:w="12191" w:h="18711" w:code="9"/>
      <w:pgMar w:top="1582" w:right="1412" w:bottom="1412" w:left="1412" w:header="720" w:footer="96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D38" w:rsidRDefault="005E6D38">
      <w:r>
        <w:separator/>
      </w:r>
    </w:p>
  </w:endnote>
  <w:endnote w:type="continuationSeparator" w:id="1">
    <w:p w:rsidR="005E6D38" w:rsidRDefault="005E6D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vantGarde Bk BT">
    <w:altName w:val="Century Gothic"/>
    <w:charset w:val="00"/>
    <w:family w:val="swiss"/>
    <w:pitch w:val="variable"/>
    <w:sig w:usb0="00000001"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BookmanOldStyle">
    <w:altName w:val="Times New Roman"/>
    <w:panose1 w:val="00000000000000000000"/>
    <w:charset w:val="00"/>
    <w:family w:val="roman"/>
    <w:notTrueType/>
    <w:pitch w:val="default"/>
    <w:sig w:usb0="00000003" w:usb1="00000000" w:usb2="00000000" w:usb3="00000000" w:csb0="00000001" w:csb1="00000000"/>
  </w:font>
  <w:font w:name="Swis721 BlkCn BT">
    <w:altName w:val="Franklin Gothic Demi Cond"/>
    <w:charset w:val="00"/>
    <w:family w:val="swiss"/>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90A" w:rsidRPr="001523F7" w:rsidRDefault="00CD790A" w:rsidP="00F3380E">
    <w:pPr>
      <w:pStyle w:val="Footer"/>
      <w:tabs>
        <w:tab w:val="clear" w:pos="4320"/>
        <w:tab w:val="clear" w:pos="8640"/>
        <w:tab w:val="right" w:pos="9123"/>
      </w:tabs>
      <w:ind w:left="1620"/>
      <w:jc w:val="center"/>
      <w:rPr>
        <w:rFonts w:ascii="Times New Roman" w:hAnsi="Times New Roman" w:cs="Times New Roman"/>
        <w:sz w:val="22"/>
        <w:szCs w:val="22"/>
      </w:rPr>
    </w:pPr>
    <w:r w:rsidRPr="001523F7">
      <w:rPr>
        <w:rFonts w:ascii="Times New Roman" w:hAnsi="Times New Roman" w:cs="Times New Roman"/>
        <w:sz w:val="22"/>
        <w:szCs w:val="22"/>
      </w:rPr>
      <w:fldChar w:fldCharType="begin"/>
    </w:r>
    <w:r w:rsidRPr="001523F7">
      <w:rPr>
        <w:rFonts w:ascii="Times New Roman" w:hAnsi="Times New Roman" w:cs="Times New Roman"/>
        <w:sz w:val="22"/>
        <w:szCs w:val="22"/>
      </w:rPr>
      <w:instrText xml:space="preserve"> PAGE   \* MERGEFORMAT </w:instrText>
    </w:r>
    <w:r w:rsidRPr="001523F7">
      <w:rPr>
        <w:rFonts w:ascii="Times New Roman" w:hAnsi="Times New Roman" w:cs="Times New Roman"/>
        <w:sz w:val="22"/>
        <w:szCs w:val="22"/>
      </w:rPr>
      <w:fldChar w:fldCharType="separate"/>
    </w:r>
    <w:r w:rsidR="00B629B8">
      <w:rPr>
        <w:rFonts w:ascii="Times New Roman" w:hAnsi="Times New Roman" w:cs="Times New Roman"/>
        <w:noProof/>
        <w:sz w:val="22"/>
        <w:szCs w:val="22"/>
      </w:rPr>
      <w:t>92</w:t>
    </w:r>
    <w:r w:rsidRPr="001523F7">
      <w:rPr>
        <w:rFonts w:ascii="Times New Roman" w:hAnsi="Times New Roman" w:cs="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D38" w:rsidRDefault="005E6D38">
      <w:r>
        <w:separator/>
      </w:r>
    </w:p>
  </w:footnote>
  <w:footnote w:type="continuationSeparator" w:id="1">
    <w:p w:rsidR="005E6D38" w:rsidRDefault="005E6D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871BA"/>
    <w:multiLevelType w:val="hybridMultilevel"/>
    <w:tmpl w:val="55841FA6"/>
    <w:lvl w:ilvl="0" w:tplc="0C090019">
      <w:start w:val="1"/>
      <w:numFmt w:val="lowerLetter"/>
      <w:lvlText w:val="%1."/>
      <w:lvlJc w:val="left"/>
      <w:pPr>
        <w:tabs>
          <w:tab w:val="num" w:pos="2700"/>
        </w:tabs>
        <w:ind w:left="2700" w:hanging="36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573B3C"/>
    <w:multiLevelType w:val="hybridMultilevel"/>
    <w:tmpl w:val="A6E8BFBC"/>
    <w:lvl w:ilvl="0" w:tplc="26A875C0">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A91419"/>
    <w:multiLevelType w:val="hybridMultilevel"/>
    <w:tmpl w:val="FA4A8874"/>
    <w:lvl w:ilvl="0" w:tplc="04210019">
      <w:start w:val="1"/>
      <w:numFmt w:val="lowerLetter"/>
      <w:lvlText w:val="%1."/>
      <w:lvlJc w:val="left"/>
      <w:pPr>
        <w:ind w:left="1528" w:hanging="360"/>
      </w:pPr>
    </w:lvl>
    <w:lvl w:ilvl="1" w:tplc="04210019">
      <w:start w:val="1"/>
      <w:numFmt w:val="lowerLetter"/>
      <w:lvlText w:val="%2."/>
      <w:lvlJc w:val="left"/>
      <w:pPr>
        <w:ind w:left="2248" w:hanging="360"/>
      </w:pPr>
    </w:lvl>
    <w:lvl w:ilvl="2" w:tplc="0421001B">
      <w:start w:val="1"/>
      <w:numFmt w:val="lowerRoman"/>
      <w:lvlText w:val="%3."/>
      <w:lvlJc w:val="right"/>
      <w:pPr>
        <w:ind w:left="2968" w:hanging="180"/>
      </w:pPr>
    </w:lvl>
    <w:lvl w:ilvl="3" w:tplc="0421000F">
      <w:start w:val="1"/>
      <w:numFmt w:val="decimal"/>
      <w:lvlText w:val="%4."/>
      <w:lvlJc w:val="left"/>
      <w:pPr>
        <w:ind w:left="3688" w:hanging="360"/>
      </w:pPr>
    </w:lvl>
    <w:lvl w:ilvl="4" w:tplc="04210019">
      <w:start w:val="1"/>
      <w:numFmt w:val="lowerLetter"/>
      <w:lvlText w:val="%5."/>
      <w:lvlJc w:val="left"/>
      <w:pPr>
        <w:ind w:left="4408" w:hanging="360"/>
      </w:pPr>
    </w:lvl>
    <w:lvl w:ilvl="5" w:tplc="0421001B">
      <w:start w:val="1"/>
      <w:numFmt w:val="lowerRoman"/>
      <w:lvlText w:val="%6."/>
      <w:lvlJc w:val="right"/>
      <w:pPr>
        <w:ind w:left="5128" w:hanging="180"/>
      </w:pPr>
    </w:lvl>
    <w:lvl w:ilvl="6" w:tplc="0421000F">
      <w:start w:val="1"/>
      <w:numFmt w:val="decimal"/>
      <w:lvlText w:val="%7."/>
      <w:lvlJc w:val="left"/>
      <w:pPr>
        <w:ind w:left="5848" w:hanging="360"/>
      </w:pPr>
    </w:lvl>
    <w:lvl w:ilvl="7" w:tplc="71F43CB6">
      <w:start w:val="1"/>
      <w:numFmt w:val="lowerLetter"/>
      <w:lvlText w:val="%8."/>
      <w:lvlJc w:val="left"/>
      <w:pPr>
        <w:ind w:left="6568" w:hanging="360"/>
      </w:pPr>
      <w:rPr>
        <w:rFonts w:cs="Times New Roman" w:hint="default"/>
        <w:b w:val="0"/>
        <w:color w:val="000000"/>
        <w:sz w:val="24"/>
        <w:szCs w:val="24"/>
      </w:rPr>
    </w:lvl>
    <w:lvl w:ilvl="8" w:tplc="0421001B">
      <w:start w:val="1"/>
      <w:numFmt w:val="lowerRoman"/>
      <w:lvlText w:val="%9."/>
      <w:lvlJc w:val="right"/>
      <w:pPr>
        <w:ind w:left="7288" w:hanging="180"/>
      </w:pPr>
    </w:lvl>
  </w:abstractNum>
  <w:abstractNum w:abstractNumId="3">
    <w:nsid w:val="00C53761"/>
    <w:multiLevelType w:val="hybridMultilevel"/>
    <w:tmpl w:val="61C071C2"/>
    <w:lvl w:ilvl="0" w:tplc="0409000F">
      <w:start w:val="1"/>
      <w:numFmt w:val="decimal"/>
      <w:lvlText w:val="%1."/>
      <w:lvlJc w:val="left"/>
      <w:pPr>
        <w:ind w:left="720" w:hanging="360"/>
      </w:p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4">
    <w:nsid w:val="00E16B80"/>
    <w:multiLevelType w:val="hybridMultilevel"/>
    <w:tmpl w:val="A2A87730"/>
    <w:lvl w:ilvl="0" w:tplc="4158385E">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E216EB"/>
    <w:multiLevelType w:val="hybridMultilevel"/>
    <w:tmpl w:val="215C4DD2"/>
    <w:lvl w:ilvl="0" w:tplc="15F4A3D8">
      <w:start w:val="1"/>
      <w:numFmt w:val="decimal"/>
      <w:lvlText w:val="(%1)"/>
      <w:lvlJc w:val="left"/>
      <w:pPr>
        <w:tabs>
          <w:tab w:val="num" w:pos="1713"/>
        </w:tabs>
        <w:ind w:left="1713" w:hanging="360"/>
      </w:pPr>
      <w:rPr>
        <w:rFonts w:ascii="Arial" w:hAnsi="Arial" w:hint="default"/>
        <w:sz w:val="22"/>
        <w:szCs w:val="22"/>
      </w:rPr>
    </w:lvl>
    <w:lvl w:ilvl="1" w:tplc="04090019">
      <w:start w:val="1"/>
      <w:numFmt w:val="lowerLetter"/>
      <w:lvlText w:val="%2."/>
      <w:lvlJc w:val="left"/>
      <w:pPr>
        <w:ind w:left="1440" w:hanging="360"/>
      </w:pPr>
    </w:lvl>
    <w:lvl w:ilvl="2" w:tplc="6556E9D6">
      <w:start w:val="1"/>
      <w:numFmt w:val="decimal"/>
      <w:lvlText w:val="(%3)"/>
      <w:lvlJc w:val="left"/>
      <w:pPr>
        <w:ind w:left="2160" w:hanging="180"/>
      </w:pPr>
      <w:rPr>
        <w:rFonts w:ascii="Tahoma" w:hAnsi="Tahoma" w:cs="Tahoma" w:hint="default"/>
        <w:sz w:val="21"/>
        <w:szCs w:val="21"/>
      </w:rPr>
    </w:lvl>
    <w:lvl w:ilvl="3" w:tplc="0409000F">
      <w:start w:val="1"/>
      <w:numFmt w:val="decimal"/>
      <w:lvlText w:val="%4."/>
      <w:lvlJc w:val="left"/>
      <w:pPr>
        <w:ind w:left="2880" w:hanging="360"/>
      </w:pPr>
    </w:lvl>
    <w:lvl w:ilvl="4" w:tplc="E6DC1478">
      <w:start w:val="1"/>
      <w:numFmt w:val="lowerLetter"/>
      <w:lvlText w:val="%5."/>
      <w:lvlJc w:val="left"/>
      <w:pPr>
        <w:ind w:left="3600" w:hanging="360"/>
      </w:pPr>
      <w:rPr>
        <w:rFonts w:cs="Times New Roman" w:hint="default"/>
        <w:i w:val="0"/>
        <w:iCs w:val="0"/>
        <w:color w:val="auto"/>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C5018F"/>
    <w:multiLevelType w:val="multilevel"/>
    <w:tmpl w:val="E466DC94"/>
    <w:lvl w:ilvl="0">
      <w:start w:val="1"/>
      <w:numFmt w:val="lowerLetter"/>
      <w:lvlText w:val="%1."/>
      <w:lvlJc w:val="left"/>
      <w:pPr>
        <w:tabs>
          <w:tab w:val="num" w:pos="3600"/>
        </w:tabs>
        <w:ind w:left="3600" w:hanging="360"/>
      </w:pPr>
      <w:rPr>
        <w:rFonts w:hint="default"/>
        <w:b w:val="0"/>
        <w:i w:val="0"/>
        <w:color w:val="auto"/>
        <w:sz w:val="24"/>
        <w:szCs w:val="24"/>
      </w:rPr>
    </w:lvl>
    <w:lvl w:ilvl="1">
      <w:start w:val="3"/>
      <w:numFmt w:val="decimal"/>
      <w:isLgl/>
      <w:lvlText w:val="%1.%2"/>
      <w:lvlJc w:val="left"/>
      <w:pPr>
        <w:ind w:left="360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7">
    <w:nsid w:val="01F55267"/>
    <w:multiLevelType w:val="hybridMultilevel"/>
    <w:tmpl w:val="B7385ECE"/>
    <w:lvl w:ilvl="0" w:tplc="86366AD6">
      <w:start w:val="1"/>
      <w:numFmt w:val="decimal"/>
      <w:lvlText w:val="(%1)"/>
      <w:lvlJc w:val="left"/>
      <w:pPr>
        <w:ind w:left="360" w:hanging="360"/>
      </w:pPr>
      <w:rPr>
        <w:rFonts w:ascii="Bookman Old Style" w:hAnsi="Bookman Old Style" w:cs="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23970E9"/>
    <w:multiLevelType w:val="hybridMultilevel"/>
    <w:tmpl w:val="3FAAA6F2"/>
    <w:lvl w:ilvl="0" w:tplc="31F845C6">
      <w:start w:val="1"/>
      <w:numFmt w:val="lowerLetter"/>
      <w:lvlText w:val="%1."/>
      <w:lvlJc w:val="left"/>
      <w:pPr>
        <w:tabs>
          <w:tab w:val="num" w:pos="1440"/>
        </w:tabs>
        <w:ind w:left="1440" w:hanging="360"/>
      </w:pPr>
      <w:rPr>
        <w:rFonts w:ascii="Bookman Old Style" w:hAnsi="Bookman Old Style"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02843F13"/>
    <w:multiLevelType w:val="hybridMultilevel"/>
    <w:tmpl w:val="1A5C7E54"/>
    <w:lvl w:ilvl="0" w:tplc="04210019">
      <w:start w:val="1"/>
      <w:numFmt w:val="lowerLetter"/>
      <w:lvlText w:val="%1."/>
      <w:lvlJc w:val="left"/>
      <w:pPr>
        <w:ind w:left="3015" w:hanging="360"/>
      </w:pPr>
      <w:rPr>
        <w:rFonts w:cs="Times New Roman" w:hint="default"/>
      </w:rPr>
    </w:lvl>
    <w:lvl w:ilvl="1" w:tplc="04210019">
      <w:start w:val="1"/>
      <w:numFmt w:val="lowerLetter"/>
      <w:lvlText w:val="%2."/>
      <w:lvlJc w:val="left"/>
      <w:pPr>
        <w:ind w:left="3735" w:hanging="360"/>
      </w:pPr>
      <w:rPr>
        <w:rFonts w:cs="Times New Roman"/>
      </w:rPr>
    </w:lvl>
    <w:lvl w:ilvl="2" w:tplc="0421001B">
      <w:start w:val="1"/>
      <w:numFmt w:val="lowerRoman"/>
      <w:lvlText w:val="%3."/>
      <w:lvlJc w:val="right"/>
      <w:pPr>
        <w:ind w:left="4455" w:hanging="180"/>
      </w:pPr>
      <w:rPr>
        <w:rFonts w:cs="Times New Roman"/>
      </w:rPr>
    </w:lvl>
    <w:lvl w:ilvl="3" w:tplc="0421000F">
      <w:start w:val="1"/>
      <w:numFmt w:val="decimal"/>
      <w:lvlText w:val="%4."/>
      <w:lvlJc w:val="left"/>
      <w:pPr>
        <w:ind w:left="5175" w:hanging="360"/>
      </w:pPr>
      <w:rPr>
        <w:rFonts w:cs="Times New Roman"/>
      </w:rPr>
    </w:lvl>
    <w:lvl w:ilvl="4" w:tplc="04210019">
      <w:start w:val="1"/>
      <w:numFmt w:val="lowerLetter"/>
      <w:lvlText w:val="%5."/>
      <w:lvlJc w:val="left"/>
      <w:pPr>
        <w:ind w:left="5895" w:hanging="360"/>
      </w:pPr>
      <w:rPr>
        <w:rFonts w:cs="Times New Roman"/>
      </w:rPr>
    </w:lvl>
    <w:lvl w:ilvl="5" w:tplc="0421001B">
      <w:start w:val="1"/>
      <w:numFmt w:val="lowerRoman"/>
      <w:lvlText w:val="%6."/>
      <w:lvlJc w:val="right"/>
      <w:pPr>
        <w:ind w:left="6615" w:hanging="180"/>
      </w:pPr>
      <w:rPr>
        <w:rFonts w:cs="Times New Roman"/>
      </w:rPr>
    </w:lvl>
    <w:lvl w:ilvl="6" w:tplc="0421000F">
      <w:start w:val="1"/>
      <w:numFmt w:val="decimal"/>
      <w:lvlText w:val="%7."/>
      <w:lvlJc w:val="left"/>
      <w:pPr>
        <w:ind w:left="7335" w:hanging="360"/>
      </w:pPr>
      <w:rPr>
        <w:rFonts w:cs="Times New Roman"/>
      </w:rPr>
    </w:lvl>
    <w:lvl w:ilvl="7" w:tplc="04210019">
      <w:start w:val="1"/>
      <w:numFmt w:val="lowerLetter"/>
      <w:lvlText w:val="%8."/>
      <w:lvlJc w:val="left"/>
      <w:pPr>
        <w:ind w:left="8055" w:hanging="360"/>
      </w:pPr>
      <w:rPr>
        <w:rFonts w:cs="Times New Roman"/>
      </w:rPr>
    </w:lvl>
    <w:lvl w:ilvl="8" w:tplc="0421001B">
      <w:start w:val="1"/>
      <w:numFmt w:val="lowerRoman"/>
      <w:lvlText w:val="%9."/>
      <w:lvlJc w:val="right"/>
      <w:pPr>
        <w:ind w:left="8775" w:hanging="180"/>
      </w:pPr>
      <w:rPr>
        <w:rFonts w:cs="Times New Roman"/>
      </w:rPr>
    </w:lvl>
  </w:abstractNum>
  <w:abstractNum w:abstractNumId="10">
    <w:nsid w:val="0292383C"/>
    <w:multiLevelType w:val="hybridMultilevel"/>
    <w:tmpl w:val="240E7A18"/>
    <w:lvl w:ilvl="0" w:tplc="45AE9DC4">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AE0968"/>
    <w:multiLevelType w:val="hybridMultilevel"/>
    <w:tmpl w:val="36CC77A8"/>
    <w:lvl w:ilvl="0" w:tplc="A4B06210">
      <w:start w:val="1"/>
      <w:numFmt w:val="decimal"/>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2">
    <w:nsid w:val="0328395E"/>
    <w:multiLevelType w:val="hybridMultilevel"/>
    <w:tmpl w:val="7FD46FE0"/>
    <w:lvl w:ilvl="0" w:tplc="8488F014">
      <w:start w:val="1"/>
      <w:numFmt w:val="lowerLetter"/>
      <w:lvlText w:val="%1."/>
      <w:lvlJc w:val="left"/>
      <w:pPr>
        <w:ind w:left="21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32D78F8"/>
    <w:multiLevelType w:val="hybridMultilevel"/>
    <w:tmpl w:val="DDE2D0A2"/>
    <w:lvl w:ilvl="0" w:tplc="89D2AAE2">
      <w:start w:val="1"/>
      <w:numFmt w:val="decimal"/>
      <w:lvlText w:val="%1."/>
      <w:lvlJc w:val="left"/>
      <w:pPr>
        <w:tabs>
          <w:tab w:val="num" w:pos="1790"/>
        </w:tabs>
        <w:ind w:left="1790" w:hanging="360"/>
      </w:pPr>
      <w:rPr>
        <w:rFonts w:hint="default"/>
        <w:b w:val="0"/>
        <w:i w:val="0"/>
        <w:color w:val="auto"/>
        <w:sz w:val="24"/>
        <w:szCs w:val="24"/>
      </w:rPr>
    </w:lvl>
    <w:lvl w:ilvl="1" w:tplc="E976D166">
      <w:start w:val="1"/>
      <w:numFmt w:val="decimal"/>
      <w:lvlText w:val="%2)."/>
      <w:lvlJc w:val="left"/>
      <w:pPr>
        <w:tabs>
          <w:tab w:val="num" w:pos="2520"/>
        </w:tabs>
        <w:ind w:left="2520" w:hanging="360"/>
      </w:pPr>
      <w:rPr>
        <w:rFonts w:hint="default"/>
        <w:b w:val="0"/>
        <w:i w:val="0"/>
        <w:color w:val="auto"/>
        <w:sz w:val="22"/>
        <w:szCs w:val="22"/>
      </w:rPr>
    </w:lvl>
    <w:lvl w:ilvl="2" w:tplc="AB5C7F40">
      <w:start w:val="1"/>
      <w:numFmt w:val="upperLetter"/>
      <w:lvlText w:val="%3."/>
      <w:lvlJc w:val="left"/>
      <w:pPr>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037C4D09"/>
    <w:multiLevelType w:val="hybridMultilevel"/>
    <w:tmpl w:val="5CD82328"/>
    <w:lvl w:ilvl="0" w:tplc="405097BA">
      <w:start w:val="1"/>
      <w:numFmt w:val="lowerLetter"/>
      <w:lvlText w:val="%1."/>
      <w:lvlJc w:val="left"/>
      <w:pPr>
        <w:tabs>
          <w:tab w:val="num" w:pos="720"/>
        </w:tabs>
        <w:ind w:left="720" w:hanging="360"/>
      </w:pPr>
      <w:rPr>
        <w:rFonts w:ascii="Bookman Old Style" w:eastAsia="Batang" w:hAnsi="Bookman Old Style"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5">
    <w:nsid w:val="03F459D9"/>
    <w:multiLevelType w:val="hybridMultilevel"/>
    <w:tmpl w:val="55E8268E"/>
    <w:lvl w:ilvl="0" w:tplc="BE0C79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6C4569"/>
    <w:multiLevelType w:val="hybridMultilevel"/>
    <w:tmpl w:val="2C7E6660"/>
    <w:lvl w:ilvl="0" w:tplc="9C84E7EC">
      <w:start w:val="1"/>
      <w:numFmt w:val="lowerLetter"/>
      <w:lvlText w:val="%1."/>
      <w:lvlJc w:val="left"/>
      <w:pPr>
        <w:ind w:left="612" w:hanging="360"/>
      </w:pPr>
      <w:rPr>
        <w:rFonts w:cs="Times New Roman" w:hint="default"/>
      </w:rPr>
    </w:lvl>
    <w:lvl w:ilvl="1" w:tplc="04210019">
      <w:start w:val="1"/>
      <w:numFmt w:val="lowerLetter"/>
      <w:lvlText w:val="%2."/>
      <w:lvlJc w:val="left"/>
      <w:pPr>
        <w:ind w:left="1332" w:hanging="360"/>
      </w:pPr>
      <w:rPr>
        <w:rFonts w:cs="Times New Roman"/>
      </w:rPr>
    </w:lvl>
    <w:lvl w:ilvl="2" w:tplc="0421001B">
      <w:start w:val="1"/>
      <w:numFmt w:val="lowerRoman"/>
      <w:lvlText w:val="%3."/>
      <w:lvlJc w:val="right"/>
      <w:pPr>
        <w:ind w:left="2052" w:hanging="180"/>
      </w:pPr>
      <w:rPr>
        <w:rFonts w:cs="Times New Roman"/>
      </w:rPr>
    </w:lvl>
    <w:lvl w:ilvl="3" w:tplc="0421000F">
      <w:start w:val="1"/>
      <w:numFmt w:val="decimal"/>
      <w:lvlText w:val="%4."/>
      <w:lvlJc w:val="left"/>
      <w:pPr>
        <w:ind w:left="2772" w:hanging="360"/>
      </w:pPr>
      <w:rPr>
        <w:rFonts w:cs="Times New Roman"/>
      </w:rPr>
    </w:lvl>
    <w:lvl w:ilvl="4" w:tplc="04210019">
      <w:start w:val="1"/>
      <w:numFmt w:val="lowerLetter"/>
      <w:lvlText w:val="%5."/>
      <w:lvlJc w:val="left"/>
      <w:pPr>
        <w:ind w:left="3492" w:hanging="360"/>
      </w:pPr>
      <w:rPr>
        <w:rFonts w:cs="Times New Roman"/>
      </w:rPr>
    </w:lvl>
    <w:lvl w:ilvl="5" w:tplc="0421001B">
      <w:start w:val="1"/>
      <w:numFmt w:val="lowerRoman"/>
      <w:lvlText w:val="%6."/>
      <w:lvlJc w:val="right"/>
      <w:pPr>
        <w:ind w:left="4212" w:hanging="180"/>
      </w:pPr>
      <w:rPr>
        <w:rFonts w:cs="Times New Roman"/>
      </w:rPr>
    </w:lvl>
    <w:lvl w:ilvl="6" w:tplc="0421000F">
      <w:start w:val="1"/>
      <w:numFmt w:val="decimal"/>
      <w:lvlText w:val="%7."/>
      <w:lvlJc w:val="left"/>
      <w:pPr>
        <w:ind w:left="4932" w:hanging="360"/>
      </w:pPr>
      <w:rPr>
        <w:rFonts w:cs="Times New Roman"/>
      </w:rPr>
    </w:lvl>
    <w:lvl w:ilvl="7" w:tplc="04210019">
      <w:start w:val="1"/>
      <w:numFmt w:val="lowerLetter"/>
      <w:lvlText w:val="%8."/>
      <w:lvlJc w:val="left"/>
      <w:pPr>
        <w:ind w:left="5652" w:hanging="360"/>
      </w:pPr>
      <w:rPr>
        <w:rFonts w:cs="Times New Roman"/>
      </w:rPr>
    </w:lvl>
    <w:lvl w:ilvl="8" w:tplc="0421001B">
      <w:start w:val="1"/>
      <w:numFmt w:val="lowerRoman"/>
      <w:lvlText w:val="%9."/>
      <w:lvlJc w:val="right"/>
      <w:pPr>
        <w:ind w:left="6372" w:hanging="180"/>
      </w:pPr>
      <w:rPr>
        <w:rFonts w:cs="Times New Roman"/>
      </w:rPr>
    </w:lvl>
  </w:abstractNum>
  <w:abstractNum w:abstractNumId="17">
    <w:nsid w:val="04A14BF1"/>
    <w:multiLevelType w:val="hybridMultilevel"/>
    <w:tmpl w:val="CE3085AE"/>
    <w:lvl w:ilvl="0" w:tplc="E9D8B4E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68B4244"/>
    <w:multiLevelType w:val="hybridMultilevel"/>
    <w:tmpl w:val="3BD49AC6"/>
    <w:lvl w:ilvl="0" w:tplc="848ED496">
      <w:start w:val="1"/>
      <w:numFmt w:val="lowerLetter"/>
      <w:lvlText w:val="%1."/>
      <w:lvlJc w:val="left"/>
      <w:pPr>
        <w:ind w:left="720" w:hanging="360"/>
      </w:pPr>
      <w:rPr>
        <w:rFonts w:hint="default"/>
        <w:lang w:val="fi-F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7CF4223"/>
    <w:multiLevelType w:val="multilevel"/>
    <w:tmpl w:val="B350AC4C"/>
    <w:lvl w:ilvl="0">
      <w:start w:val="1"/>
      <w:numFmt w:val="decimal"/>
      <w:lvlText w:val="%1."/>
      <w:lvlJc w:val="left"/>
      <w:pPr>
        <w:ind w:left="360" w:hanging="360"/>
      </w:pPr>
      <w:rPr>
        <w:rFonts w:cs="Times New Roman" w:hint="default"/>
      </w:rPr>
    </w:lvl>
    <w:lvl w:ilvl="1">
      <w:start w:val="1"/>
      <w:numFmt w:val="decimal"/>
      <w:isLgl/>
      <w:lvlText w:val="%1.%2."/>
      <w:lvlJc w:val="left"/>
      <w:pPr>
        <w:ind w:left="540" w:hanging="360"/>
      </w:pPr>
      <w:rPr>
        <w:rFonts w:ascii="Arial" w:hAnsi="Arial" w:cs="Arial" w:hint="default"/>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2160" w:hanging="1800"/>
      </w:pPr>
      <w:rPr>
        <w:rFonts w:ascii="Arial" w:hAnsi="Arial" w:cs="Arial" w:hint="default"/>
      </w:rPr>
    </w:lvl>
  </w:abstractNum>
  <w:abstractNum w:abstractNumId="20">
    <w:nsid w:val="08293A90"/>
    <w:multiLevelType w:val="hybridMultilevel"/>
    <w:tmpl w:val="D4F0B162"/>
    <w:lvl w:ilvl="0" w:tplc="22F80A36">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8805988"/>
    <w:multiLevelType w:val="hybridMultilevel"/>
    <w:tmpl w:val="1812CA16"/>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08845609"/>
    <w:multiLevelType w:val="hybridMultilevel"/>
    <w:tmpl w:val="C48231B2"/>
    <w:lvl w:ilvl="0" w:tplc="E6DC1478">
      <w:start w:val="1"/>
      <w:numFmt w:val="lowerLetter"/>
      <w:lvlText w:val="%1."/>
      <w:lvlJc w:val="left"/>
      <w:pPr>
        <w:tabs>
          <w:tab w:val="num" w:pos="1319"/>
        </w:tabs>
        <w:ind w:left="1319"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3">
    <w:nsid w:val="09361ED1"/>
    <w:multiLevelType w:val="hybridMultilevel"/>
    <w:tmpl w:val="24BA5FF8"/>
    <w:lvl w:ilvl="0" w:tplc="E6DC1478">
      <w:start w:val="1"/>
      <w:numFmt w:val="lowerLetter"/>
      <w:lvlText w:val="%1."/>
      <w:lvlJc w:val="left"/>
      <w:pPr>
        <w:ind w:left="720" w:hanging="360"/>
      </w:pPr>
      <w:rPr>
        <w:rFonts w:cs="Times New Roman" w:hint="default"/>
        <w:i w:val="0"/>
        <w:iCs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09791281"/>
    <w:multiLevelType w:val="hybridMultilevel"/>
    <w:tmpl w:val="7CA674B6"/>
    <w:lvl w:ilvl="0" w:tplc="E6BAE9F0">
      <w:start w:val="1"/>
      <w:numFmt w:val="lowerLetter"/>
      <w:lvlText w:val="%1."/>
      <w:lvlJc w:val="left"/>
      <w:pPr>
        <w:tabs>
          <w:tab w:val="num" w:pos="1440"/>
        </w:tabs>
        <w:ind w:left="1440" w:hanging="360"/>
      </w:pPr>
      <w:rPr>
        <w:rFonts w:ascii="Bookman Old Style" w:eastAsia="Times New Roman" w:hAnsi="Bookman Old Style" w:cs="Times New Roman"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9A36207"/>
    <w:multiLevelType w:val="hybridMultilevel"/>
    <w:tmpl w:val="E474F33A"/>
    <w:lvl w:ilvl="0" w:tplc="591017B0">
      <w:start w:val="1"/>
      <w:numFmt w:val="lowerLetter"/>
      <w:lvlText w:val="%1."/>
      <w:lvlJc w:val="left"/>
      <w:pPr>
        <w:ind w:left="1092" w:hanging="360"/>
      </w:pPr>
      <w:rPr>
        <w:rFonts w:cs="Times New Roman" w:hint="default"/>
      </w:rPr>
    </w:lvl>
    <w:lvl w:ilvl="1" w:tplc="04090019">
      <w:start w:val="1"/>
      <w:numFmt w:val="lowerLetter"/>
      <w:lvlText w:val="%2."/>
      <w:lvlJc w:val="left"/>
      <w:pPr>
        <w:ind w:left="1812" w:hanging="360"/>
      </w:pPr>
    </w:lvl>
    <w:lvl w:ilvl="2" w:tplc="0421001B">
      <w:start w:val="1"/>
      <w:numFmt w:val="lowerRoman"/>
      <w:lvlText w:val="%3."/>
      <w:lvlJc w:val="right"/>
      <w:pPr>
        <w:ind w:left="2532" w:hanging="180"/>
      </w:pPr>
      <w:rPr>
        <w:rFonts w:cs="Times New Roman"/>
      </w:rPr>
    </w:lvl>
    <w:lvl w:ilvl="3" w:tplc="0421000F">
      <w:start w:val="1"/>
      <w:numFmt w:val="decimal"/>
      <w:lvlText w:val="%4."/>
      <w:lvlJc w:val="left"/>
      <w:pPr>
        <w:ind w:left="3252" w:hanging="360"/>
      </w:pPr>
      <w:rPr>
        <w:rFonts w:cs="Times New Roman"/>
      </w:rPr>
    </w:lvl>
    <w:lvl w:ilvl="4" w:tplc="04210019">
      <w:start w:val="1"/>
      <w:numFmt w:val="lowerLetter"/>
      <w:lvlText w:val="%5."/>
      <w:lvlJc w:val="left"/>
      <w:pPr>
        <w:ind w:left="3972" w:hanging="360"/>
      </w:pPr>
      <w:rPr>
        <w:rFonts w:cs="Times New Roman"/>
      </w:rPr>
    </w:lvl>
    <w:lvl w:ilvl="5" w:tplc="0421001B">
      <w:start w:val="1"/>
      <w:numFmt w:val="lowerRoman"/>
      <w:lvlText w:val="%6."/>
      <w:lvlJc w:val="right"/>
      <w:pPr>
        <w:ind w:left="4692" w:hanging="180"/>
      </w:pPr>
      <w:rPr>
        <w:rFonts w:cs="Times New Roman"/>
      </w:rPr>
    </w:lvl>
    <w:lvl w:ilvl="6" w:tplc="0421000F">
      <w:start w:val="1"/>
      <w:numFmt w:val="decimal"/>
      <w:lvlText w:val="%7."/>
      <w:lvlJc w:val="left"/>
      <w:pPr>
        <w:ind w:left="5412" w:hanging="360"/>
      </w:pPr>
      <w:rPr>
        <w:rFonts w:cs="Times New Roman"/>
      </w:rPr>
    </w:lvl>
    <w:lvl w:ilvl="7" w:tplc="04210019">
      <w:start w:val="1"/>
      <w:numFmt w:val="lowerLetter"/>
      <w:lvlText w:val="%8."/>
      <w:lvlJc w:val="left"/>
      <w:pPr>
        <w:ind w:left="6132" w:hanging="360"/>
      </w:pPr>
      <w:rPr>
        <w:rFonts w:cs="Times New Roman"/>
      </w:rPr>
    </w:lvl>
    <w:lvl w:ilvl="8" w:tplc="0421001B">
      <w:start w:val="1"/>
      <w:numFmt w:val="lowerRoman"/>
      <w:lvlText w:val="%9."/>
      <w:lvlJc w:val="right"/>
      <w:pPr>
        <w:ind w:left="6852" w:hanging="180"/>
      </w:pPr>
      <w:rPr>
        <w:rFonts w:cs="Times New Roman"/>
      </w:rPr>
    </w:lvl>
  </w:abstractNum>
  <w:abstractNum w:abstractNumId="26">
    <w:nsid w:val="0AAA51BE"/>
    <w:multiLevelType w:val="hybridMultilevel"/>
    <w:tmpl w:val="7ACED32A"/>
    <w:lvl w:ilvl="0" w:tplc="AA169DCC">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BB312C1"/>
    <w:multiLevelType w:val="hybridMultilevel"/>
    <w:tmpl w:val="675004AA"/>
    <w:lvl w:ilvl="0" w:tplc="04210019">
      <w:start w:val="1"/>
      <w:numFmt w:val="lowerLetter"/>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28">
    <w:nsid w:val="0C030C85"/>
    <w:multiLevelType w:val="hybridMultilevel"/>
    <w:tmpl w:val="EC8A1BE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0C1C49BD"/>
    <w:multiLevelType w:val="hybridMultilevel"/>
    <w:tmpl w:val="DD465EA4"/>
    <w:lvl w:ilvl="0" w:tplc="18500D4C">
      <w:start w:val="1"/>
      <w:numFmt w:val="lowerLetter"/>
      <w:lvlText w:val="%1."/>
      <w:lvlJc w:val="left"/>
      <w:pPr>
        <w:ind w:left="1339" w:hanging="360"/>
      </w:pPr>
      <w:rPr>
        <w:rFonts w:hint="default"/>
        <w:b w:val="0"/>
        <w:bCs w:val="0"/>
        <w:sz w:val="24"/>
        <w:szCs w:val="24"/>
      </w:rPr>
    </w:lvl>
    <w:lvl w:ilvl="1" w:tplc="04090019" w:tentative="1">
      <w:start w:val="1"/>
      <w:numFmt w:val="lowerLetter"/>
      <w:lvlText w:val="%2."/>
      <w:lvlJc w:val="left"/>
      <w:pPr>
        <w:ind w:left="2059" w:hanging="360"/>
      </w:pPr>
    </w:lvl>
    <w:lvl w:ilvl="2" w:tplc="0409001B" w:tentative="1">
      <w:start w:val="1"/>
      <w:numFmt w:val="lowerRoman"/>
      <w:lvlText w:val="%3."/>
      <w:lvlJc w:val="right"/>
      <w:pPr>
        <w:ind w:left="2779" w:hanging="180"/>
      </w:pPr>
    </w:lvl>
    <w:lvl w:ilvl="3" w:tplc="0409000F" w:tentative="1">
      <w:start w:val="1"/>
      <w:numFmt w:val="decimal"/>
      <w:lvlText w:val="%4."/>
      <w:lvlJc w:val="left"/>
      <w:pPr>
        <w:ind w:left="3499" w:hanging="360"/>
      </w:pPr>
    </w:lvl>
    <w:lvl w:ilvl="4" w:tplc="04090019" w:tentative="1">
      <w:start w:val="1"/>
      <w:numFmt w:val="lowerLetter"/>
      <w:lvlText w:val="%5."/>
      <w:lvlJc w:val="left"/>
      <w:pPr>
        <w:ind w:left="4219" w:hanging="360"/>
      </w:pPr>
    </w:lvl>
    <w:lvl w:ilvl="5" w:tplc="0409001B" w:tentative="1">
      <w:start w:val="1"/>
      <w:numFmt w:val="lowerRoman"/>
      <w:lvlText w:val="%6."/>
      <w:lvlJc w:val="right"/>
      <w:pPr>
        <w:ind w:left="4939" w:hanging="180"/>
      </w:pPr>
    </w:lvl>
    <w:lvl w:ilvl="6" w:tplc="0409000F" w:tentative="1">
      <w:start w:val="1"/>
      <w:numFmt w:val="decimal"/>
      <w:lvlText w:val="%7."/>
      <w:lvlJc w:val="left"/>
      <w:pPr>
        <w:ind w:left="5659" w:hanging="360"/>
      </w:pPr>
    </w:lvl>
    <w:lvl w:ilvl="7" w:tplc="04090019" w:tentative="1">
      <w:start w:val="1"/>
      <w:numFmt w:val="lowerLetter"/>
      <w:lvlText w:val="%8."/>
      <w:lvlJc w:val="left"/>
      <w:pPr>
        <w:ind w:left="6379" w:hanging="360"/>
      </w:pPr>
    </w:lvl>
    <w:lvl w:ilvl="8" w:tplc="0409001B" w:tentative="1">
      <w:start w:val="1"/>
      <w:numFmt w:val="lowerRoman"/>
      <w:lvlText w:val="%9."/>
      <w:lvlJc w:val="right"/>
      <w:pPr>
        <w:ind w:left="7099" w:hanging="180"/>
      </w:pPr>
    </w:lvl>
  </w:abstractNum>
  <w:abstractNum w:abstractNumId="30">
    <w:nsid w:val="0C292CC4"/>
    <w:multiLevelType w:val="hybridMultilevel"/>
    <w:tmpl w:val="54E89F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C2F21F7"/>
    <w:multiLevelType w:val="hybridMultilevel"/>
    <w:tmpl w:val="6E8ED67C"/>
    <w:lvl w:ilvl="0" w:tplc="088E7102">
      <w:start w:val="1"/>
      <w:numFmt w:val="lowerLetter"/>
      <w:lvlText w:val="%1."/>
      <w:lvlJc w:val="left"/>
      <w:pPr>
        <w:tabs>
          <w:tab w:val="num" w:pos="1440"/>
        </w:tabs>
        <w:ind w:left="1440" w:hanging="360"/>
      </w:pPr>
      <w:rPr>
        <w:rFonts w:cs="Times New Roman" w:hint="default"/>
      </w:rPr>
    </w:lvl>
    <w:lvl w:ilvl="1" w:tplc="04210019">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0C5A0D8B"/>
    <w:multiLevelType w:val="hybridMultilevel"/>
    <w:tmpl w:val="A2F6510C"/>
    <w:lvl w:ilvl="0" w:tplc="CF92AFE2">
      <w:start w:val="1"/>
      <w:numFmt w:val="decimal"/>
      <w:lvlText w:val="(%1)"/>
      <w:lvlJc w:val="left"/>
      <w:pPr>
        <w:tabs>
          <w:tab w:val="num" w:pos="720"/>
        </w:tabs>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3">
    <w:nsid w:val="0C75070B"/>
    <w:multiLevelType w:val="hybridMultilevel"/>
    <w:tmpl w:val="A310203E"/>
    <w:lvl w:ilvl="0" w:tplc="0A6E5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CD03136"/>
    <w:multiLevelType w:val="hybridMultilevel"/>
    <w:tmpl w:val="626AE96A"/>
    <w:lvl w:ilvl="0" w:tplc="04090019">
      <w:start w:val="1"/>
      <w:numFmt w:val="lowerLetter"/>
      <w:lvlText w:val="%1."/>
      <w:lvlJc w:val="left"/>
      <w:pPr>
        <w:tabs>
          <w:tab w:val="num" w:pos="720"/>
        </w:tabs>
        <w:ind w:left="720" w:hanging="360"/>
      </w:pPr>
      <w:rPr>
        <w:rFonts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5">
    <w:nsid w:val="0D2E60D5"/>
    <w:multiLevelType w:val="hybridMultilevel"/>
    <w:tmpl w:val="47DC1C62"/>
    <w:lvl w:ilvl="0" w:tplc="848ED4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D330225"/>
    <w:multiLevelType w:val="hybridMultilevel"/>
    <w:tmpl w:val="0E82104E"/>
    <w:lvl w:ilvl="0" w:tplc="C61E02EA">
      <w:start w:val="1"/>
      <w:numFmt w:val="lowerLetter"/>
      <w:lvlText w:val="%1."/>
      <w:lvlJc w:val="left"/>
      <w:pPr>
        <w:tabs>
          <w:tab w:val="num" w:pos="1078"/>
        </w:tabs>
        <w:ind w:left="1078" w:hanging="624"/>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E7E26C7"/>
    <w:multiLevelType w:val="hybridMultilevel"/>
    <w:tmpl w:val="A296CD0A"/>
    <w:lvl w:ilvl="0" w:tplc="8DF68B28">
      <w:start w:val="1"/>
      <w:numFmt w:val="decimal"/>
      <w:lvlText w:val="(%1)"/>
      <w:lvlJc w:val="left"/>
      <w:pPr>
        <w:ind w:left="720" w:hanging="360"/>
      </w:pPr>
      <w:rPr>
        <w:rFonts w:cs="Times New Roman" w:hint="default"/>
        <w:color w:val="auto"/>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8">
    <w:nsid w:val="0EDE1EF2"/>
    <w:multiLevelType w:val="hybridMultilevel"/>
    <w:tmpl w:val="936C136C"/>
    <w:lvl w:ilvl="0" w:tplc="5220FCD8">
      <w:start w:val="1"/>
      <w:numFmt w:val="decimal"/>
      <w:lvlText w:val="(%1)"/>
      <w:lvlJc w:val="left"/>
      <w:pPr>
        <w:ind w:left="754"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0F5E44E4"/>
    <w:multiLevelType w:val="hybridMultilevel"/>
    <w:tmpl w:val="4AD4FDAA"/>
    <w:lvl w:ilvl="0" w:tplc="04210019">
      <w:start w:val="1"/>
      <w:numFmt w:val="lowerLetter"/>
      <w:lvlText w:val="%1."/>
      <w:lvlJc w:val="left"/>
      <w:pPr>
        <w:ind w:left="1287" w:hanging="360"/>
      </w:pPr>
      <w:rPr>
        <w:rFonts w:cs="Times New Roman" w:hint="default"/>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40">
    <w:nsid w:val="0F77728D"/>
    <w:multiLevelType w:val="hybridMultilevel"/>
    <w:tmpl w:val="A7224198"/>
    <w:lvl w:ilvl="0" w:tplc="C010B5E6">
      <w:start w:val="1"/>
      <w:numFmt w:val="lowerLetter"/>
      <w:lvlText w:val="%1."/>
      <w:lvlJc w:val="left"/>
      <w:pPr>
        <w:ind w:left="1334" w:hanging="360"/>
      </w:pPr>
      <w:rPr>
        <w:rFonts w:hint="default"/>
        <w:b w:val="0"/>
        <w:i w:val="0"/>
        <w:color w:val="auto"/>
        <w:sz w:val="24"/>
        <w:szCs w:val="24"/>
      </w:rPr>
    </w:lvl>
    <w:lvl w:ilvl="1" w:tplc="04090019" w:tentative="1">
      <w:start w:val="1"/>
      <w:numFmt w:val="lowerLetter"/>
      <w:lvlText w:val="%2."/>
      <w:lvlJc w:val="left"/>
      <w:pPr>
        <w:ind w:left="2054" w:hanging="360"/>
      </w:pPr>
    </w:lvl>
    <w:lvl w:ilvl="2" w:tplc="0409001B" w:tentative="1">
      <w:start w:val="1"/>
      <w:numFmt w:val="lowerRoman"/>
      <w:lvlText w:val="%3."/>
      <w:lvlJc w:val="right"/>
      <w:pPr>
        <w:ind w:left="2774" w:hanging="180"/>
      </w:pPr>
    </w:lvl>
    <w:lvl w:ilvl="3" w:tplc="0409000F" w:tentative="1">
      <w:start w:val="1"/>
      <w:numFmt w:val="decimal"/>
      <w:lvlText w:val="%4."/>
      <w:lvlJc w:val="left"/>
      <w:pPr>
        <w:ind w:left="3494" w:hanging="360"/>
      </w:pPr>
    </w:lvl>
    <w:lvl w:ilvl="4" w:tplc="04090019" w:tentative="1">
      <w:start w:val="1"/>
      <w:numFmt w:val="lowerLetter"/>
      <w:lvlText w:val="%5."/>
      <w:lvlJc w:val="left"/>
      <w:pPr>
        <w:ind w:left="4214" w:hanging="360"/>
      </w:pPr>
    </w:lvl>
    <w:lvl w:ilvl="5" w:tplc="0409001B" w:tentative="1">
      <w:start w:val="1"/>
      <w:numFmt w:val="lowerRoman"/>
      <w:lvlText w:val="%6."/>
      <w:lvlJc w:val="right"/>
      <w:pPr>
        <w:ind w:left="4934" w:hanging="180"/>
      </w:pPr>
    </w:lvl>
    <w:lvl w:ilvl="6" w:tplc="0409000F" w:tentative="1">
      <w:start w:val="1"/>
      <w:numFmt w:val="decimal"/>
      <w:lvlText w:val="%7."/>
      <w:lvlJc w:val="left"/>
      <w:pPr>
        <w:ind w:left="5654" w:hanging="360"/>
      </w:pPr>
    </w:lvl>
    <w:lvl w:ilvl="7" w:tplc="04090019" w:tentative="1">
      <w:start w:val="1"/>
      <w:numFmt w:val="lowerLetter"/>
      <w:lvlText w:val="%8."/>
      <w:lvlJc w:val="left"/>
      <w:pPr>
        <w:ind w:left="6374" w:hanging="360"/>
      </w:pPr>
    </w:lvl>
    <w:lvl w:ilvl="8" w:tplc="0409001B" w:tentative="1">
      <w:start w:val="1"/>
      <w:numFmt w:val="lowerRoman"/>
      <w:lvlText w:val="%9."/>
      <w:lvlJc w:val="right"/>
      <w:pPr>
        <w:ind w:left="7094" w:hanging="180"/>
      </w:pPr>
    </w:lvl>
  </w:abstractNum>
  <w:abstractNum w:abstractNumId="41">
    <w:nsid w:val="0FE337CE"/>
    <w:multiLevelType w:val="hybridMultilevel"/>
    <w:tmpl w:val="4B9CF730"/>
    <w:lvl w:ilvl="0" w:tplc="F85221CC">
      <w:start w:val="1"/>
      <w:numFmt w:val="lowerLetter"/>
      <w:lvlText w:val="%1."/>
      <w:lvlJc w:val="left"/>
      <w:pPr>
        <w:ind w:left="720" w:hanging="360"/>
      </w:pPr>
      <w:rPr>
        <w:rFonts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42">
    <w:nsid w:val="10000DC9"/>
    <w:multiLevelType w:val="hybridMultilevel"/>
    <w:tmpl w:val="861A3916"/>
    <w:lvl w:ilvl="0" w:tplc="8D324E5E">
      <w:start w:val="1"/>
      <w:numFmt w:val="lowerLetter"/>
      <w:lvlText w:val="%1."/>
      <w:lvlJc w:val="left"/>
      <w:pPr>
        <w:tabs>
          <w:tab w:val="num" w:pos="3060"/>
        </w:tabs>
        <w:ind w:left="3060" w:hanging="360"/>
      </w:pPr>
      <w:rPr>
        <w:rFonts w:cs="Times New Roman" w:hint="default"/>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1290058"/>
    <w:multiLevelType w:val="hybridMultilevel"/>
    <w:tmpl w:val="8F7ACD18"/>
    <w:lvl w:ilvl="0" w:tplc="E9E0EA6E">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1297699"/>
    <w:multiLevelType w:val="hybridMultilevel"/>
    <w:tmpl w:val="176CCAB4"/>
    <w:lvl w:ilvl="0" w:tplc="4BEE41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1A76089"/>
    <w:multiLevelType w:val="hybridMultilevel"/>
    <w:tmpl w:val="7660C06E"/>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6">
    <w:nsid w:val="11D428D1"/>
    <w:multiLevelType w:val="hybridMultilevel"/>
    <w:tmpl w:val="5AD2B186"/>
    <w:lvl w:ilvl="0" w:tplc="05CCB058">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2075A32"/>
    <w:multiLevelType w:val="hybridMultilevel"/>
    <w:tmpl w:val="E29C094A"/>
    <w:lvl w:ilvl="0" w:tplc="4C00E9EC">
      <w:start w:val="1"/>
      <w:numFmt w:val="lowerLetter"/>
      <w:lvlText w:val="%1."/>
      <w:lvlJc w:val="left"/>
      <w:pPr>
        <w:tabs>
          <w:tab w:val="num" w:pos="3420"/>
        </w:tabs>
        <w:ind w:left="342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8">
    <w:nsid w:val="12086255"/>
    <w:multiLevelType w:val="hybridMultilevel"/>
    <w:tmpl w:val="3C62E1DE"/>
    <w:lvl w:ilvl="0" w:tplc="D49AB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20C7D59"/>
    <w:multiLevelType w:val="hybridMultilevel"/>
    <w:tmpl w:val="487C11B2"/>
    <w:lvl w:ilvl="0" w:tplc="790EA18C">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22E353A"/>
    <w:multiLevelType w:val="hybridMultilevel"/>
    <w:tmpl w:val="7CA2CC0A"/>
    <w:lvl w:ilvl="0" w:tplc="04090019">
      <w:start w:val="1"/>
      <w:numFmt w:val="lowerLetter"/>
      <w:lvlText w:val="%1."/>
      <w:lvlJc w:val="left"/>
      <w:pPr>
        <w:ind w:left="3780" w:hanging="360"/>
      </w:p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51">
    <w:nsid w:val="124F0588"/>
    <w:multiLevelType w:val="hybridMultilevel"/>
    <w:tmpl w:val="A8C41C92"/>
    <w:lvl w:ilvl="0" w:tplc="A3DA4A2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2614127"/>
    <w:multiLevelType w:val="hybridMultilevel"/>
    <w:tmpl w:val="4A3C699C"/>
    <w:lvl w:ilvl="0" w:tplc="04210019">
      <w:start w:val="1"/>
      <w:numFmt w:val="lowerLetter"/>
      <w:lvlText w:val="%1."/>
      <w:lvlJc w:val="left"/>
      <w:pPr>
        <w:ind w:left="944" w:hanging="360"/>
      </w:pPr>
      <w:rPr>
        <w:rFonts w:cs="Times New Roman" w:hint="default"/>
      </w:rPr>
    </w:lvl>
    <w:lvl w:ilvl="1" w:tplc="04210019">
      <w:start w:val="1"/>
      <w:numFmt w:val="lowerLetter"/>
      <w:lvlText w:val="%2."/>
      <w:lvlJc w:val="left"/>
      <w:pPr>
        <w:ind w:left="1664" w:hanging="360"/>
      </w:pPr>
      <w:rPr>
        <w:rFonts w:cs="Times New Roman"/>
      </w:rPr>
    </w:lvl>
    <w:lvl w:ilvl="2" w:tplc="0421001B">
      <w:start w:val="1"/>
      <w:numFmt w:val="lowerRoman"/>
      <w:lvlText w:val="%3."/>
      <w:lvlJc w:val="right"/>
      <w:pPr>
        <w:ind w:left="2384" w:hanging="180"/>
      </w:pPr>
      <w:rPr>
        <w:rFonts w:cs="Times New Roman"/>
      </w:rPr>
    </w:lvl>
    <w:lvl w:ilvl="3" w:tplc="0421000F">
      <w:start w:val="1"/>
      <w:numFmt w:val="decimal"/>
      <w:lvlText w:val="%4."/>
      <w:lvlJc w:val="left"/>
      <w:pPr>
        <w:ind w:left="3104" w:hanging="360"/>
      </w:pPr>
      <w:rPr>
        <w:rFonts w:cs="Times New Roman"/>
      </w:rPr>
    </w:lvl>
    <w:lvl w:ilvl="4" w:tplc="04210019">
      <w:start w:val="1"/>
      <w:numFmt w:val="lowerLetter"/>
      <w:lvlText w:val="%5."/>
      <w:lvlJc w:val="left"/>
      <w:pPr>
        <w:ind w:left="3824" w:hanging="360"/>
      </w:pPr>
      <w:rPr>
        <w:rFonts w:cs="Times New Roman"/>
      </w:rPr>
    </w:lvl>
    <w:lvl w:ilvl="5" w:tplc="0421001B">
      <w:start w:val="1"/>
      <w:numFmt w:val="lowerRoman"/>
      <w:lvlText w:val="%6."/>
      <w:lvlJc w:val="right"/>
      <w:pPr>
        <w:ind w:left="4544" w:hanging="180"/>
      </w:pPr>
      <w:rPr>
        <w:rFonts w:cs="Times New Roman"/>
      </w:rPr>
    </w:lvl>
    <w:lvl w:ilvl="6" w:tplc="0421000F">
      <w:start w:val="1"/>
      <w:numFmt w:val="decimal"/>
      <w:lvlText w:val="%7."/>
      <w:lvlJc w:val="left"/>
      <w:pPr>
        <w:ind w:left="5264" w:hanging="360"/>
      </w:pPr>
      <w:rPr>
        <w:rFonts w:cs="Times New Roman"/>
      </w:rPr>
    </w:lvl>
    <w:lvl w:ilvl="7" w:tplc="04210019">
      <w:start w:val="1"/>
      <w:numFmt w:val="lowerLetter"/>
      <w:lvlText w:val="%8."/>
      <w:lvlJc w:val="left"/>
      <w:pPr>
        <w:ind w:left="5984" w:hanging="360"/>
      </w:pPr>
      <w:rPr>
        <w:rFonts w:cs="Times New Roman"/>
      </w:rPr>
    </w:lvl>
    <w:lvl w:ilvl="8" w:tplc="0421001B">
      <w:start w:val="1"/>
      <w:numFmt w:val="lowerRoman"/>
      <w:lvlText w:val="%9."/>
      <w:lvlJc w:val="right"/>
      <w:pPr>
        <w:ind w:left="6704" w:hanging="180"/>
      </w:pPr>
      <w:rPr>
        <w:rFonts w:cs="Times New Roman"/>
      </w:rPr>
    </w:lvl>
  </w:abstractNum>
  <w:abstractNum w:abstractNumId="53">
    <w:nsid w:val="12DE14C3"/>
    <w:multiLevelType w:val="hybridMultilevel"/>
    <w:tmpl w:val="8B6AF5D0"/>
    <w:lvl w:ilvl="0" w:tplc="DA080D2E">
      <w:start w:val="1"/>
      <w:numFmt w:val="decimal"/>
      <w:lvlText w:val="(%1)"/>
      <w:lvlJc w:val="left"/>
      <w:pPr>
        <w:ind w:left="720" w:hanging="360"/>
      </w:pPr>
      <w:rPr>
        <w:rFonts w:cs="Times New Roman" w:hint="default"/>
        <w:color w:val="auto"/>
        <w:sz w:val="22"/>
        <w:szCs w:val="22"/>
      </w:rPr>
    </w:lvl>
    <w:lvl w:ilvl="1" w:tplc="ADD2F556">
      <w:start w:val="1"/>
      <w:numFmt w:val="decimal"/>
      <w:lvlText w:val="(%2)"/>
      <w:lvlJc w:val="left"/>
      <w:pPr>
        <w:ind w:left="630" w:hanging="360"/>
      </w:pPr>
      <w:rPr>
        <w:rFonts w:cs="Times New Roman" w:hint="default"/>
        <w:color w:val="auto"/>
        <w:sz w:val="24"/>
        <w:szCs w:val="24"/>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54">
    <w:nsid w:val="12E76092"/>
    <w:multiLevelType w:val="hybridMultilevel"/>
    <w:tmpl w:val="6DE086FA"/>
    <w:lvl w:ilvl="0" w:tplc="91CEF594">
      <w:start w:val="1"/>
      <w:numFmt w:val="lowerLetter"/>
      <w:lvlText w:val="%1."/>
      <w:lvlJc w:val="left"/>
      <w:pPr>
        <w:ind w:left="720" w:hanging="360"/>
      </w:pPr>
      <w:rPr>
        <w:rFonts w:cs="Times New Roman" w:hint="default"/>
        <w:b w:val="0"/>
        <w:bCs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37E031E"/>
    <w:multiLevelType w:val="hybridMultilevel"/>
    <w:tmpl w:val="7C041AFC"/>
    <w:lvl w:ilvl="0" w:tplc="848ED49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nsid w:val="13B41255"/>
    <w:multiLevelType w:val="hybridMultilevel"/>
    <w:tmpl w:val="0D1AE3F4"/>
    <w:lvl w:ilvl="0" w:tplc="04090019">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DB75AA"/>
    <w:multiLevelType w:val="hybridMultilevel"/>
    <w:tmpl w:val="42EE3168"/>
    <w:lvl w:ilvl="0" w:tplc="04210019">
      <w:start w:val="1"/>
      <w:numFmt w:val="decimal"/>
      <w:lvlText w:val="(%1)"/>
      <w:lvlJc w:val="left"/>
      <w:pPr>
        <w:tabs>
          <w:tab w:val="num" w:pos="4500"/>
        </w:tabs>
        <w:ind w:left="4500" w:hanging="360"/>
      </w:pPr>
      <w:rPr>
        <w:rFonts w:cs="Times New Roman" w:hint="default"/>
      </w:rPr>
    </w:lvl>
    <w:lvl w:ilvl="1" w:tplc="04210019">
      <w:start w:val="1"/>
      <w:numFmt w:val="lowerLetter"/>
      <w:lvlText w:val="%2."/>
      <w:lvlJc w:val="left"/>
      <w:pPr>
        <w:tabs>
          <w:tab w:val="num" w:pos="2607"/>
        </w:tabs>
        <w:ind w:left="2607" w:hanging="360"/>
      </w:pPr>
      <w:rPr>
        <w:rFonts w:cs="Times New Roman"/>
      </w:rPr>
    </w:lvl>
    <w:lvl w:ilvl="2" w:tplc="0421001B">
      <w:start w:val="1"/>
      <w:numFmt w:val="lowerRoman"/>
      <w:lvlText w:val="%3."/>
      <w:lvlJc w:val="right"/>
      <w:pPr>
        <w:tabs>
          <w:tab w:val="num" w:pos="3327"/>
        </w:tabs>
        <w:ind w:left="3327" w:hanging="180"/>
      </w:pPr>
      <w:rPr>
        <w:rFonts w:cs="Times New Roman"/>
      </w:rPr>
    </w:lvl>
    <w:lvl w:ilvl="3" w:tplc="0421000F">
      <w:start w:val="1"/>
      <w:numFmt w:val="decimal"/>
      <w:lvlText w:val="%4."/>
      <w:lvlJc w:val="left"/>
      <w:pPr>
        <w:tabs>
          <w:tab w:val="num" w:pos="4047"/>
        </w:tabs>
        <w:ind w:left="4047" w:hanging="360"/>
      </w:pPr>
      <w:rPr>
        <w:rFonts w:cs="Times New Roman"/>
      </w:rPr>
    </w:lvl>
    <w:lvl w:ilvl="4" w:tplc="04210019">
      <w:start w:val="1"/>
      <w:numFmt w:val="lowerLetter"/>
      <w:lvlText w:val="%5."/>
      <w:lvlJc w:val="left"/>
      <w:pPr>
        <w:tabs>
          <w:tab w:val="num" w:pos="4767"/>
        </w:tabs>
        <w:ind w:left="4767" w:hanging="360"/>
      </w:pPr>
      <w:rPr>
        <w:rFonts w:cs="Times New Roman"/>
      </w:rPr>
    </w:lvl>
    <w:lvl w:ilvl="5" w:tplc="0421001B">
      <w:start w:val="1"/>
      <w:numFmt w:val="lowerRoman"/>
      <w:lvlText w:val="%6."/>
      <w:lvlJc w:val="right"/>
      <w:pPr>
        <w:tabs>
          <w:tab w:val="num" w:pos="5487"/>
        </w:tabs>
        <w:ind w:left="5487" w:hanging="180"/>
      </w:pPr>
      <w:rPr>
        <w:rFonts w:cs="Times New Roman"/>
      </w:rPr>
    </w:lvl>
    <w:lvl w:ilvl="6" w:tplc="0421000F">
      <w:start w:val="1"/>
      <w:numFmt w:val="decimal"/>
      <w:lvlText w:val="%7."/>
      <w:lvlJc w:val="left"/>
      <w:pPr>
        <w:tabs>
          <w:tab w:val="num" w:pos="6207"/>
        </w:tabs>
        <w:ind w:left="6207" w:hanging="360"/>
      </w:pPr>
      <w:rPr>
        <w:rFonts w:cs="Times New Roman"/>
      </w:rPr>
    </w:lvl>
    <w:lvl w:ilvl="7" w:tplc="04210019">
      <w:start w:val="1"/>
      <w:numFmt w:val="lowerLetter"/>
      <w:lvlText w:val="%8."/>
      <w:lvlJc w:val="left"/>
      <w:pPr>
        <w:tabs>
          <w:tab w:val="num" w:pos="6927"/>
        </w:tabs>
        <w:ind w:left="6927" w:hanging="360"/>
      </w:pPr>
      <w:rPr>
        <w:rFonts w:cs="Times New Roman"/>
      </w:rPr>
    </w:lvl>
    <w:lvl w:ilvl="8" w:tplc="0421001B">
      <w:start w:val="1"/>
      <w:numFmt w:val="lowerRoman"/>
      <w:lvlText w:val="%9."/>
      <w:lvlJc w:val="right"/>
      <w:pPr>
        <w:tabs>
          <w:tab w:val="num" w:pos="7647"/>
        </w:tabs>
        <w:ind w:left="7647" w:hanging="180"/>
      </w:pPr>
      <w:rPr>
        <w:rFonts w:cs="Times New Roman"/>
      </w:rPr>
    </w:lvl>
  </w:abstractNum>
  <w:abstractNum w:abstractNumId="58">
    <w:nsid w:val="14CD38F4"/>
    <w:multiLevelType w:val="hybridMultilevel"/>
    <w:tmpl w:val="5F966832"/>
    <w:lvl w:ilvl="0" w:tplc="E402ADFA">
      <w:start w:val="1"/>
      <w:numFmt w:val="decimal"/>
      <w:lvlText w:val="(%1)"/>
      <w:lvlJc w:val="left"/>
      <w:pPr>
        <w:tabs>
          <w:tab w:val="num" w:pos="1495"/>
        </w:tabs>
        <w:ind w:left="1495"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5727BB2"/>
    <w:multiLevelType w:val="hybridMultilevel"/>
    <w:tmpl w:val="730642F6"/>
    <w:lvl w:ilvl="0" w:tplc="CAE67CB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15A17EC2"/>
    <w:multiLevelType w:val="hybridMultilevel"/>
    <w:tmpl w:val="3C40DBA4"/>
    <w:lvl w:ilvl="0" w:tplc="A9161F62">
      <w:start w:val="1"/>
      <w:numFmt w:val="lowerLetter"/>
      <w:lvlText w:val="%1."/>
      <w:lvlJc w:val="left"/>
      <w:pPr>
        <w:ind w:left="720" w:hanging="360"/>
      </w:pPr>
      <w:rPr>
        <w:rFonts w:ascii="Bookman Old Style" w:eastAsia="Batang" w:hAnsi="Bookman Old Style"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15D3073A"/>
    <w:multiLevelType w:val="hybridMultilevel"/>
    <w:tmpl w:val="DED891A2"/>
    <w:lvl w:ilvl="0" w:tplc="9B20BA7A">
      <w:start w:val="1"/>
      <w:numFmt w:val="lowerLetter"/>
      <w:lvlText w:val="%1."/>
      <w:lvlJc w:val="left"/>
      <w:pPr>
        <w:tabs>
          <w:tab w:val="num" w:pos="4500"/>
        </w:tabs>
        <w:ind w:left="4500" w:hanging="360"/>
      </w:pPr>
      <w:rPr>
        <w:rFonts w:hint="default"/>
        <w:lang w:val="it-IT"/>
      </w:rPr>
    </w:lvl>
    <w:lvl w:ilvl="1" w:tplc="08090019" w:tentative="1">
      <w:start w:val="1"/>
      <w:numFmt w:val="lowerLetter"/>
      <w:lvlText w:val="%2."/>
      <w:lvlJc w:val="left"/>
      <w:pPr>
        <w:tabs>
          <w:tab w:val="num" w:pos="2607"/>
        </w:tabs>
        <w:ind w:left="2607" w:hanging="360"/>
      </w:pPr>
    </w:lvl>
    <w:lvl w:ilvl="2" w:tplc="0809001B" w:tentative="1">
      <w:start w:val="1"/>
      <w:numFmt w:val="lowerRoman"/>
      <w:lvlText w:val="%3."/>
      <w:lvlJc w:val="right"/>
      <w:pPr>
        <w:tabs>
          <w:tab w:val="num" w:pos="3327"/>
        </w:tabs>
        <w:ind w:left="3327" w:hanging="180"/>
      </w:pPr>
    </w:lvl>
    <w:lvl w:ilvl="3" w:tplc="0809000F" w:tentative="1">
      <w:start w:val="1"/>
      <w:numFmt w:val="decimal"/>
      <w:lvlText w:val="%4."/>
      <w:lvlJc w:val="left"/>
      <w:pPr>
        <w:tabs>
          <w:tab w:val="num" w:pos="4047"/>
        </w:tabs>
        <w:ind w:left="4047" w:hanging="360"/>
      </w:pPr>
    </w:lvl>
    <w:lvl w:ilvl="4" w:tplc="08090019" w:tentative="1">
      <w:start w:val="1"/>
      <w:numFmt w:val="lowerLetter"/>
      <w:lvlText w:val="%5."/>
      <w:lvlJc w:val="left"/>
      <w:pPr>
        <w:tabs>
          <w:tab w:val="num" w:pos="4767"/>
        </w:tabs>
        <w:ind w:left="4767" w:hanging="360"/>
      </w:pPr>
    </w:lvl>
    <w:lvl w:ilvl="5" w:tplc="0809001B" w:tentative="1">
      <w:start w:val="1"/>
      <w:numFmt w:val="lowerRoman"/>
      <w:lvlText w:val="%6."/>
      <w:lvlJc w:val="right"/>
      <w:pPr>
        <w:tabs>
          <w:tab w:val="num" w:pos="5487"/>
        </w:tabs>
        <w:ind w:left="5487" w:hanging="180"/>
      </w:pPr>
    </w:lvl>
    <w:lvl w:ilvl="6" w:tplc="0809000F" w:tentative="1">
      <w:start w:val="1"/>
      <w:numFmt w:val="decimal"/>
      <w:lvlText w:val="%7."/>
      <w:lvlJc w:val="left"/>
      <w:pPr>
        <w:tabs>
          <w:tab w:val="num" w:pos="6207"/>
        </w:tabs>
        <w:ind w:left="6207" w:hanging="360"/>
      </w:pPr>
    </w:lvl>
    <w:lvl w:ilvl="7" w:tplc="08090019" w:tentative="1">
      <w:start w:val="1"/>
      <w:numFmt w:val="lowerLetter"/>
      <w:lvlText w:val="%8."/>
      <w:lvlJc w:val="left"/>
      <w:pPr>
        <w:tabs>
          <w:tab w:val="num" w:pos="6927"/>
        </w:tabs>
        <w:ind w:left="6927" w:hanging="360"/>
      </w:pPr>
    </w:lvl>
    <w:lvl w:ilvl="8" w:tplc="0809001B" w:tentative="1">
      <w:start w:val="1"/>
      <w:numFmt w:val="lowerRoman"/>
      <w:lvlText w:val="%9."/>
      <w:lvlJc w:val="right"/>
      <w:pPr>
        <w:tabs>
          <w:tab w:val="num" w:pos="7647"/>
        </w:tabs>
        <w:ind w:left="7647" w:hanging="180"/>
      </w:pPr>
    </w:lvl>
  </w:abstractNum>
  <w:abstractNum w:abstractNumId="62">
    <w:nsid w:val="15DE1C58"/>
    <w:multiLevelType w:val="hybridMultilevel"/>
    <w:tmpl w:val="134CB104"/>
    <w:lvl w:ilvl="0" w:tplc="5E626610">
      <w:start w:val="1"/>
      <w:numFmt w:val="lowerLetter"/>
      <w:lvlText w:val="%1."/>
      <w:lvlJc w:val="left"/>
      <w:pPr>
        <w:tabs>
          <w:tab w:val="num" w:pos="2160"/>
        </w:tabs>
        <w:ind w:left="2160" w:hanging="360"/>
      </w:pPr>
      <w:rPr>
        <w:rFonts w:ascii="Bookman Old Style" w:hAnsi="Bookman Old Styl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DF3EFD"/>
    <w:multiLevelType w:val="hybridMultilevel"/>
    <w:tmpl w:val="EC9CD6DE"/>
    <w:lvl w:ilvl="0" w:tplc="0F64E4F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4">
    <w:nsid w:val="16783077"/>
    <w:multiLevelType w:val="hybridMultilevel"/>
    <w:tmpl w:val="E4BA70BC"/>
    <w:lvl w:ilvl="0" w:tplc="167874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7142114"/>
    <w:multiLevelType w:val="hybridMultilevel"/>
    <w:tmpl w:val="85A0B756"/>
    <w:lvl w:ilvl="0" w:tplc="5EC2A02E">
      <w:start w:val="1"/>
      <w:numFmt w:val="decimal"/>
      <w:lvlText w:val="(%1)"/>
      <w:lvlJc w:val="left"/>
      <w:pPr>
        <w:tabs>
          <w:tab w:val="num" w:pos="1980"/>
        </w:tabs>
        <w:ind w:left="1980" w:hanging="360"/>
      </w:pPr>
      <w:rPr>
        <w:rFonts w:cs="Times New Roman" w:hint="default"/>
      </w:rPr>
    </w:lvl>
    <w:lvl w:ilvl="1" w:tplc="0C090019">
      <w:start w:val="1"/>
      <w:numFmt w:val="lowerLetter"/>
      <w:lvlText w:val="%2."/>
      <w:lvlJc w:val="left"/>
      <w:pPr>
        <w:tabs>
          <w:tab w:val="num" w:pos="2700"/>
        </w:tabs>
        <w:ind w:left="2700" w:hanging="360"/>
      </w:pPr>
      <w:rPr>
        <w:rFonts w:cs="Times New Roman"/>
      </w:rPr>
    </w:lvl>
    <w:lvl w:ilvl="2" w:tplc="0C09001B">
      <w:start w:val="1"/>
      <w:numFmt w:val="lowerRoman"/>
      <w:lvlText w:val="%3."/>
      <w:lvlJc w:val="right"/>
      <w:pPr>
        <w:tabs>
          <w:tab w:val="num" w:pos="3420"/>
        </w:tabs>
        <w:ind w:left="3420" w:hanging="180"/>
      </w:pPr>
      <w:rPr>
        <w:rFonts w:cs="Times New Roman"/>
      </w:rPr>
    </w:lvl>
    <w:lvl w:ilvl="3" w:tplc="0C09000F">
      <w:start w:val="1"/>
      <w:numFmt w:val="decimal"/>
      <w:lvlText w:val="%4."/>
      <w:lvlJc w:val="left"/>
      <w:pPr>
        <w:tabs>
          <w:tab w:val="num" w:pos="4140"/>
        </w:tabs>
        <w:ind w:left="4140" w:hanging="360"/>
      </w:pPr>
      <w:rPr>
        <w:rFonts w:cs="Times New Roman"/>
      </w:rPr>
    </w:lvl>
    <w:lvl w:ilvl="4" w:tplc="0C090019">
      <w:start w:val="1"/>
      <w:numFmt w:val="lowerLetter"/>
      <w:lvlText w:val="%5."/>
      <w:lvlJc w:val="left"/>
      <w:pPr>
        <w:tabs>
          <w:tab w:val="num" w:pos="4860"/>
        </w:tabs>
        <w:ind w:left="4860" w:hanging="360"/>
      </w:pPr>
      <w:rPr>
        <w:rFonts w:cs="Times New Roman"/>
      </w:rPr>
    </w:lvl>
    <w:lvl w:ilvl="5" w:tplc="0C09001B">
      <w:start w:val="1"/>
      <w:numFmt w:val="lowerRoman"/>
      <w:lvlText w:val="%6."/>
      <w:lvlJc w:val="right"/>
      <w:pPr>
        <w:tabs>
          <w:tab w:val="num" w:pos="5580"/>
        </w:tabs>
        <w:ind w:left="5580" w:hanging="180"/>
      </w:pPr>
      <w:rPr>
        <w:rFonts w:cs="Times New Roman"/>
      </w:rPr>
    </w:lvl>
    <w:lvl w:ilvl="6" w:tplc="0C09000F">
      <w:start w:val="1"/>
      <w:numFmt w:val="decimal"/>
      <w:lvlText w:val="%7."/>
      <w:lvlJc w:val="left"/>
      <w:pPr>
        <w:tabs>
          <w:tab w:val="num" w:pos="6300"/>
        </w:tabs>
        <w:ind w:left="6300" w:hanging="360"/>
      </w:pPr>
      <w:rPr>
        <w:rFonts w:cs="Times New Roman"/>
      </w:rPr>
    </w:lvl>
    <w:lvl w:ilvl="7" w:tplc="04210019">
      <w:start w:val="1"/>
      <w:numFmt w:val="lowerLetter"/>
      <w:lvlText w:val="%8."/>
      <w:lvlJc w:val="left"/>
      <w:pPr>
        <w:tabs>
          <w:tab w:val="num" w:pos="7020"/>
        </w:tabs>
        <w:ind w:left="7020" w:hanging="360"/>
      </w:pPr>
      <w:rPr>
        <w:rFonts w:cs="Times New Roman"/>
      </w:rPr>
    </w:lvl>
    <w:lvl w:ilvl="8" w:tplc="0C09001B">
      <w:start w:val="1"/>
      <w:numFmt w:val="lowerRoman"/>
      <w:lvlText w:val="%9."/>
      <w:lvlJc w:val="right"/>
      <w:pPr>
        <w:tabs>
          <w:tab w:val="num" w:pos="7740"/>
        </w:tabs>
        <w:ind w:left="7740" w:hanging="180"/>
      </w:pPr>
      <w:rPr>
        <w:rFonts w:cs="Times New Roman"/>
      </w:rPr>
    </w:lvl>
  </w:abstractNum>
  <w:abstractNum w:abstractNumId="66">
    <w:nsid w:val="18DD12C9"/>
    <w:multiLevelType w:val="hybridMultilevel"/>
    <w:tmpl w:val="CBB43CBE"/>
    <w:lvl w:ilvl="0" w:tplc="E8A0FDB8">
      <w:start w:val="1"/>
      <w:numFmt w:val="lowerLetter"/>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193406F7"/>
    <w:multiLevelType w:val="hybridMultilevel"/>
    <w:tmpl w:val="B5D8B48A"/>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nsid w:val="19FE5842"/>
    <w:multiLevelType w:val="hybridMultilevel"/>
    <w:tmpl w:val="93A47594"/>
    <w:lvl w:ilvl="0" w:tplc="ADC01BC2">
      <w:start w:val="1"/>
      <w:numFmt w:val="decimal"/>
      <w:lvlText w:val="%1."/>
      <w:lvlJc w:val="left"/>
      <w:pPr>
        <w:tabs>
          <w:tab w:val="num" w:pos="2613"/>
        </w:tabs>
        <w:ind w:left="2613" w:hanging="360"/>
      </w:pPr>
      <w:rPr>
        <w:rFonts w:ascii="Tahoma" w:eastAsia="Times New Roman" w:hAnsi="Tahoma" w:cs="Times New Roman" w:hint="default"/>
      </w:rPr>
    </w:lvl>
    <w:lvl w:ilvl="1" w:tplc="08090019">
      <w:start w:val="1"/>
      <w:numFmt w:val="lowerLetter"/>
      <w:lvlText w:val="%2."/>
      <w:lvlJc w:val="left"/>
      <w:pPr>
        <w:tabs>
          <w:tab w:val="num" w:pos="2433"/>
        </w:tabs>
        <w:ind w:left="2433" w:hanging="360"/>
      </w:pPr>
      <w:rPr>
        <w:rFonts w:cs="Times New Roman"/>
      </w:rPr>
    </w:lvl>
    <w:lvl w:ilvl="2" w:tplc="0809001B">
      <w:start w:val="1"/>
      <w:numFmt w:val="lowerRoman"/>
      <w:lvlText w:val="%3."/>
      <w:lvlJc w:val="right"/>
      <w:pPr>
        <w:tabs>
          <w:tab w:val="num" w:pos="3153"/>
        </w:tabs>
        <w:ind w:left="3153" w:hanging="180"/>
      </w:pPr>
      <w:rPr>
        <w:rFonts w:cs="Times New Roman"/>
      </w:rPr>
    </w:lvl>
    <w:lvl w:ilvl="3" w:tplc="0409000F">
      <w:start w:val="1"/>
      <w:numFmt w:val="decimal"/>
      <w:lvlText w:val="%4."/>
      <w:lvlJc w:val="left"/>
      <w:pPr>
        <w:tabs>
          <w:tab w:val="num" w:pos="3873"/>
        </w:tabs>
        <w:ind w:left="3873" w:hanging="360"/>
      </w:pPr>
    </w:lvl>
    <w:lvl w:ilvl="4" w:tplc="08090019">
      <w:start w:val="1"/>
      <w:numFmt w:val="lowerLetter"/>
      <w:lvlText w:val="%5."/>
      <w:lvlJc w:val="left"/>
      <w:pPr>
        <w:tabs>
          <w:tab w:val="num" w:pos="4593"/>
        </w:tabs>
        <w:ind w:left="4593" w:hanging="360"/>
      </w:pPr>
      <w:rPr>
        <w:rFonts w:cs="Times New Roman"/>
      </w:rPr>
    </w:lvl>
    <w:lvl w:ilvl="5" w:tplc="0809001B">
      <w:start w:val="1"/>
      <w:numFmt w:val="lowerRoman"/>
      <w:lvlText w:val="%6."/>
      <w:lvlJc w:val="right"/>
      <w:pPr>
        <w:tabs>
          <w:tab w:val="num" w:pos="5313"/>
        </w:tabs>
        <w:ind w:left="5313" w:hanging="180"/>
      </w:pPr>
      <w:rPr>
        <w:rFonts w:cs="Times New Roman"/>
      </w:rPr>
    </w:lvl>
    <w:lvl w:ilvl="6" w:tplc="0809000F">
      <w:start w:val="1"/>
      <w:numFmt w:val="decimal"/>
      <w:lvlText w:val="%7."/>
      <w:lvlJc w:val="left"/>
      <w:pPr>
        <w:tabs>
          <w:tab w:val="num" w:pos="6033"/>
        </w:tabs>
        <w:ind w:left="6033" w:hanging="360"/>
      </w:pPr>
      <w:rPr>
        <w:rFonts w:cs="Times New Roman"/>
      </w:rPr>
    </w:lvl>
    <w:lvl w:ilvl="7" w:tplc="08090019">
      <w:start w:val="1"/>
      <w:numFmt w:val="lowerLetter"/>
      <w:lvlText w:val="%8."/>
      <w:lvlJc w:val="left"/>
      <w:pPr>
        <w:tabs>
          <w:tab w:val="num" w:pos="6753"/>
        </w:tabs>
        <w:ind w:left="6753" w:hanging="360"/>
      </w:pPr>
      <w:rPr>
        <w:rFonts w:cs="Times New Roman"/>
      </w:rPr>
    </w:lvl>
    <w:lvl w:ilvl="8" w:tplc="0809001B">
      <w:start w:val="1"/>
      <w:numFmt w:val="lowerRoman"/>
      <w:lvlText w:val="%9."/>
      <w:lvlJc w:val="right"/>
      <w:pPr>
        <w:tabs>
          <w:tab w:val="num" w:pos="7473"/>
        </w:tabs>
        <w:ind w:left="7473" w:hanging="180"/>
      </w:pPr>
      <w:rPr>
        <w:rFonts w:cs="Times New Roman"/>
      </w:rPr>
    </w:lvl>
  </w:abstractNum>
  <w:abstractNum w:abstractNumId="69">
    <w:nsid w:val="1A35273E"/>
    <w:multiLevelType w:val="hybridMultilevel"/>
    <w:tmpl w:val="6C8EE886"/>
    <w:lvl w:ilvl="0" w:tplc="F488B0D4">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B430548"/>
    <w:multiLevelType w:val="hybridMultilevel"/>
    <w:tmpl w:val="7226AA84"/>
    <w:lvl w:ilvl="0" w:tplc="848ED4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BD44110"/>
    <w:multiLevelType w:val="hybridMultilevel"/>
    <w:tmpl w:val="78688DB8"/>
    <w:lvl w:ilvl="0" w:tplc="A4B06210">
      <w:start w:val="1"/>
      <w:numFmt w:val="decimal"/>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72">
    <w:nsid w:val="1C797D4A"/>
    <w:multiLevelType w:val="hybridMultilevel"/>
    <w:tmpl w:val="3FB46E6C"/>
    <w:lvl w:ilvl="0" w:tplc="E6DC1478">
      <w:start w:val="1"/>
      <w:numFmt w:val="lowerLetter"/>
      <w:lvlText w:val="%1."/>
      <w:lvlJc w:val="left"/>
      <w:pPr>
        <w:ind w:left="754" w:hanging="360"/>
      </w:pPr>
      <w:rPr>
        <w:rFonts w:cs="Times New Roman" w:hint="default"/>
        <w:i w:val="0"/>
        <w:iCs w:val="0"/>
        <w:color w:val="auto"/>
      </w:rPr>
    </w:lvl>
    <w:lvl w:ilvl="1" w:tplc="04210019">
      <w:start w:val="1"/>
      <w:numFmt w:val="lowerLetter"/>
      <w:lvlText w:val="%2."/>
      <w:lvlJc w:val="left"/>
      <w:pPr>
        <w:ind w:left="1474" w:hanging="360"/>
      </w:pPr>
      <w:rPr>
        <w:rFonts w:cs="Times New Roman"/>
      </w:rPr>
    </w:lvl>
    <w:lvl w:ilvl="2" w:tplc="0421001B">
      <w:start w:val="1"/>
      <w:numFmt w:val="lowerRoman"/>
      <w:lvlText w:val="%3."/>
      <w:lvlJc w:val="right"/>
      <w:pPr>
        <w:ind w:left="2194" w:hanging="180"/>
      </w:pPr>
      <w:rPr>
        <w:rFonts w:cs="Times New Roman"/>
      </w:rPr>
    </w:lvl>
    <w:lvl w:ilvl="3" w:tplc="0421000F">
      <w:start w:val="1"/>
      <w:numFmt w:val="decimal"/>
      <w:lvlText w:val="%4."/>
      <w:lvlJc w:val="left"/>
      <w:pPr>
        <w:ind w:left="2914" w:hanging="360"/>
      </w:pPr>
      <w:rPr>
        <w:rFonts w:cs="Times New Roman"/>
      </w:rPr>
    </w:lvl>
    <w:lvl w:ilvl="4" w:tplc="04210019">
      <w:start w:val="1"/>
      <w:numFmt w:val="lowerLetter"/>
      <w:lvlText w:val="%5."/>
      <w:lvlJc w:val="left"/>
      <w:pPr>
        <w:ind w:left="3634" w:hanging="360"/>
      </w:pPr>
      <w:rPr>
        <w:rFonts w:cs="Times New Roman"/>
      </w:rPr>
    </w:lvl>
    <w:lvl w:ilvl="5" w:tplc="0421001B">
      <w:start w:val="1"/>
      <w:numFmt w:val="lowerRoman"/>
      <w:lvlText w:val="%6."/>
      <w:lvlJc w:val="right"/>
      <w:pPr>
        <w:ind w:left="4354" w:hanging="180"/>
      </w:pPr>
      <w:rPr>
        <w:rFonts w:cs="Times New Roman"/>
      </w:rPr>
    </w:lvl>
    <w:lvl w:ilvl="6" w:tplc="0421000F">
      <w:start w:val="1"/>
      <w:numFmt w:val="decimal"/>
      <w:lvlText w:val="%7."/>
      <w:lvlJc w:val="left"/>
      <w:pPr>
        <w:ind w:left="5074" w:hanging="360"/>
      </w:pPr>
      <w:rPr>
        <w:rFonts w:cs="Times New Roman"/>
      </w:rPr>
    </w:lvl>
    <w:lvl w:ilvl="7" w:tplc="04210019">
      <w:start w:val="1"/>
      <w:numFmt w:val="lowerLetter"/>
      <w:lvlText w:val="%8."/>
      <w:lvlJc w:val="left"/>
      <w:pPr>
        <w:ind w:left="5794" w:hanging="360"/>
      </w:pPr>
      <w:rPr>
        <w:rFonts w:cs="Times New Roman"/>
      </w:rPr>
    </w:lvl>
    <w:lvl w:ilvl="8" w:tplc="0421001B">
      <w:start w:val="1"/>
      <w:numFmt w:val="lowerRoman"/>
      <w:lvlText w:val="%9."/>
      <w:lvlJc w:val="right"/>
      <w:pPr>
        <w:ind w:left="6514" w:hanging="180"/>
      </w:pPr>
      <w:rPr>
        <w:rFonts w:cs="Times New Roman"/>
      </w:rPr>
    </w:lvl>
  </w:abstractNum>
  <w:abstractNum w:abstractNumId="73">
    <w:nsid w:val="1C7B4E40"/>
    <w:multiLevelType w:val="hybridMultilevel"/>
    <w:tmpl w:val="C9D8FC16"/>
    <w:lvl w:ilvl="0" w:tplc="7982CE42">
      <w:start w:val="1"/>
      <w:numFmt w:val="decimal"/>
      <w:lvlText w:val="(%1)"/>
      <w:lvlJc w:val="left"/>
      <w:pPr>
        <w:ind w:left="720" w:hanging="360"/>
      </w:pPr>
      <w:rPr>
        <w:rFonts w:cs="Times New Roman" w:hint="default"/>
        <w:b w:val="0"/>
        <w:sz w:val="24"/>
        <w:szCs w:val="24"/>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74">
    <w:nsid w:val="1CEF227B"/>
    <w:multiLevelType w:val="hybridMultilevel"/>
    <w:tmpl w:val="13BED502"/>
    <w:lvl w:ilvl="0" w:tplc="04210019">
      <w:start w:val="1"/>
      <w:numFmt w:val="lowerLetter"/>
      <w:lvlText w:val="%1."/>
      <w:lvlJc w:val="left"/>
      <w:pPr>
        <w:ind w:left="1287" w:hanging="360"/>
      </w:pPr>
      <w:rPr>
        <w:rFonts w:cs="Times New Roman" w:hint="default"/>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75">
    <w:nsid w:val="1CF8134B"/>
    <w:multiLevelType w:val="multilevel"/>
    <w:tmpl w:val="6A244562"/>
    <w:lvl w:ilvl="0">
      <w:start w:val="1"/>
      <w:numFmt w:val="lowerLetter"/>
      <w:lvlText w:val="%1."/>
      <w:lvlJc w:val="left"/>
      <w:pPr>
        <w:ind w:left="720" w:hanging="360"/>
      </w:pPr>
      <w:rPr>
        <w:rFonts w:hint="default"/>
        <w:b w:val="0"/>
        <w:i w:val="0"/>
        <w:color w:val="auto"/>
        <w:sz w:val="24"/>
        <w:szCs w:val="24"/>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6">
    <w:nsid w:val="1DA21936"/>
    <w:multiLevelType w:val="hybridMultilevel"/>
    <w:tmpl w:val="DBC24848"/>
    <w:lvl w:ilvl="0" w:tplc="983A8C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DAC00DF"/>
    <w:multiLevelType w:val="hybridMultilevel"/>
    <w:tmpl w:val="8C5AF284"/>
    <w:lvl w:ilvl="0" w:tplc="7D28F632">
      <w:start w:val="1"/>
      <w:numFmt w:val="decimal"/>
      <w:lvlText w:val="%1."/>
      <w:lvlJc w:val="left"/>
      <w:pPr>
        <w:ind w:left="1785" w:hanging="360"/>
      </w:pPr>
      <w:rPr>
        <w:rFonts w:cs="Times New Roman" w:hint="default"/>
        <w:b w:val="0"/>
        <w:bCs w:val="0"/>
        <w:i w:val="0"/>
        <w:color w:val="auto"/>
        <w:sz w:val="24"/>
        <w:szCs w:val="24"/>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78">
    <w:nsid w:val="1DDD5894"/>
    <w:multiLevelType w:val="hybridMultilevel"/>
    <w:tmpl w:val="E5F8E0DA"/>
    <w:lvl w:ilvl="0" w:tplc="04090019">
      <w:start w:val="1"/>
      <w:numFmt w:val="lowerLetter"/>
      <w:lvlText w:val="%1."/>
      <w:lvlJc w:val="left"/>
      <w:pPr>
        <w:tabs>
          <w:tab w:val="num" w:pos="720"/>
        </w:tabs>
        <w:ind w:left="720" w:hanging="360"/>
      </w:pPr>
      <w:rPr>
        <w:rFonts w:hint="default"/>
      </w:rPr>
    </w:lvl>
    <w:lvl w:ilvl="1" w:tplc="04090019">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1DE630D4"/>
    <w:multiLevelType w:val="hybridMultilevel"/>
    <w:tmpl w:val="72A4881C"/>
    <w:lvl w:ilvl="0" w:tplc="FF367518">
      <w:start w:val="1"/>
      <w:numFmt w:val="decimal"/>
      <w:lvlText w:val="%1."/>
      <w:lvlJc w:val="left"/>
      <w:pPr>
        <w:ind w:left="1713" w:hanging="360"/>
      </w:pPr>
      <w:rPr>
        <w:rFonts w:cs="Times New Roman"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E031CD5"/>
    <w:multiLevelType w:val="hybridMultilevel"/>
    <w:tmpl w:val="C27EED08"/>
    <w:lvl w:ilvl="0" w:tplc="057A8B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F3E4DA0"/>
    <w:multiLevelType w:val="hybridMultilevel"/>
    <w:tmpl w:val="8026CBCE"/>
    <w:lvl w:ilvl="0" w:tplc="3FA656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1FED05C1"/>
    <w:multiLevelType w:val="hybridMultilevel"/>
    <w:tmpl w:val="C1E4DF62"/>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83">
    <w:nsid w:val="20545CEE"/>
    <w:multiLevelType w:val="hybridMultilevel"/>
    <w:tmpl w:val="98FEB9D2"/>
    <w:lvl w:ilvl="0" w:tplc="5EC2A02E">
      <w:start w:val="1"/>
      <w:numFmt w:val="decimal"/>
      <w:lvlText w:val="(%1)"/>
      <w:lvlJc w:val="left"/>
      <w:pPr>
        <w:tabs>
          <w:tab w:val="num" w:pos="1980"/>
        </w:tabs>
        <w:ind w:left="1980" w:hanging="360"/>
      </w:pPr>
      <w:rPr>
        <w:rFonts w:cs="Times New Roman" w:hint="default"/>
      </w:rPr>
    </w:lvl>
    <w:lvl w:ilvl="1" w:tplc="0C090019">
      <w:start w:val="1"/>
      <w:numFmt w:val="lowerLetter"/>
      <w:lvlText w:val="%2."/>
      <w:lvlJc w:val="left"/>
      <w:pPr>
        <w:tabs>
          <w:tab w:val="num" w:pos="2700"/>
        </w:tabs>
        <w:ind w:left="2700" w:hanging="360"/>
      </w:pPr>
      <w:rPr>
        <w:rFonts w:cs="Times New Roman"/>
      </w:rPr>
    </w:lvl>
    <w:lvl w:ilvl="2" w:tplc="0C09001B">
      <w:start w:val="1"/>
      <w:numFmt w:val="lowerRoman"/>
      <w:lvlText w:val="%3."/>
      <w:lvlJc w:val="right"/>
      <w:pPr>
        <w:tabs>
          <w:tab w:val="num" w:pos="3420"/>
        </w:tabs>
        <w:ind w:left="3420" w:hanging="180"/>
      </w:pPr>
      <w:rPr>
        <w:rFonts w:cs="Times New Roman"/>
      </w:rPr>
    </w:lvl>
    <w:lvl w:ilvl="3" w:tplc="0C09000F">
      <w:start w:val="1"/>
      <w:numFmt w:val="decimal"/>
      <w:lvlText w:val="%4."/>
      <w:lvlJc w:val="left"/>
      <w:pPr>
        <w:tabs>
          <w:tab w:val="num" w:pos="4140"/>
        </w:tabs>
        <w:ind w:left="4140" w:hanging="360"/>
      </w:pPr>
      <w:rPr>
        <w:rFonts w:cs="Times New Roman"/>
      </w:rPr>
    </w:lvl>
    <w:lvl w:ilvl="4" w:tplc="0C090019">
      <w:start w:val="1"/>
      <w:numFmt w:val="lowerLetter"/>
      <w:lvlText w:val="%5."/>
      <w:lvlJc w:val="left"/>
      <w:pPr>
        <w:tabs>
          <w:tab w:val="num" w:pos="4860"/>
        </w:tabs>
        <w:ind w:left="4860" w:hanging="360"/>
      </w:pPr>
      <w:rPr>
        <w:rFonts w:cs="Times New Roman"/>
      </w:rPr>
    </w:lvl>
    <w:lvl w:ilvl="5" w:tplc="0C09001B">
      <w:start w:val="1"/>
      <w:numFmt w:val="lowerRoman"/>
      <w:lvlText w:val="%6."/>
      <w:lvlJc w:val="right"/>
      <w:pPr>
        <w:tabs>
          <w:tab w:val="num" w:pos="5580"/>
        </w:tabs>
        <w:ind w:left="5580" w:hanging="180"/>
      </w:pPr>
      <w:rPr>
        <w:rFonts w:cs="Times New Roman"/>
      </w:rPr>
    </w:lvl>
    <w:lvl w:ilvl="6" w:tplc="0C09000F">
      <w:start w:val="1"/>
      <w:numFmt w:val="decimal"/>
      <w:lvlText w:val="%7."/>
      <w:lvlJc w:val="left"/>
      <w:pPr>
        <w:tabs>
          <w:tab w:val="num" w:pos="6300"/>
        </w:tabs>
        <w:ind w:left="6300" w:hanging="360"/>
      </w:pPr>
      <w:rPr>
        <w:rFonts w:cs="Times New Roman"/>
      </w:rPr>
    </w:lvl>
    <w:lvl w:ilvl="7" w:tplc="0C090019">
      <w:start w:val="1"/>
      <w:numFmt w:val="lowerLetter"/>
      <w:lvlText w:val="%8."/>
      <w:lvlJc w:val="left"/>
      <w:pPr>
        <w:tabs>
          <w:tab w:val="num" w:pos="7020"/>
        </w:tabs>
        <w:ind w:left="7020" w:hanging="360"/>
      </w:pPr>
      <w:rPr>
        <w:rFonts w:cs="Times New Roman"/>
      </w:rPr>
    </w:lvl>
    <w:lvl w:ilvl="8" w:tplc="0C09001B">
      <w:start w:val="1"/>
      <w:numFmt w:val="lowerRoman"/>
      <w:lvlText w:val="%9."/>
      <w:lvlJc w:val="right"/>
      <w:pPr>
        <w:tabs>
          <w:tab w:val="num" w:pos="7740"/>
        </w:tabs>
        <w:ind w:left="7740" w:hanging="180"/>
      </w:pPr>
      <w:rPr>
        <w:rFonts w:cs="Times New Roman"/>
      </w:rPr>
    </w:lvl>
  </w:abstractNum>
  <w:abstractNum w:abstractNumId="84">
    <w:nsid w:val="20FF7FE3"/>
    <w:multiLevelType w:val="hybridMultilevel"/>
    <w:tmpl w:val="F54018CC"/>
    <w:lvl w:ilvl="0" w:tplc="0194C7BE">
      <w:start w:val="1"/>
      <w:numFmt w:val="lowerLetter"/>
      <w:lvlText w:val="%1."/>
      <w:lvlJc w:val="left"/>
      <w:pPr>
        <w:tabs>
          <w:tab w:val="num" w:pos="720"/>
        </w:tabs>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85">
    <w:nsid w:val="215F691B"/>
    <w:multiLevelType w:val="hybridMultilevel"/>
    <w:tmpl w:val="ECA06E22"/>
    <w:lvl w:ilvl="0" w:tplc="89EEE29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1AB5533"/>
    <w:multiLevelType w:val="hybridMultilevel"/>
    <w:tmpl w:val="A0161346"/>
    <w:lvl w:ilvl="0" w:tplc="5B0E91F0">
      <w:start w:val="1"/>
      <w:numFmt w:val="decimal"/>
      <w:lvlText w:val="(%1)"/>
      <w:lvlJc w:val="left"/>
      <w:pPr>
        <w:tabs>
          <w:tab w:val="num" w:pos="2187"/>
        </w:tabs>
        <w:ind w:left="2907" w:hanging="360"/>
      </w:pPr>
      <w:rPr>
        <w:rFonts w:cs="Times New Roman" w:hint="default"/>
      </w:rPr>
    </w:lvl>
    <w:lvl w:ilvl="1" w:tplc="C1A8CC16">
      <w:start w:val="1"/>
      <w:numFmt w:val="decimal"/>
      <w:lvlText w:val="(%2)"/>
      <w:lvlJc w:val="left"/>
      <w:pPr>
        <w:tabs>
          <w:tab w:val="num" w:pos="720"/>
        </w:tabs>
        <w:ind w:left="1440" w:hanging="360"/>
      </w:pPr>
      <w:rPr>
        <w:rFonts w:cs="Times New Roman" w:hint="default"/>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7">
    <w:nsid w:val="21AC0AF2"/>
    <w:multiLevelType w:val="hybridMultilevel"/>
    <w:tmpl w:val="1396AAC2"/>
    <w:lvl w:ilvl="0" w:tplc="C9B81664">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1B426EA"/>
    <w:multiLevelType w:val="hybridMultilevel"/>
    <w:tmpl w:val="B08C66FA"/>
    <w:lvl w:ilvl="0" w:tplc="0409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9">
    <w:nsid w:val="221E1CF0"/>
    <w:multiLevelType w:val="hybridMultilevel"/>
    <w:tmpl w:val="D8AE24A4"/>
    <w:lvl w:ilvl="0" w:tplc="F0A4757A">
      <w:start w:val="1"/>
      <w:numFmt w:val="lowerLetter"/>
      <w:lvlText w:val="%1."/>
      <w:lvlJc w:val="left"/>
      <w:pPr>
        <w:tabs>
          <w:tab w:val="num" w:pos="1078"/>
        </w:tabs>
        <w:ind w:left="1078" w:hanging="624"/>
      </w:pPr>
      <w:rPr>
        <w:rFonts w:cs="Times New Roman" w:hint="default"/>
      </w:rPr>
    </w:lvl>
    <w:lvl w:ilvl="1" w:tplc="37CA8FC2">
      <w:start w:val="1"/>
      <w:numFmt w:val="decimal"/>
      <w:lvlText w:val="(%2)"/>
      <w:lvlJc w:val="left"/>
      <w:pPr>
        <w:tabs>
          <w:tab w:val="num" w:pos="1650"/>
        </w:tabs>
        <w:ind w:left="1650" w:hanging="57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0">
    <w:nsid w:val="222D5BDC"/>
    <w:multiLevelType w:val="hybridMultilevel"/>
    <w:tmpl w:val="C2BE63D2"/>
    <w:lvl w:ilvl="0" w:tplc="0E786BD8">
      <w:start w:val="1"/>
      <w:numFmt w:val="decimal"/>
      <w:lvlText w:val="%1."/>
      <w:lvlJc w:val="left"/>
      <w:pPr>
        <w:tabs>
          <w:tab w:val="num" w:pos="1440"/>
        </w:tabs>
        <w:ind w:left="1440" w:hanging="360"/>
      </w:pPr>
      <w:rPr>
        <w:rFonts w:hint="default"/>
        <w:sz w:val="24"/>
        <w:szCs w:val="24"/>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1">
    <w:nsid w:val="228E5518"/>
    <w:multiLevelType w:val="hybridMultilevel"/>
    <w:tmpl w:val="54F6E7B2"/>
    <w:lvl w:ilvl="0" w:tplc="4C6EA5B6">
      <w:start w:val="1"/>
      <w:numFmt w:val="lowerLetter"/>
      <w:lvlText w:val="%1."/>
      <w:lvlJc w:val="left"/>
      <w:pPr>
        <w:ind w:left="1334" w:hanging="360"/>
      </w:pPr>
      <w:rPr>
        <w:rFonts w:hint="default"/>
        <w:b w:val="0"/>
        <w:bCs w:val="0"/>
        <w:color w:val="auto"/>
        <w:sz w:val="24"/>
        <w:szCs w:val="24"/>
      </w:rPr>
    </w:lvl>
    <w:lvl w:ilvl="1" w:tplc="04090019" w:tentative="1">
      <w:start w:val="1"/>
      <w:numFmt w:val="lowerLetter"/>
      <w:lvlText w:val="%2."/>
      <w:lvlJc w:val="left"/>
      <w:pPr>
        <w:ind w:left="2054" w:hanging="360"/>
      </w:pPr>
    </w:lvl>
    <w:lvl w:ilvl="2" w:tplc="0409001B" w:tentative="1">
      <w:start w:val="1"/>
      <w:numFmt w:val="lowerRoman"/>
      <w:lvlText w:val="%3."/>
      <w:lvlJc w:val="right"/>
      <w:pPr>
        <w:ind w:left="2774" w:hanging="180"/>
      </w:pPr>
    </w:lvl>
    <w:lvl w:ilvl="3" w:tplc="0409000F" w:tentative="1">
      <w:start w:val="1"/>
      <w:numFmt w:val="decimal"/>
      <w:lvlText w:val="%4."/>
      <w:lvlJc w:val="left"/>
      <w:pPr>
        <w:ind w:left="3494" w:hanging="360"/>
      </w:pPr>
    </w:lvl>
    <w:lvl w:ilvl="4" w:tplc="04090019" w:tentative="1">
      <w:start w:val="1"/>
      <w:numFmt w:val="lowerLetter"/>
      <w:lvlText w:val="%5."/>
      <w:lvlJc w:val="left"/>
      <w:pPr>
        <w:ind w:left="4214" w:hanging="360"/>
      </w:pPr>
    </w:lvl>
    <w:lvl w:ilvl="5" w:tplc="0409001B" w:tentative="1">
      <w:start w:val="1"/>
      <w:numFmt w:val="lowerRoman"/>
      <w:lvlText w:val="%6."/>
      <w:lvlJc w:val="right"/>
      <w:pPr>
        <w:ind w:left="4934" w:hanging="180"/>
      </w:pPr>
    </w:lvl>
    <w:lvl w:ilvl="6" w:tplc="0409000F" w:tentative="1">
      <w:start w:val="1"/>
      <w:numFmt w:val="decimal"/>
      <w:lvlText w:val="%7."/>
      <w:lvlJc w:val="left"/>
      <w:pPr>
        <w:ind w:left="5654" w:hanging="360"/>
      </w:pPr>
    </w:lvl>
    <w:lvl w:ilvl="7" w:tplc="04090019" w:tentative="1">
      <w:start w:val="1"/>
      <w:numFmt w:val="lowerLetter"/>
      <w:lvlText w:val="%8."/>
      <w:lvlJc w:val="left"/>
      <w:pPr>
        <w:ind w:left="6374" w:hanging="360"/>
      </w:pPr>
    </w:lvl>
    <w:lvl w:ilvl="8" w:tplc="0409001B" w:tentative="1">
      <w:start w:val="1"/>
      <w:numFmt w:val="lowerRoman"/>
      <w:lvlText w:val="%9."/>
      <w:lvlJc w:val="right"/>
      <w:pPr>
        <w:ind w:left="7094" w:hanging="180"/>
      </w:pPr>
    </w:lvl>
  </w:abstractNum>
  <w:abstractNum w:abstractNumId="92">
    <w:nsid w:val="22EF662F"/>
    <w:multiLevelType w:val="hybridMultilevel"/>
    <w:tmpl w:val="0BD2EB2C"/>
    <w:lvl w:ilvl="0" w:tplc="9B3CB9AC">
      <w:start w:val="1"/>
      <w:numFmt w:val="lowerLetter"/>
      <w:lvlText w:val="%1."/>
      <w:lvlJc w:val="left"/>
      <w:pPr>
        <w:ind w:left="720" w:hanging="360"/>
      </w:pPr>
      <w:rPr>
        <w:rFonts w:ascii="Bookman Old Style" w:eastAsia="Calibri" w:hAnsi="Bookman Old Style" w:cs="Times New Roman"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3273C1B"/>
    <w:multiLevelType w:val="hybridMultilevel"/>
    <w:tmpl w:val="FC26C740"/>
    <w:lvl w:ilvl="0" w:tplc="9F62E4C0">
      <w:start w:val="1"/>
      <w:numFmt w:val="decimal"/>
      <w:lvlText w:val="(%1)"/>
      <w:lvlJc w:val="left"/>
      <w:pPr>
        <w:tabs>
          <w:tab w:val="num" w:pos="720"/>
        </w:tabs>
        <w:ind w:left="720" w:hanging="360"/>
      </w:pPr>
      <w:rPr>
        <w:rFonts w:ascii="Bookman Old Style" w:hAnsi="Bookman Old Style" w:cs="Times New Roman" w:hint="default"/>
        <w:b w:val="0"/>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33029D4"/>
    <w:multiLevelType w:val="hybridMultilevel"/>
    <w:tmpl w:val="DFA687B2"/>
    <w:lvl w:ilvl="0" w:tplc="04210019">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95">
    <w:nsid w:val="233E375F"/>
    <w:multiLevelType w:val="hybridMultilevel"/>
    <w:tmpl w:val="479E01EE"/>
    <w:lvl w:ilvl="0" w:tplc="FFFFFFFF">
      <w:start w:val="1"/>
      <w:numFmt w:val="decimal"/>
      <w:lvlText w:val="(%1)"/>
      <w:lvlJc w:val="left"/>
      <w:pPr>
        <w:tabs>
          <w:tab w:val="num" w:pos="1440"/>
        </w:tabs>
        <w:ind w:left="1440" w:hanging="360"/>
      </w:pPr>
      <w:rPr>
        <w:rFonts w:hint="default"/>
      </w:rPr>
    </w:lvl>
    <w:lvl w:ilvl="1" w:tplc="A8FEB43C">
      <w:start w:val="1"/>
      <w:numFmt w:val="lowerLetter"/>
      <w:lvlText w:val="%2."/>
      <w:lvlJc w:val="left"/>
      <w:pPr>
        <w:tabs>
          <w:tab w:val="num" w:pos="1440"/>
        </w:tabs>
        <w:ind w:left="1440" w:hanging="360"/>
      </w:pPr>
      <w:rPr>
        <w:rFonts w:ascii="Arial" w:hAnsi="Arial" w:cs="Arial" w:hint="default"/>
        <w:sz w:val="22"/>
        <w:szCs w:val="22"/>
      </w:rPr>
    </w:lvl>
    <w:lvl w:ilvl="2" w:tplc="8272B816">
      <w:start w:val="1"/>
      <w:numFmt w:val="decimal"/>
      <w:lvlText w:val="(%3)"/>
      <w:lvlJc w:val="left"/>
      <w:pPr>
        <w:tabs>
          <w:tab w:val="num" w:pos="2340"/>
        </w:tabs>
        <w:ind w:left="2340" w:hanging="360"/>
      </w:pPr>
      <w:rPr>
        <w:rFonts w:cs="Times New Roman" w:hint="default"/>
        <w:color w:val="auto"/>
        <w:sz w:val="24"/>
        <w:szCs w:val="24"/>
      </w:rPr>
    </w:lvl>
    <w:lvl w:ilvl="3" w:tplc="FFFFFFFF">
      <w:start w:val="1"/>
      <w:numFmt w:val="lowerLetter"/>
      <w:lvlText w:val="%4."/>
      <w:lvlJc w:val="left"/>
      <w:pPr>
        <w:tabs>
          <w:tab w:val="num" w:pos="2880"/>
        </w:tabs>
        <w:ind w:left="2880" w:hanging="360"/>
      </w:pPr>
      <w:rPr>
        <w:rFonts w:ascii="Arial Narrow" w:hAnsi="Arial Narrow" w:cs="Arial" w:hint="default"/>
      </w:rPr>
    </w:lvl>
    <w:lvl w:ilvl="4" w:tplc="F6F25C54">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BEE02E2A"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6">
    <w:nsid w:val="239E1ED6"/>
    <w:multiLevelType w:val="hybridMultilevel"/>
    <w:tmpl w:val="C3120D2C"/>
    <w:lvl w:ilvl="0" w:tplc="A6A0D496">
      <w:start w:val="1"/>
      <w:numFmt w:val="decimal"/>
      <w:lvlText w:val="(%1)"/>
      <w:lvlJc w:val="left"/>
      <w:pPr>
        <w:tabs>
          <w:tab w:val="num" w:pos="3060"/>
        </w:tabs>
        <w:ind w:left="3060" w:hanging="360"/>
      </w:pPr>
      <w:rPr>
        <w:rFonts w:ascii="Bookman Old Style" w:hAnsi="Bookman Old Style" w:cs="Tahoma"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A537EE"/>
    <w:multiLevelType w:val="hybridMultilevel"/>
    <w:tmpl w:val="1A629CF4"/>
    <w:lvl w:ilvl="0" w:tplc="E8A0FDB8">
      <w:start w:val="1"/>
      <w:numFmt w:val="lowerLetter"/>
      <w:lvlText w:val="%1."/>
      <w:lvlJc w:val="left"/>
      <w:pPr>
        <w:tabs>
          <w:tab w:val="num" w:pos="1980"/>
        </w:tabs>
        <w:ind w:left="1980" w:hanging="360"/>
      </w:pPr>
      <w:rPr>
        <w:rFonts w:hint="default"/>
      </w:rPr>
    </w:lvl>
    <w:lvl w:ilvl="1" w:tplc="837EE7DE">
      <w:start w:val="1"/>
      <w:numFmt w:val="decimal"/>
      <w:lvlText w:val="%2."/>
      <w:lvlJc w:val="left"/>
      <w:pPr>
        <w:tabs>
          <w:tab w:val="num" w:pos="1980"/>
        </w:tabs>
        <w:ind w:left="198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8">
    <w:nsid w:val="244944E5"/>
    <w:multiLevelType w:val="hybridMultilevel"/>
    <w:tmpl w:val="5F141772"/>
    <w:lvl w:ilvl="0" w:tplc="E0F25B50">
      <w:start w:val="1"/>
      <w:numFmt w:val="decimal"/>
      <w:lvlText w:val="%1."/>
      <w:lvlJc w:val="left"/>
      <w:pPr>
        <w:ind w:left="720" w:hanging="360"/>
      </w:pPr>
      <w:rPr>
        <w:rFonts w:cs="Times New Roman"/>
        <w:i w:val="0"/>
        <w:iCs w:val="0"/>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99">
    <w:nsid w:val="24C26337"/>
    <w:multiLevelType w:val="hybridMultilevel"/>
    <w:tmpl w:val="02D284DA"/>
    <w:lvl w:ilvl="0" w:tplc="2BA60B48">
      <w:start w:val="1"/>
      <w:numFmt w:val="lowerLetter"/>
      <w:lvlText w:val="%1."/>
      <w:lvlJc w:val="left"/>
      <w:pPr>
        <w:ind w:left="720" w:hanging="360"/>
      </w:pPr>
      <w:rPr>
        <w:rFonts w:ascii="Bookman Old Style" w:eastAsia="Calibri" w:hAnsi="Bookman Old Style" w:cs="Times New Roman"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4E516E1"/>
    <w:multiLevelType w:val="hybridMultilevel"/>
    <w:tmpl w:val="B3985F96"/>
    <w:lvl w:ilvl="0" w:tplc="8ED861EE">
      <w:start w:val="1"/>
      <w:numFmt w:val="lowerLetter"/>
      <w:lvlText w:val="%1."/>
      <w:lvlJc w:val="left"/>
      <w:pPr>
        <w:ind w:left="3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50576B4"/>
    <w:multiLevelType w:val="hybridMultilevel"/>
    <w:tmpl w:val="43EC17BC"/>
    <w:lvl w:ilvl="0" w:tplc="04210019">
      <w:start w:val="1"/>
      <w:numFmt w:val="lowerLetter"/>
      <w:lvlText w:val="%1."/>
      <w:lvlJc w:val="left"/>
      <w:pPr>
        <w:ind w:left="944" w:hanging="360"/>
      </w:pPr>
      <w:rPr>
        <w:rFonts w:cs="Times New Roman"/>
      </w:rPr>
    </w:lvl>
    <w:lvl w:ilvl="1" w:tplc="04210019">
      <w:start w:val="1"/>
      <w:numFmt w:val="lowerLetter"/>
      <w:lvlText w:val="%2."/>
      <w:lvlJc w:val="left"/>
      <w:pPr>
        <w:ind w:left="1664" w:hanging="360"/>
      </w:pPr>
      <w:rPr>
        <w:rFonts w:cs="Times New Roman"/>
      </w:rPr>
    </w:lvl>
    <w:lvl w:ilvl="2" w:tplc="0421001B">
      <w:start w:val="1"/>
      <w:numFmt w:val="lowerRoman"/>
      <w:lvlText w:val="%3."/>
      <w:lvlJc w:val="right"/>
      <w:pPr>
        <w:ind w:left="2384" w:hanging="180"/>
      </w:pPr>
      <w:rPr>
        <w:rFonts w:cs="Times New Roman"/>
      </w:rPr>
    </w:lvl>
    <w:lvl w:ilvl="3" w:tplc="0421000F">
      <w:start w:val="1"/>
      <w:numFmt w:val="decimal"/>
      <w:lvlText w:val="%4."/>
      <w:lvlJc w:val="left"/>
      <w:pPr>
        <w:ind w:left="3104" w:hanging="360"/>
      </w:pPr>
      <w:rPr>
        <w:rFonts w:cs="Times New Roman"/>
      </w:rPr>
    </w:lvl>
    <w:lvl w:ilvl="4" w:tplc="04210019">
      <w:start w:val="1"/>
      <w:numFmt w:val="lowerLetter"/>
      <w:lvlText w:val="%5."/>
      <w:lvlJc w:val="left"/>
      <w:pPr>
        <w:ind w:left="3824" w:hanging="360"/>
      </w:pPr>
      <w:rPr>
        <w:rFonts w:cs="Times New Roman"/>
      </w:rPr>
    </w:lvl>
    <w:lvl w:ilvl="5" w:tplc="0421001B">
      <w:start w:val="1"/>
      <w:numFmt w:val="lowerRoman"/>
      <w:lvlText w:val="%6."/>
      <w:lvlJc w:val="right"/>
      <w:pPr>
        <w:ind w:left="4544" w:hanging="180"/>
      </w:pPr>
      <w:rPr>
        <w:rFonts w:cs="Times New Roman"/>
      </w:rPr>
    </w:lvl>
    <w:lvl w:ilvl="6" w:tplc="0421000F">
      <w:start w:val="1"/>
      <w:numFmt w:val="decimal"/>
      <w:lvlText w:val="%7."/>
      <w:lvlJc w:val="left"/>
      <w:pPr>
        <w:ind w:left="5264" w:hanging="360"/>
      </w:pPr>
      <w:rPr>
        <w:rFonts w:cs="Times New Roman"/>
      </w:rPr>
    </w:lvl>
    <w:lvl w:ilvl="7" w:tplc="04210019">
      <w:start w:val="1"/>
      <w:numFmt w:val="lowerLetter"/>
      <w:lvlText w:val="%8."/>
      <w:lvlJc w:val="left"/>
      <w:pPr>
        <w:ind w:left="5984" w:hanging="360"/>
      </w:pPr>
      <w:rPr>
        <w:rFonts w:cs="Times New Roman"/>
      </w:rPr>
    </w:lvl>
    <w:lvl w:ilvl="8" w:tplc="0421001B">
      <w:start w:val="1"/>
      <w:numFmt w:val="lowerRoman"/>
      <w:lvlText w:val="%9."/>
      <w:lvlJc w:val="right"/>
      <w:pPr>
        <w:ind w:left="6704" w:hanging="180"/>
      </w:pPr>
      <w:rPr>
        <w:rFonts w:cs="Times New Roman"/>
      </w:rPr>
    </w:lvl>
  </w:abstractNum>
  <w:abstractNum w:abstractNumId="102">
    <w:nsid w:val="251E20F7"/>
    <w:multiLevelType w:val="hybridMultilevel"/>
    <w:tmpl w:val="DC7038F6"/>
    <w:lvl w:ilvl="0" w:tplc="279613C8">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65C62DB"/>
    <w:multiLevelType w:val="hybridMultilevel"/>
    <w:tmpl w:val="90C2ED04"/>
    <w:lvl w:ilvl="0" w:tplc="8AD0CD8E">
      <w:start w:val="1"/>
      <w:numFmt w:val="decimal"/>
      <w:lvlText w:val="(%1)"/>
      <w:lvlJc w:val="left"/>
      <w:pPr>
        <w:tabs>
          <w:tab w:val="num" w:pos="1035"/>
        </w:tabs>
        <w:ind w:left="1035" w:hanging="675"/>
      </w:pPr>
      <w:rPr>
        <w:rFonts w:cs="Times New Roman" w:hint="default"/>
      </w:rPr>
    </w:lvl>
    <w:lvl w:ilvl="1" w:tplc="830CDA0A">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4">
    <w:nsid w:val="2665197F"/>
    <w:multiLevelType w:val="hybridMultilevel"/>
    <w:tmpl w:val="70E0B876"/>
    <w:lvl w:ilvl="0" w:tplc="FD6E148E">
      <w:start w:val="1"/>
      <w:numFmt w:val="decimal"/>
      <w:lvlText w:val="%1."/>
      <w:lvlJc w:val="left"/>
      <w:pPr>
        <w:ind w:left="720" w:hanging="360"/>
      </w:pPr>
      <w:rPr>
        <w:color w:val="00000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272C01EC"/>
    <w:multiLevelType w:val="hybridMultilevel"/>
    <w:tmpl w:val="DC9A8436"/>
    <w:lvl w:ilvl="0" w:tplc="A29E0856">
      <w:start w:val="1"/>
      <w:numFmt w:val="decimal"/>
      <w:lvlText w:val="(%1)"/>
      <w:lvlJc w:val="left"/>
      <w:pPr>
        <w:tabs>
          <w:tab w:val="num" w:pos="720"/>
        </w:tabs>
        <w:ind w:left="720" w:hanging="360"/>
      </w:pPr>
      <w:rPr>
        <w:rFonts w:cs="Times New Roman" w:hint="default"/>
        <w:b w:val="0"/>
        <w:b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273A0C19"/>
    <w:multiLevelType w:val="hybridMultilevel"/>
    <w:tmpl w:val="9446B086"/>
    <w:lvl w:ilvl="0" w:tplc="0F64E4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F64E4FA">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741354E"/>
    <w:multiLevelType w:val="hybridMultilevel"/>
    <w:tmpl w:val="7F72E006"/>
    <w:lvl w:ilvl="0" w:tplc="9C84E7EC">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08">
    <w:nsid w:val="27907E28"/>
    <w:multiLevelType w:val="hybridMultilevel"/>
    <w:tmpl w:val="54C215A8"/>
    <w:lvl w:ilvl="0" w:tplc="0421000F">
      <w:start w:val="1"/>
      <w:numFmt w:val="decimal"/>
      <w:lvlText w:val="%1."/>
      <w:lvlJc w:val="left"/>
      <w:pPr>
        <w:ind w:left="1713" w:hanging="360"/>
      </w:pPr>
      <w:rPr>
        <w:rFonts w:cs="Times New Roman"/>
      </w:rPr>
    </w:lvl>
    <w:lvl w:ilvl="1" w:tplc="04210019">
      <w:start w:val="1"/>
      <w:numFmt w:val="lowerLetter"/>
      <w:lvlText w:val="%2."/>
      <w:lvlJc w:val="left"/>
      <w:pPr>
        <w:ind w:left="2433" w:hanging="360"/>
      </w:pPr>
      <w:rPr>
        <w:rFonts w:cs="Times New Roman"/>
      </w:rPr>
    </w:lvl>
    <w:lvl w:ilvl="2" w:tplc="0421001B">
      <w:start w:val="1"/>
      <w:numFmt w:val="lowerRoman"/>
      <w:lvlText w:val="%3."/>
      <w:lvlJc w:val="right"/>
      <w:pPr>
        <w:ind w:left="3153" w:hanging="180"/>
      </w:pPr>
      <w:rPr>
        <w:rFonts w:cs="Times New Roman"/>
      </w:rPr>
    </w:lvl>
    <w:lvl w:ilvl="3" w:tplc="0421000F">
      <w:start w:val="1"/>
      <w:numFmt w:val="decimal"/>
      <w:lvlText w:val="%4."/>
      <w:lvlJc w:val="left"/>
      <w:pPr>
        <w:ind w:left="3873" w:hanging="360"/>
      </w:pPr>
      <w:rPr>
        <w:rFonts w:cs="Times New Roman"/>
      </w:rPr>
    </w:lvl>
    <w:lvl w:ilvl="4" w:tplc="04210019">
      <w:start w:val="1"/>
      <w:numFmt w:val="lowerLetter"/>
      <w:lvlText w:val="%5."/>
      <w:lvlJc w:val="left"/>
      <w:pPr>
        <w:ind w:left="4593" w:hanging="360"/>
      </w:pPr>
      <w:rPr>
        <w:rFonts w:cs="Times New Roman"/>
      </w:rPr>
    </w:lvl>
    <w:lvl w:ilvl="5" w:tplc="0421001B">
      <w:start w:val="1"/>
      <w:numFmt w:val="lowerRoman"/>
      <w:lvlText w:val="%6."/>
      <w:lvlJc w:val="right"/>
      <w:pPr>
        <w:ind w:left="5313" w:hanging="180"/>
      </w:pPr>
      <w:rPr>
        <w:rFonts w:cs="Times New Roman"/>
      </w:rPr>
    </w:lvl>
    <w:lvl w:ilvl="6" w:tplc="0421000F">
      <w:start w:val="1"/>
      <w:numFmt w:val="decimal"/>
      <w:lvlText w:val="%7."/>
      <w:lvlJc w:val="left"/>
      <w:pPr>
        <w:ind w:left="6033" w:hanging="360"/>
      </w:pPr>
      <w:rPr>
        <w:rFonts w:cs="Times New Roman"/>
      </w:rPr>
    </w:lvl>
    <w:lvl w:ilvl="7" w:tplc="04210019">
      <w:start w:val="1"/>
      <w:numFmt w:val="lowerLetter"/>
      <w:lvlText w:val="%8."/>
      <w:lvlJc w:val="left"/>
      <w:pPr>
        <w:ind w:left="6753" w:hanging="360"/>
      </w:pPr>
      <w:rPr>
        <w:rFonts w:cs="Times New Roman"/>
      </w:rPr>
    </w:lvl>
    <w:lvl w:ilvl="8" w:tplc="0421001B">
      <w:start w:val="1"/>
      <w:numFmt w:val="lowerRoman"/>
      <w:lvlText w:val="%9."/>
      <w:lvlJc w:val="right"/>
      <w:pPr>
        <w:ind w:left="7473" w:hanging="180"/>
      </w:pPr>
      <w:rPr>
        <w:rFonts w:cs="Times New Roman"/>
      </w:rPr>
    </w:lvl>
  </w:abstractNum>
  <w:abstractNum w:abstractNumId="109">
    <w:nsid w:val="27CE515C"/>
    <w:multiLevelType w:val="hybridMultilevel"/>
    <w:tmpl w:val="F0A0F2A4"/>
    <w:lvl w:ilvl="0" w:tplc="89888D76">
      <w:start w:val="1"/>
      <w:numFmt w:val="decimal"/>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10">
    <w:nsid w:val="2803438C"/>
    <w:multiLevelType w:val="hybridMultilevel"/>
    <w:tmpl w:val="0F905524"/>
    <w:lvl w:ilvl="0" w:tplc="7744CE34">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8126B2B"/>
    <w:multiLevelType w:val="hybridMultilevel"/>
    <w:tmpl w:val="CA0A6F88"/>
    <w:lvl w:ilvl="0" w:tplc="1690F93C">
      <w:start w:val="1"/>
      <w:numFmt w:val="decimal"/>
      <w:lvlText w:val="(%1)"/>
      <w:lvlJc w:val="left"/>
      <w:pPr>
        <w:tabs>
          <w:tab w:val="num" w:pos="720"/>
        </w:tabs>
        <w:ind w:left="720" w:hanging="360"/>
      </w:pPr>
      <w:rPr>
        <w:rFonts w:cs="Times New Roman" w:hint="default"/>
        <w:color w:val="auto"/>
      </w:rPr>
    </w:lvl>
    <w:lvl w:ilvl="1" w:tplc="08090019">
      <w:start w:val="1"/>
      <w:numFmt w:val="lowerLetter"/>
      <w:lvlText w:val="%2."/>
      <w:lvlJc w:val="left"/>
      <w:pPr>
        <w:tabs>
          <w:tab w:val="num" w:pos="-1173"/>
        </w:tabs>
        <w:ind w:left="-1173" w:hanging="360"/>
      </w:pPr>
      <w:rPr>
        <w:rFonts w:cs="Times New Roman"/>
      </w:rPr>
    </w:lvl>
    <w:lvl w:ilvl="2" w:tplc="0809001B">
      <w:start w:val="1"/>
      <w:numFmt w:val="lowerRoman"/>
      <w:lvlText w:val="%3."/>
      <w:lvlJc w:val="right"/>
      <w:pPr>
        <w:tabs>
          <w:tab w:val="num" w:pos="-453"/>
        </w:tabs>
        <w:ind w:left="-453" w:hanging="180"/>
      </w:pPr>
      <w:rPr>
        <w:rFonts w:cs="Times New Roman"/>
      </w:rPr>
    </w:lvl>
    <w:lvl w:ilvl="3" w:tplc="0809000F">
      <w:start w:val="1"/>
      <w:numFmt w:val="decimal"/>
      <w:lvlText w:val="%4."/>
      <w:lvlJc w:val="left"/>
      <w:pPr>
        <w:tabs>
          <w:tab w:val="num" w:pos="267"/>
        </w:tabs>
        <w:ind w:left="267" w:hanging="360"/>
      </w:pPr>
      <w:rPr>
        <w:rFonts w:cs="Times New Roman"/>
      </w:rPr>
    </w:lvl>
    <w:lvl w:ilvl="4" w:tplc="08090019">
      <w:start w:val="1"/>
      <w:numFmt w:val="lowerLetter"/>
      <w:lvlText w:val="%5."/>
      <w:lvlJc w:val="left"/>
      <w:pPr>
        <w:tabs>
          <w:tab w:val="num" w:pos="987"/>
        </w:tabs>
        <w:ind w:left="987" w:hanging="360"/>
      </w:pPr>
      <w:rPr>
        <w:rFonts w:cs="Times New Roman"/>
      </w:rPr>
    </w:lvl>
    <w:lvl w:ilvl="5" w:tplc="0809001B">
      <w:start w:val="1"/>
      <w:numFmt w:val="lowerRoman"/>
      <w:lvlText w:val="%6."/>
      <w:lvlJc w:val="right"/>
      <w:pPr>
        <w:tabs>
          <w:tab w:val="num" w:pos="1707"/>
        </w:tabs>
        <w:ind w:left="1707" w:hanging="180"/>
      </w:pPr>
      <w:rPr>
        <w:rFonts w:cs="Times New Roman"/>
      </w:rPr>
    </w:lvl>
    <w:lvl w:ilvl="6" w:tplc="0809000F">
      <w:start w:val="1"/>
      <w:numFmt w:val="decimal"/>
      <w:lvlText w:val="%7."/>
      <w:lvlJc w:val="left"/>
      <w:pPr>
        <w:tabs>
          <w:tab w:val="num" w:pos="2427"/>
        </w:tabs>
        <w:ind w:left="2427" w:hanging="360"/>
      </w:pPr>
      <w:rPr>
        <w:rFonts w:cs="Times New Roman"/>
      </w:rPr>
    </w:lvl>
    <w:lvl w:ilvl="7" w:tplc="08090019">
      <w:start w:val="1"/>
      <w:numFmt w:val="lowerLetter"/>
      <w:lvlText w:val="%8."/>
      <w:lvlJc w:val="left"/>
      <w:pPr>
        <w:tabs>
          <w:tab w:val="num" w:pos="3147"/>
        </w:tabs>
        <w:ind w:left="3147" w:hanging="360"/>
      </w:pPr>
      <w:rPr>
        <w:rFonts w:cs="Times New Roman"/>
      </w:rPr>
    </w:lvl>
    <w:lvl w:ilvl="8" w:tplc="0809001B">
      <w:start w:val="1"/>
      <w:numFmt w:val="lowerRoman"/>
      <w:lvlText w:val="%9."/>
      <w:lvlJc w:val="right"/>
      <w:pPr>
        <w:tabs>
          <w:tab w:val="num" w:pos="3867"/>
        </w:tabs>
        <w:ind w:left="3867" w:hanging="180"/>
      </w:pPr>
      <w:rPr>
        <w:rFonts w:cs="Times New Roman"/>
      </w:rPr>
    </w:lvl>
  </w:abstractNum>
  <w:abstractNum w:abstractNumId="112">
    <w:nsid w:val="28CE25D8"/>
    <w:multiLevelType w:val="multilevel"/>
    <w:tmpl w:val="A846FA4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28D65955"/>
    <w:multiLevelType w:val="hybridMultilevel"/>
    <w:tmpl w:val="97DA2FFC"/>
    <w:lvl w:ilvl="0" w:tplc="4304632E">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2A204731"/>
    <w:multiLevelType w:val="hybridMultilevel"/>
    <w:tmpl w:val="5B648F28"/>
    <w:lvl w:ilvl="0" w:tplc="6C12695E">
      <w:start w:val="1"/>
      <w:numFmt w:val="decimal"/>
      <w:lvlText w:val="%1."/>
      <w:lvlJc w:val="left"/>
      <w:pPr>
        <w:ind w:left="1287" w:hanging="360"/>
      </w:pPr>
      <w:rPr>
        <w:rFonts w:ascii="Bookman Old Style" w:hAnsi="Bookman Old Style" w:cs="Times New Roman" w:hint="default"/>
        <w:sz w:val="24"/>
        <w:szCs w:val="24"/>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15">
    <w:nsid w:val="2B1C1B86"/>
    <w:multiLevelType w:val="hybridMultilevel"/>
    <w:tmpl w:val="4956F116"/>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6">
    <w:nsid w:val="2B6757E4"/>
    <w:multiLevelType w:val="hybridMultilevel"/>
    <w:tmpl w:val="3B0C9A32"/>
    <w:lvl w:ilvl="0" w:tplc="04210019">
      <w:start w:val="1"/>
      <w:numFmt w:val="lowerLetter"/>
      <w:lvlText w:val="%1."/>
      <w:lvlJc w:val="left"/>
      <w:pPr>
        <w:tabs>
          <w:tab w:val="num" w:pos="720"/>
        </w:tabs>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17">
    <w:nsid w:val="2B69130B"/>
    <w:multiLevelType w:val="hybridMultilevel"/>
    <w:tmpl w:val="7A4AC730"/>
    <w:lvl w:ilvl="0" w:tplc="DA080D2E">
      <w:start w:val="1"/>
      <w:numFmt w:val="decimal"/>
      <w:lvlText w:val="(%1)"/>
      <w:lvlJc w:val="left"/>
      <w:pPr>
        <w:ind w:left="720" w:hanging="360"/>
      </w:pPr>
      <w:rPr>
        <w:rFonts w:cs="Times New Roman" w:hint="default"/>
        <w:color w:val="auto"/>
        <w:sz w:val="22"/>
        <w:szCs w:val="22"/>
      </w:rPr>
    </w:lvl>
    <w:lvl w:ilvl="1" w:tplc="3690AF10">
      <w:start w:val="1"/>
      <w:numFmt w:val="decimal"/>
      <w:lvlText w:val="(%2)"/>
      <w:lvlJc w:val="left"/>
      <w:pPr>
        <w:ind w:left="1440" w:hanging="360"/>
      </w:pPr>
      <w:rPr>
        <w:rFonts w:cs="Times New Roman" w:hint="default"/>
        <w:color w:val="auto"/>
        <w:sz w:val="24"/>
        <w:szCs w:val="24"/>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18">
    <w:nsid w:val="2C3E70E4"/>
    <w:multiLevelType w:val="hybridMultilevel"/>
    <w:tmpl w:val="6748A174"/>
    <w:lvl w:ilvl="0" w:tplc="6CD4611E">
      <w:start w:val="1"/>
      <w:numFmt w:val="lowerLetter"/>
      <w:lvlText w:val="%1."/>
      <w:lvlJc w:val="left"/>
      <w:pPr>
        <w:tabs>
          <w:tab w:val="num" w:pos="720"/>
        </w:tabs>
        <w:ind w:left="720" w:hanging="360"/>
      </w:pPr>
      <w:rPr>
        <w:rFonts w:hint="default"/>
        <w:lang w:val="fi-FI"/>
      </w:rPr>
    </w:lvl>
    <w:lvl w:ilvl="1" w:tplc="08090019">
      <w:start w:val="1"/>
      <w:numFmt w:val="lowerLetter"/>
      <w:lvlText w:val="%2."/>
      <w:lvlJc w:val="left"/>
      <w:pPr>
        <w:tabs>
          <w:tab w:val="num" w:pos="-1173"/>
        </w:tabs>
        <w:ind w:left="-1173" w:hanging="360"/>
      </w:pPr>
      <w:rPr>
        <w:rFonts w:cs="Times New Roman"/>
      </w:rPr>
    </w:lvl>
    <w:lvl w:ilvl="2" w:tplc="0809001B">
      <w:start w:val="1"/>
      <w:numFmt w:val="lowerRoman"/>
      <w:lvlText w:val="%3."/>
      <w:lvlJc w:val="right"/>
      <w:pPr>
        <w:tabs>
          <w:tab w:val="num" w:pos="-453"/>
        </w:tabs>
        <w:ind w:left="-453" w:hanging="180"/>
      </w:pPr>
      <w:rPr>
        <w:rFonts w:cs="Times New Roman"/>
      </w:rPr>
    </w:lvl>
    <w:lvl w:ilvl="3" w:tplc="0809000F">
      <w:start w:val="1"/>
      <w:numFmt w:val="decimal"/>
      <w:lvlText w:val="%4."/>
      <w:lvlJc w:val="left"/>
      <w:pPr>
        <w:tabs>
          <w:tab w:val="num" w:pos="267"/>
        </w:tabs>
        <w:ind w:left="267" w:hanging="360"/>
      </w:pPr>
      <w:rPr>
        <w:rFonts w:cs="Times New Roman"/>
      </w:rPr>
    </w:lvl>
    <w:lvl w:ilvl="4" w:tplc="08090019">
      <w:start w:val="1"/>
      <w:numFmt w:val="lowerLetter"/>
      <w:lvlText w:val="%5."/>
      <w:lvlJc w:val="left"/>
      <w:pPr>
        <w:tabs>
          <w:tab w:val="num" w:pos="987"/>
        </w:tabs>
        <w:ind w:left="987" w:hanging="360"/>
      </w:pPr>
      <w:rPr>
        <w:rFonts w:cs="Times New Roman"/>
      </w:rPr>
    </w:lvl>
    <w:lvl w:ilvl="5" w:tplc="0809001B">
      <w:start w:val="1"/>
      <w:numFmt w:val="lowerRoman"/>
      <w:lvlText w:val="%6."/>
      <w:lvlJc w:val="right"/>
      <w:pPr>
        <w:tabs>
          <w:tab w:val="num" w:pos="1707"/>
        </w:tabs>
        <w:ind w:left="1707" w:hanging="180"/>
      </w:pPr>
      <w:rPr>
        <w:rFonts w:cs="Times New Roman"/>
      </w:rPr>
    </w:lvl>
    <w:lvl w:ilvl="6" w:tplc="0809000F">
      <w:start w:val="1"/>
      <w:numFmt w:val="decimal"/>
      <w:lvlText w:val="%7."/>
      <w:lvlJc w:val="left"/>
      <w:pPr>
        <w:tabs>
          <w:tab w:val="num" w:pos="2427"/>
        </w:tabs>
        <w:ind w:left="2427" w:hanging="360"/>
      </w:pPr>
      <w:rPr>
        <w:rFonts w:cs="Times New Roman"/>
      </w:rPr>
    </w:lvl>
    <w:lvl w:ilvl="7" w:tplc="08090019">
      <w:start w:val="1"/>
      <w:numFmt w:val="lowerLetter"/>
      <w:lvlText w:val="%8."/>
      <w:lvlJc w:val="left"/>
      <w:pPr>
        <w:tabs>
          <w:tab w:val="num" w:pos="3147"/>
        </w:tabs>
        <w:ind w:left="3147" w:hanging="360"/>
      </w:pPr>
      <w:rPr>
        <w:rFonts w:cs="Times New Roman"/>
      </w:rPr>
    </w:lvl>
    <w:lvl w:ilvl="8" w:tplc="0809001B">
      <w:start w:val="1"/>
      <w:numFmt w:val="lowerRoman"/>
      <w:lvlText w:val="%9."/>
      <w:lvlJc w:val="right"/>
      <w:pPr>
        <w:tabs>
          <w:tab w:val="num" w:pos="3867"/>
        </w:tabs>
        <w:ind w:left="3867" w:hanging="180"/>
      </w:pPr>
      <w:rPr>
        <w:rFonts w:cs="Times New Roman"/>
      </w:rPr>
    </w:lvl>
  </w:abstractNum>
  <w:abstractNum w:abstractNumId="119">
    <w:nsid w:val="2D1D6C16"/>
    <w:multiLevelType w:val="hybridMultilevel"/>
    <w:tmpl w:val="3E104F18"/>
    <w:lvl w:ilvl="0" w:tplc="B2A25D54">
      <w:start w:val="1"/>
      <w:numFmt w:val="decimal"/>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DA00620"/>
    <w:multiLevelType w:val="hybridMultilevel"/>
    <w:tmpl w:val="69484980"/>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21">
    <w:nsid w:val="2DAC581E"/>
    <w:multiLevelType w:val="hybridMultilevel"/>
    <w:tmpl w:val="8D7EB496"/>
    <w:lvl w:ilvl="0" w:tplc="7AE4DDC2">
      <w:start w:val="1"/>
      <w:numFmt w:val="lowerLetter"/>
      <w:lvlText w:val="%1."/>
      <w:lvlJc w:val="left"/>
      <w:pPr>
        <w:tabs>
          <w:tab w:val="num" w:pos="720"/>
        </w:tabs>
        <w:ind w:left="720" w:hanging="360"/>
      </w:pPr>
      <w:rPr>
        <w:rFonts w:hint="default"/>
        <w:b w:val="0"/>
        <w:i w:val="0"/>
        <w:color w:val="auto"/>
        <w:sz w:val="24"/>
        <w:szCs w:val="24"/>
      </w:rPr>
    </w:lvl>
    <w:lvl w:ilvl="1" w:tplc="08090019">
      <w:start w:val="1"/>
      <w:numFmt w:val="lowerLetter"/>
      <w:lvlText w:val="%2."/>
      <w:lvlJc w:val="left"/>
      <w:pPr>
        <w:tabs>
          <w:tab w:val="num" w:pos="-1173"/>
        </w:tabs>
        <w:ind w:left="-1173" w:hanging="360"/>
      </w:pPr>
      <w:rPr>
        <w:rFonts w:hint="default"/>
      </w:rPr>
    </w:lvl>
    <w:lvl w:ilvl="2" w:tplc="0809001B" w:tentative="1">
      <w:start w:val="1"/>
      <w:numFmt w:val="lowerRoman"/>
      <w:lvlText w:val="%3."/>
      <w:lvlJc w:val="right"/>
      <w:pPr>
        <w:tabs>
          <w:tab w:val="num" w:pos="-453"/>
        </w:tabs>
        <w:ind w:left="-453" w:hanging="180"/>
      </w:pPr>
    </w:lvl>
    <w:lvl w:ilvl="3" w:tplc="0809000F" w:tentative="1">
      <w:start w:val="1"/>
      <w:numFmt w:val="decimal"/>
      <w:lvlText w:val="%4."/>
      <w:lvlJc w:val="left"/>
      <w:pPr>
        <w:tabs>
          <w:tab w:val="num" w:pos="267"/>
        </w:tabs>
        <w:ind w:left="267" w:hanging="360"/>
      </w:pPr>
    </w:lvl>
    <w:lvl w:ilvl="4" w:tplc="08090019" w:tentative="1">
      <w:start w:val="1"/>
      <w:numFmt w:val="lowerLetter"/>
      <w:lvlText w:val="%5."/>
      <w:lvlJc w:val="left"/>
      <w:pPr>
        <w:tabs>
          <w:tab w:val="num" w:pos="987"/>
        </w:tabs>
        <w:ind w:left="987" w:hanging="360"/>
      </w:pPr>
    </w:lvl>
    <w:lvl w:ilvl="5" w:tplc="0809001B" w:tentative="1">
      <w:start w:val="1"/>
      <w:numFmt w:val="lowerRoman"/>
      <w:lvlText w:val="%6."/>
      <w:lvlJc w:val="right"/>
      <w:pPr>
        <w:tabs>
          <w:tab w:val="num" w:pos="1707"/>
        </w:tabs>
        <w:ind w:left="1707" w:hanging="180"/>
      </w:pPr>
    </w:lvl>
    <w:lvl w:ilvl="6" w:tplc="0809000F" w:tentative="1">
      <w:start w:val="1"/>
      <w:numFmt w:val="decimal"/>
      <w:lvlText w:val="%7."/>
      <w:lvlJc w:val="left"/>
      <w:pPr>
        <w:tabs>
          <w:tab w:val="num" w:pos="2427"/>
        </w:tabs>
        <w:ind w:left="2427" w:hanging="360"/>
      </w:pPr>
    </w:lvl>
    <w:lvl w:ilvl="7" w:tplc="08090019" w:tentative="1">
      <w:start w:val="1"/>
      <w:numFmt w:val="lowerLetter"/>
      <w:lvlText w:val="%8."/>
      <w:lvlJc w:val="left"/>
      <w:pPr>
        <w:tabs>
          <w:tab w:val="num" w:pos="3147"/>
        </w:tabs>
        <w:ind w:left="3147" w:hanging="360"/>
      </w:pPr>
    </w:lvl>
    <w:lvl w:ilvl="8" w:tplc="0809001B" w:tentative="1">
      <w:start w:val="1"/>
      <w:numFmt w:val="lowerRoman"/>
      <w:lvlText w:val="%9."/>
      <w:lvlJc w:val="right"/>
      <w:pPr>
        <w:tabs>
          <w:tab w:val="num" w:pos="3867"/>
        </w:tabs>
        <w:ind w:left="3867" w:hanging="180"/>
      </w:pPr>
    </w:lvl>
  </w:abstractNum>
  <w:abstractNum w:abstractNumId="122">
    <w:nsid w:val="2E844881"/>
    <w:multiLevelType w:val="hybridMultilevel"/>
    <w:tmpl w:val="BDE807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2EEB2BC7"/>
    <w:multiLevelType w:val="hybridMultilevel"/>
    <w:tmpl w:val="48E00FB6"/>
    <w:lvl w:ilvl="0" w:tplc="04090019">
      <w:start w:val="1"/>
      <w:numFmt w:val="lowerLetter"/>
      <w:lvlText w:val="%1."/>
      <w:lvlJc w:val="left"/>
      <w:pPr>
        <w:tabs>
          <w:tab w:val="num" w:pos="720"/>
        </w:tabs>
        <w:ind w:left="720" w:hanging="360"/>
      </w:pPr>
      <w:rPr>
        <w:rFonts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24">
    <w:nsid w:val="2F3C4893"/>
    <w:multiLevelType w:val="hybridMultilevel"/>
    <w:tmpl w:val="CB869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2F550C60"/>
    <w:multiLevelType w:val="hybridMultilevel"/>
    <w:tmpl w:val="DBF01EA0"/>
    <w:lvl w:ilvl="0" w:tplc="69AC6552">
      <w:start w:val="1"/>
      <w:numFmt w:val="lowerLetter"/>
      <w:lvlText w:val="%1."/>
      <w:lvlJc w:val="left"/>
      <w:pPr>
        <w:ind w:left="720" w:hanging="360"/>
      </w:pPr>
      <w:rPr>
        <w:rFonts w:hint="default"/>
        <w:b w:val="0"/>
        <w:i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2FC01EBB"/>
    <w:multiLevelType w:val="hybridMultilevel"/>
    <w:tmpl w:val="4E441ED4"/>
    <w:lvl w:ilvl="0" w:tplc="FCB65910">
      <w:start w:val="1"/>
      <w:numFmt w:val="decimal"/>
      <w:lvlText w:val="(%1)"/>
      <w:lvlJc w:val="left"/>
      <w:pPr>
        <w:tabs>
          <w:tab w:val="num" w:pos="4500"/>
        </w:tabs>
        <w:ind w:left="4500" w:hanging="360"/>
      </w:pPr>
      <w:rPr>
        <w:rFonts w:cs="Times New Roman" w:hint="default"/>
        <w:b w:val="0"/>
        <w:bCs w:val="0"/>
        <w:color w:val="auto"/>
        <w:sz w:val="24"/>
        <w:szCs w:val="24"/>
      </w:rPr>
    </w:lvl>
    <w:lvl w:ilvl="1" w:tplc="04090019">
      <w:start w:val="1"/>
      <w:numFmt w:val="lowerLetter"/>
      <w:lvlText w:val="%2."/>
      <w:lvlJc w:val="left"/>
      <w:pPr>
        <w:tabs>
          <w:tab w:val="num" w:pos="2607"/>
        </w:tabs>
        <w:ind w:left="2607" w:hanging="360"/>
      </w:pPr>
      <w:rPr>
        <w:rFonts w:cs="Times New Roman"/>
      </w:rPr>
    </w:lvl>
    <w:lvl w:ilvl="2" w:tplc="0409001B">
      <w:start w:val="1"/>
      <w:numFmt w:val="lowerRoman"/>
      <w:lvlText w:val="%3."/>
      <w:lvlJc w:val="right"/>
      <w:pPr>
        <w:tabs>
          <w:tab w:val="num" w:pos="3327"/>
        </w:tabs>
        <w:ind w:left="3327" w:hanging="180"/>
      </w:pPr>
      <w:rPr>
        <w:rFonts w:cs="Times New Roman"/>
      </w:rPr>
    </w:lvl>
    <w:lvl w:ilvl="3" w:tplc="0409000F">
      <w:start w:val="1"/>
      <w:numFmt w:val="decimal"/>
      <w:lvlText w:val="%4."/>
      <w:lvlJc w:val="left"/>
      <w:pPr>
        <w:tabs>
          <w:tab w:val="num" w:pos="4047"/>
        </w:tabs>
        <w:ind w:left="4047" w:hanging="360"/>
      </w:pPr>
      <w:rPr>
        <w:rFonts w:cs="Times New Roman"/>
      </w:rPr>
    </w:lvl>
    <w:lvl w:ilvl="4" w:tplc="04090019">
      <w:start w:val="1"/>
      <w:numFmt w:val="lowerLetter"/>
      <w:lvlText w:val="%5."/>
      <w:lvlJc w:val="left"/>
      <w:pPr>
        <w:tabs>
          <w:tab w:val="num" w:pos="4767"/>
        </w:tabs>
        <w:ind w:left="4767" w:hanging="360"/>
      </w:pPr>
      <w:rPr>
        <w:rFonts w:cs="Times New Roman"/>
      </w:rPr>
    </w:lvl>
    <w:lvl w:ilvl="5" w:tplc="0409001B">
      <w:start w:val="1"/>
      <w:numFmt w:val="lowerRoman"/>
      <w:lvlText w:val="%6."/>
      <w:lvlJc w:val="right"/>
      <w:pPr>
        <w:tabs>
          <w:tab w:val="num" w:pos="5487"/>
        </w:tabs>
        <w:ind w:left="5487" w:hanging="180"/>
      </w:pPr>
      <w:rPr>
        <w:rFonts w:cs="Times New Roman"/>
      </w:rPr>
    </w:lvl>
    <w:lvl w:ilvl="6" w:tplc="0409000F">
      <w:start w:val="1"/>
      <w:numFmt w:val="decimal"/>
      <w:lvlText w:val="%7."/>
      <w:lvlJc w:val="left"/>
      <w:pPr>
        <w:tabs>
          <w:tab w:val="num" w:pos="6207"/>
        </w:tabs>
        <w:ind w:left="6207" w:hanging="360"/>
      </w:pPr>
      <w:rPr>
        <w:rFonts w:cs="Times New Roman"/>
      </w:rPr>
    </w:lvl>
    <w:lvl w:ilvl="7" w:tplc="04090019">
      <w:start w:val="1"/>
      <w:numFmt w:val="lowerLetter"/>
      <w:lvlText w:val="%8."/>
      <w:lvlJc w:val="left"/>
      <w:pPr>
        <w:tabs>
          <w:tab w:val="num" w:pos="6927"/>
        </w:tabs>
        <w:ind w:left="6927" w:hanging="360"/>
      </w:pPr>
      <w:rPr>
        <w:rFonts w:cs="Times New Roman"/>
      </w:rPr>
    </w:lvl>
    <w:lvl w:ilvl="8" w:tplc="0409001B">
      <w:start w:val="1"/>
      <w:numFmt w:val="lowerRoman"/>
      <w:lvlText w:val="%9."/>
      <w:lvlJc w:val="right"/>
      <w:pPr>
        <w:tabs>
          <w:tab w:val="num" w:pos="7647"/>
        </w:tabs>
        <w:ind w:left="7647" w:hanging="180"/>
      </w:pPr>
      <w:rPr>
        <w:rFonts w:cs="Times New Roman"/>
      </w:rPr>
    </w:lvl>
  </w:abstractNum>
  <w:abstractNum w:abstractNumId="127">
    <w:nsid w:val="305E468D"/>
    <w:multiLevelType w:val="hybridMultilevel"/>
    <w:tmpl w:val="5E509C30"/>
    <w:lvl w:ilvl="0" w:tplc="88CEE92E">
      <w:start w:val="1"/>
      <w:numFmt w:val="lowerLetter"/>
      <w:lvlText w:val="%1."/>
      <w:lvlJc w:val="left"/>
      <w:pPr>
        <w:tabs>
          <w:tab w:val="num" w:pos="1440"/>
        </w:tabs>
        <w:ind w:left="1440" w:hanging="360"/>
      </w:pPr>
      <w:rPr>
        <w:rFonts w:ascii="Bookman Old Style" w:eastAsia="Times New Roman" w:hAnsi="Bookman Old Style" w:cs="Times New Roman" w:hint="default"/>
        <w:color w:val="000000"/>
        <w:sz w:val="24"/>
        <w:szCs w:val="24"/>
      </w:rPr>
    </w:lvl>
    <w:lvl w:ilvl="1" w:tplc="A8FEB43C">
      <w:start w:val="1"/>
      <w:numFmt w:val="lowerLetter"/>
      <w:lvlText w:val="%2."/>
      <w:lvlJc w:val="left"/>
      <w:pPr>
        <w:tabs>
          <w:tab w:val="num" w:pos="1440"/>
        </w:tabs>
        <w:ind w:left="1440" w:hanging="360"/>
      </w:pPr>
      <w:rPr>
        <w:rFonts w:ascii="Arial" w:hAnsi="Arial" w:cs="Arial" w:hint="default"/>
        <w:sz w:val="22"/>
        <w:szCs w:val="22"/>
      </w:rPr>
    </w:lvl>
    <w:lvl w:ilvl="2" w:tplc="122099EA">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ascii="Arial Narrow" w:hAnsi="Arial Narrow" w:cs="Arial" w:hint="default"/>
      </w:rPr>
    </w:lvl>
    <w:lvl w:ilvl="4" w:tplc="F6F25C54">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BEE02E2A"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nsid w:val="308B7CA0"/>
    <w:multiLevelType w:val="hybridMultilevel"/>
    <w:tmpl w:val="99DAEECA"/>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29">
    <w:nsid w:val="30F61571"/>
    <w:multiLevelType w:val="hybridMultilevel"/>
    <w:tmpl w:val="63ECAF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14C0025"/>
    <w:multiLevelType w:val="hybridMultilevel"/>
    <w:tmpl w:val="4B2C6A4C"/>
    <w:lvl w:ilvl="0" w:tplc="707A79AA">
      <w:start w:val="1"/>
      <w:numFmt w:val="lowerLetter"/>
      <w:lvlText w:val="%1."/>
      <w:lvlJc w:val="left"/>
      <w:pPr>
        <w:tabs>
          <w:tab w:val="num" w:pos="720"/>
        </w:tabs>
        <w:ind w:left="720" w:hanging="360"/>
      </w:pPr>
      <w:rPr>
        <w:rFonts w:ascii="Times New Roman" w:hAnsi="Times New Roman" w:cs="Times New Roman" w:hint="default"/>
        <w:sz w:val="24"/>
        <w:szCs w:val="24"/>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31">
    <w:nsid w:val="32176916"/>
    <w:multiLevelType w:val="hybridMultilevel"/>
    <w:tmpl w:val="E15AE0D2"/>
    <w:lvl w:ilvl="0" w:tplc="6FAEC878">
      <w:start w:val="1"/>
      <w:numFmt w:val="lowerLetter"/>
      <w:lvlText w:val="%1."/>
      <w:lvlJc w:val="left"/>
      <w:pPr>
        <w:tabs>
          <w:tab w:val="num" w:pos="680"/>
        </w:tabs>
        <w:ind w:left="680" w:hanging="680"/>
      </w:pPr>
      <w:rPr>
        <w:rFonts w:cs="Times New Roman" w:hint="default"/>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2">
    <w:nsid w:val="324249FE"/>
    <w:multiLevelType w:val="hybridMultilevel"/>
    <w:tmpl w:val="A2C291E6"/>
    <w:lvl w:ilvl="0" w:tplc="04210019">
      <w:start w:val="1"/>
      <w:numFmt w:val="decimal"/>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3">
    <w:nsid w:val="336D1BDF"/>
    <w:multiLevelType w:val="hybridMultilevel"/>
    <w:tmpl w:val="4EF47ED6"/>
    <w:lvl w:ilvl="0" w:tplc="5B20691C">
      <w:start w:val="1"/>
      <w:numFmt w:val="lowerLetter"/>
      <w:lvlText w:val="%1."/>
      <w:lvlJc w:val="left"/>
      <w:pPr>
        <w:tabs>
          <w:tab w:val="num" w:pos="720"/>
        </w:tabs>
        <w:ind w:left="720" w:hanging="360"/>
      </w:pPr>
      <w:rPr>
        <w:rFonts w:ascii="Bookman Old Style" w:hAnsi="Bookman Old Style" w:cs="Times New Roman" w:hint="default"/>
        <w:b w:val="0"/>
        <w:color w:val="000000"/>
        <w:sz w:val="24"/>
        <w:szCs w:val="24"/>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34">
    <w:nsid w:val="340278DD"/>
    <w:multiLevelType w:val="multilevel"/>
    <w:tmpl w:val="51E2D9CA"/>
    <w:styleLink w:val="AyatRincian"/>
    <w:lvl w:ilvl="0">
      <w:start w:val="1"/>
      <w:numFmt w:val="decimal"/>
      <w:lvlText w:val="(%1)"/>
      <w:lvlJc w:val="left"/>
      <w:pPr>
        <w:tabs>
          <w:tab w:val="num" w:pos="504"/>
        </w:tabs>
        <w:ind w:left="504" w:hanging="504"/>
      </w:pPr>
      <w:rPr>
        <w:rFonts w:ascii="Times New Roman" w:hAnsi="Times New Roman" w:cs="Times New Roman" w:hint="default"/>
        <w:sz w:val="24"/>
        <w:szCs w:val="24"/>
      </w:rPr>
    </w:lvl>
    <w:lvl w:ilvl="1">
      <w:start w:val="1"/>
      <w:numFmt w:val="lowerLetter"/>
      <w:lvlText w:val="%2."/>
      <w:lvlJc w:val="left"/>
      <w:pPr>
        <w:tabs>
          <w:tab w:val="num" w:pos="786"/>
        </w:tabs>
        <w:ind w:left="786" w:hanging="360"/>
      </w:pPr>
      <w:rPr>
        <w:rFonts w:ascii="Times New Roman" w:hAnsi="Times New Roman" w:cs="Times New Roman" w:hint="default"/>
        <w:sz w:val="24"/>
        <w:szCs w:val="24"/>
      </w:rPr>
    </w:lvl>
    <w:lvl w:ilvl="2">
      <w:start w:val="1"/>
      <w:numFmt w:val="decimal"/>
      <w:lvlText w:val="%3."/>
      <w:lvlJc w:val="left"/>
      <w:pPr>
        <w:tabs>
          <w:tab w:val="num" w:pos="1350"/>
        </w:tabs>
        <w:ind w:left="1350" w:hanging="360"/>
      </w:pPr>
      <w:rPr>
        <w:rFonts w:ascii="Bookman Old Style" w:eastAsia="Times New Roman" w:hAnsi="Bookman Old Style" w:cs="Times New Roman"/>
      </w:rPr>
    </w:lvl>
    <w:lvl w:ilvl="3">
      <w:start w:val="1"/>
      <w:numFmt w:val="lowerLetter"/>
      <w:lvlText w:val="%4)"/>
      <w:lvlJc w:val="left"/>
      <w:pPr>
        <w:tabs>
          <w:tab w:val="num" w:pos="1584"/>
        </w:tabs>
        <w:ind w:left="1584" w:hanging="360"/>
      </w:pPr>
      <w:rPr>
        <w:rFonts w:ascii="t" w:hAnsi="t" w:cs="t" w:hint="default"/>
        <w:sz w:val="24"/>
        <w:szCs w:val="24"/>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5">
    <w:nsid w:val="34B11D98"/>
    <w:multiLevelType w:val="hybridMultilevel"/>
    <w:tmpl w:val="FE721C0E"/>
    <w:lvl w:ilvl="0" w:tplc="8E0A8474">
      <w:start w:val="1"/>
      <w:numFmt w:val="lowerLetter"/>
      <w:lvlText w:val="%1."/>
      <w:lvlJc w:val="left"/>
      <w:pPr>
        <w:ind w:left="720" w:hanging="360"/>
      </w:pPr>
      <w:rPr>
        <w:rFonts w:cs="Times New Roman" w:hint="default"/>
        <w:b w:val="0"/>
        <w:color w:val="000000"/>
        <w:sz w:val="24"/>
        <w:szCs w:val="24"/>
        <w:lang w:val="id-ID"/>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36">
    <w:nsid w:val="34D33E0C"/>
    <w:multiLevelType w:val="hybridMultilevel"/>
    <w:tmpl w:val="3DBCB366"/>
    <w:lvl w:ilvl="0" w:tplc="04210019">
      <w:start w:val="1"/>
      <w:numFmt w:val="lowerLetter"/>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137">
    <w:nsid w:val="34F853A9"/>
    <w:multiLevelType w:val="hybridMultilevel"/>
    <w:tmpl w:val="818E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5095F97"/>
    <w:multiLevelType w:val="hybridMultilevel"/>
    <w:tmpl w:val="E42AE098"/>
    <w:lvl w:ilvl="0" w:tplc="59C44F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366D28E4"/>
    <w:multiLevelType w:val="hybridMultilevel"/>
    <w:tmpl w:val="D25C8894"/>
    <w:lvl w:ilvl="0" w:tplc="E8A0FDB8">
      <w:start w:val="1"/>
      <w:numFmt w:val="lowerLetter"/>
      <w:lvlText w:val="%1."/>
      <w:lvlJc w:val="left"/>
      <w:pPr>
        <w:tabs>
          <w:tab w:val="num" w:pos="2700"/>
        </w:tabs>
        <w:ind w:left="2700" w:hanging="360"/>
      </w:pPr>
      <w:rPr>
        <w:rFonts w:hint="default"/>
      </w:rPr>
    </w:lvl>
    <w:lvl w:ilvl="1" w:tplc="1040C8CA">
      <w:start w:val="1"/>
      <w:numFmt w:val="decimal"/>
      <w:lvlText w:val="%2."/>
      <w:lvlJc w:val="left"/>
      <w:pPr>
        <w:tabs>
          <w:tab w:val="num" w:pos="2700"/>
        </w:tabs>
        <w:ind w:left="2700" w:hanging="360"/>
      </w:pPr>
      <w:rPr>
        <w:rFonts w:hint="default"/>
        <w:b w:val="0"/>
        <w:i w:val="0"/>
        <w:color w:val="auto"/>
        <w:sz w:val="24"/>
        <w:szCs w:val="24"/>
      </w:rPr>
    </w:lvl>
    <w:lvl w:ilvl="2" w:tplc="5E78876E">
      <w:start w:val="1"/>
      <w:numFmt w:val="decimal"/>
      <w:lvlText w:val="%3."/>
      <w:lvlJc w:val="left"/>
      <w:pPr>
        <w:tabs>
          <w:tab w:val="num" w:pos="3600"/>
        </w:tabs>
        <w:ind w:left="3600" w:hanging="360"/>
      </w:pPr>
      <w:rPr>
        <w:rFonts w:hint="default"/>
      </w:r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40">
    <w:nsid w:val="36C5650A"/>
    <w:multiLevelType w:val="hybridMultilevel"/>
    <w:tmpl w:val="DB4ED114"/>
    <w:lvl w:ilvl="0" w:tplc="C874AE30">
      <w:start w:val="1"/>
      <w:numFmt w:val="decimal"/>
      <w:lvlText w:val="(%1)"/>
      <w:lvlJc w:val="left"/>
      <w:pPr>
        <w:tabs>
          <w:tab w:val="num" w:pos="2160"/>
        </w:tabs>
        <w:ind w:left="2160" w:hanging="54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141">
    <w:nsid w:val="36C9004D"/>
    <w:multiLevelType w:val="hybridMultilevel"/>
    <w:tmpl w:val="50BE1066"/>
    <w:lvl w:ilvl="0" w:tplc="8488F596">
      <w:start w:val="1"/>
      <w:numFmt w:val="lowerLetter"/>
      <w:lvlText w:val="%1."/>
      <w:lvlJc w:val="left"/>
      <w:pPr>
        <w:ind w:left="1140" w:hanging="360"/>
      </w:pPr>
      <w:rPr>
        <w:rFonts w:cs="Times New Roman" w:hint="default"/>
        <w:b w:val="0"/>
        <w:color w:val="000000"/>
        <w:sz w:val="24"/>
        <w:szCs w:val="24"/>
        <w:lang w:val="id-ID"/>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42">
    <w:nsid w:val="37545F5C"/>
    <w:multiLevelType w:val="hybridMultilevel"/>
    <w:tmpl w:val="1D42BE9E"/>
    <w:lvl w:ilvl="0" w:tplc="7D268BB6">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77D6A22"/>
    <w:multiLevelType w:val="hybridMultilevel"/>
    <w:tmpl w:val="16D2BD76"/>
    <w:lvl w:ilvl="0" w:tplc="04090019">
      <w:start w:val="1"/>
      <w:numFmt w:val="lowerLetter"/>
      <w:lvlText w:val="%1."/>
      <w:lvlJc w:val="left"/>
      <w:pPr>
        <w:ind w:left="2520" w:hanging="360"/>
      </w:pPr>
      <w:rPr>
        <w:color w:val="auto"/>
      </w:rPr>
    </w:lvl>
    <w:lvl w:ilvl="1" w:tplc="04210019">
      <w:start w:val="1"/>
      <w:numFmt w:val="lowerLetter"/>
      <w:lvlText w:val="%2."/>
      <w:lvlJc w:val="left"/>
      <w:pPr>
        <w:ind w:left="3240" w:hanging="360"/>
      </w:pPr>
      <w:rPr>
        <w:rFonts w:cs="Times New Roman"/>
      </w:rPr>
    </w:lvl>
    <w:lvl w:ilvl="2" w:tplc="0421001B">
      <w:start w:val="1"/>
      <w:numFmt w:val="lowerRoman"/>
      <w:lvlText w:val="%3."/>
      <w:lvlJc w:val="right"/>
      <w:pPr>
        <w:ind w:left="3960" w:hanging="180"/>
      </w:pPr>
      <w:rPr>
        <w:rFonts w:cs="Times New Roman"/>
      </w:rPr>
    </w:lvl>
    <w:lvl w:ilvl="3" w:tplc="0421000F">
      <w:start w:val="1"/>
      <w:numFmt w:val="decimal"/>
      <w:lvlText w:val="%4."/>
      <w:lvlJc w:val="left"/>
      <w:pPr>
        <w:ind w:left="4680" w:hanging="360"/>
      </w:pPr>
      <w:rPr>
        <w:rFonts w:cs="Times New Roman"/>
      </w:rPr>
    </w:lvl>
    <w:lvl w:ilvl="4" w:tplc="04210019">
      <w:start w:val="1"/>
      <w:numFmt w:val="lowerLetter"/>
      <w:lvlText w:val="%5."/>
      <w:lvlJc w:val="left"/>
      <w:pPr>
        <w:ind w:left="5400" w:hanging="360"/>
      </w:pPr>
      <w:rPr>
        <w:rFonts w:cs="Times New Roman"/>
      </w:rPr>
    </w:lvl>
    <w:lvl w:ilvl="5" w:tplc="0421001B">
      <w:start w:val="1"/>
      <w:numFmt w:val="lowerRoman"/>
      <w:lvlText w:val="%6."/>
      <w:lvlJc w:val="right"/>
      <w:pPr>
        <w:ind w:left="6120" w:hanging="180"/>
      </w:pPr>
      <w:rPr>
        <w:rFonts w:cs="Times New Roman"/>
      </w:rPr>
    </w:lvl>
    <w:lvl w:ilvl="6" w:tplc="0421000F">
      <w:start w:val="1"/>
      <w:numFmt w:val="decimal"/>
      <w:lvlText w:val="%7."/>
      <w:lvlJc w:val="left"/>
      <w:pPr>
        <w:ind w:left="6840" w:hanging="360"/>
      </w:pPr>
      <w:rPr>
        <w:rFonts w:cs="Times New Roman"/>
      </w:rPr>
    </w:lvl>
    <w:lvl w:ilvl="7" w:tplc="04210019">
      <w:start w:val="1"/>
      <w:numFmt w:val="lowerLetter"/>
      <w:lvlText w:val="%8."/>
      <w:lvlJc w:val="left"/>
      <w:pPr>
        <w:ind w:left="7560" w:hanging="360"/>
      </w:pPr>
      <w:rPr>
        <w:rFonts w:cs="Times New Roman"/>
      </w:rPr>
    </w:lvl>
    <w:lvl w:ilvl="8" w:tplc="0421001B">
      <w:start w:val="1"/>
      <w:numFmt w:val="lowerRoman"/>
      <w:lvlText w:val="%9."/>
      <w:lvlJc w:val="right"/>
      <w:pPr>
        <w:ind w:left="8280" w:hanging="180"/>
      </w:pPr>
      <w:rPr>
        <w:rFonts w:cs="Times New Roman"/>
      </w:rPr>
    </w:lvl>
  </w:abstractNum>
  <w:abstractNum w:abstractNumId="144">
    <w:nsid w:val="37EF1270"/>
    <w:multiLevelType w:val="hybridMultilevel"/>
    <w:tmpl w:val="2FAC6944"/>
    <w:lvl w:ilvl="0" w:tplc="04210019">
      <w:start w:val="1"/>
      <w:numFmt w:val="decimal"/>
      <w:lvlText w:val="(%1)"/>
      <w:lvlJc w:val="left"/>
      <w:pPr>
        <w:tabs>
          <w:tab w:val="num" w:pos="780"/>
        </w:tabs>
        <w:ind w:left="780" w:hanging="420"/>
      </w:pPr>
      <w:rPr>
        <w:rFonts w:cs="Times New Roman"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5">
    <w:nsid w:val="387B1129"/>
    <w:multiLevelType w:val="hybridMultilevel"/>
    <w:tmpl w:val="BE5EBE36"/>
    <w:lvl w:ilvl="0" w:tplc="E5602DE6">
      <w:start w:val="1"/>
      <w:numFmt w:val="lowerLetter"/>
      <w:lvlText w:val="%1."/>
      <w:lvlJc w:val="left"/>
      <w:pPr>
        <w:tabs>
          <w:tab w:val="num" w:pos="2880"/>
        </w:tabs>
        <w:ind w:left="2880" w:hanging="360"/>
      </w:pPr>
      <w:rPr>
        <w:rFonts w:hint="default"/>
      </w:rPr>
    </w:lvl>
    <w:lvl w:ilvl="1" w:tplc="BD3EA332">
      <w:start w:val="1"/>
      <w:numFmt w:val="lowerLetter"/>
      <w:lvlText w:val="%2."/>
      <w:lvlJc w:val="left"/>
      <w:pPr>
        <w:tabs>
          <w:tab w:val="num" w:pos="1440"/>
        </w:tabs>
        <w:ind w:left="1440" w:hanging="360"/>
      </w:pPr>
      <w:rPr>
        <w:rFonts w:hint="default"/>
        <w:b w:val="0"/>
        <w:i w:val="0"/>
        <w:color w:val="auto"/>
        <w:sz w:val="24"/>
        <w:szCs w:val="24"/>
      </w:rPr>
    </w:lvl>
    <w:lvl w:ilvl="2" w:tplc="0409001B">
      <w:start w:val="2"/>
      <w:numFmt w:val="lowerLetter"/>
      <w:lvlText w:val="%3."/>
      <w:lvlJc w:val="left"/>
      <w:pPr>
        <w:tabs>
          <w:tab w:val="num" w:pos="2340"/>
        </w:tabs>
        <w:ind w:left="2340" w:hanging="360"/>
      </w:pPr>
      <w:rPr>
        <w:rFonts w:ascii="Arial Narrow" w:hAnsi="Arial Narrow" w:cs="Arial" w:hint="default"/>
      </w:rPr>
    </w:lvl>
    <w:lvl w:ilvl="3" w:tplc="5968550C">
      <w:start w:val="1"/>
      <w:numFmt w:val="upperRoman"/>
      <w:lvlText w:val="%4."/>
      <w:lvlJc w:val="left"/>
      <w:pPr>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nsid w:val="39AA6255"/>
    <w:multiLevelType w:val="hybridMultilevel"/>
    <w:tmpl w:val="BA024EDC"/>
    <w:lvl w:ilvl="0" w:tplc="C0DC2B7A">
      <w:start w:val="1"/>
      <w:numFmt w:val="lowerLetter"/>
      <w:lvlText w:val="%1."/>
      <w:lvlJc w:val="left"/>
      <w:pPr>
        <w:ind w:left="1140" w:hanging="360"/>
      </w:pPr>
      <w:rPr>
        <w:rFonts w:cs="Times New Roman" w:hint="default"/>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A2D099A"/>
    <w:multiLevelType w:val="hybridMultilevel"/>
    <w:tmpl w:val="998E7080"/>
    <w:lvl w:ilvl="0" w:tplc="04090019">
      <w:start w:val="1"/>
      <w:numFmt w:val="lowerLetter"/>
      <w:lvlText w:val="%1."/>
      <w:lvlJc w:val="left"/>
      <w:pPr>
        <w:tabs>
          <w:tab w:val="num" w:pos="1800"/>
        </w:tabs>
        <w:ind w:left="1800" w:hanging="360"/>
      </w:pPr>
      <w:rPr>
        <w:color w:val="auto"/>
        <w:sz w:val="24"/>
        <w:szCs w:val="24"/>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8">
    <w:nsid w:val="3BAC7642"/>
    <w:multiLevelType w:val="hybridMultilevel"/>
    <w:tmpl w:val="468497D2"/>
    <w:lvl w:ilvl="0" w:tplc="5220FCD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9">
    <w:nsid w:val="3C682BFE"/>
    <w:multiLevelType w:val="hybridMultilevel"/>
    <w:tmpl w:val="F9AA902E"/>
    <w:lvl w:ilvl="0" w:tplc="C96CE562">
      <w:start w:val="1"/>
      <w:numFmt w:val="decimal"/>
      <w:lvlText w:val="(%1)"/>
      <w:lvlJc w:val="left"/>
      <w:pPr>
        <w:tabs>
          <w:tab w:val="num" w:pos="720"/>
        </w:tabs>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50">
    <w:nsid w:val="3C723271"/>
    <w:multiLevelType w:val="hybridMultilevel"/>
    <w:tmpl w:val="B6E29EB8"/>
    <w:lvl w:ilvl="0" w:tplc="0F64E4FA">
      <w:start w:val="1"/>
      <w:numFmt w:val="decimal"/>
      <w:lvlText w:val="(%1)"/>
      <w:lvlJc w:val="left"/>
      <w:pPr>
        <w:tabs>
          <w:tab w:val="num" w:pos="720"/>
        </w:tabs>
        <w:ind w:left="720" w:hanging="360"/>
      </w:pPr>
      <w:rPr>
        <w:rFonts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51">
    <w:nsid w:val="3CDF7328"/>
    <w:multiLevelType w:val="hybridMultilevel"/>
    <w:tmpl w:val="1DF47F8C"/>
    <w:lvl w:ilvl="0" w:tplc="AF9A3808">
      <w:start w:val="1"/>
      <w:numFmt w:val="decimal"/>
      <w:lvlText w:val="(%1)"/>
      <w:lvlJc w:val="left"/>
      <w:pPr>
        <w:tabs>
          <w:tab w:val="num" w:pos="3060"/>
        </w:tabs>
        <w:ind w:left="3060" w:hanging="360"/>
      </w:pPr>
      <w:rPr>
        <w:rFonts w:ascii="Tahoma" w:hAnsi="Tahoma" w:cs="Tahoma" w:hint="default"/>
        <w:sz w:val="24"/>
        <w:szCs w:val="24"/>
      </w:rPr>
    </w:lvl>
    <w:lvl w:ilvl="1" w:tplc="E8A0FDB8">
      <w:start w:val="1"/>
      <w:numFmt w:val="lowerLetter"/>
      <w:lvlText w:val="%2."/>
      <w:lvlJc w:val="left"/>
      <w:pPr>
        <w:tabs>
          <w:tab w:val="num" w:pos="2700"/>
        </w:tabs>
        <w:ind w:left="2700" w:hanging="360"/>
      </w:pPr>
      <w:rPr>
        <w:rFonts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52">
    <w:nsid w:val="3DA822D7"/>
    <w:multiLevelType w:val="hybridMultilevel"/>
    <w:tmpl w:val="7938DE50"/>
    <w:lvl w:ilvl="0" w:tplc="4E128FFA">
      <w:start w:val="1"/>
      <w:numFmt w:val="decimal"/>
      <w:lvlText w:val="(%1)"/>
      <w:lvlJc w:val="left"/>
      <w:pPr>
        <w:ind w:left="720" w:hanging="360"/>
      </w:pPr>
      <w:rPr>
        <w:rFonts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DF6581D"/>
    <w:multiLevelType w:val="hybridMultilevel"/>
    <w:tmpl w:val="2B9EC1EC"/>
    <w:lvl w:ilvl="0" w:tplc="E6DC1478">
      <w:start w:val="1"/>
      <w:numFmt w:val="lowerLetter"/>
      <w:lvlText w:val="%1."/>
      <w:lvlJc w:val="left"/>
      <w:pPr>
        <w:ind w:left="720" w:hanging="360"/>
      </w:pPr>
      <w:rPr>
        <w:rFonts w:cs="Times New Roman" w:hint="default"/>
        <w:i w:val="0"/>
        <w:iCs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4">
    <w:nsid w:val="3EF332DF"/>
    <w:multiLevelType w:val="hybridMultilevel"/>
    <w:tmpl w:val="91060E32"/>
    <w:lvl w:ilvl="0" w:tplc="0F64E4FA">
      <w:start w:val="1"/>
      <w:numFmt w:val="decimal"/>
      <w:lvlText w:val="(%1)"/>
      <w:lvlJc w:val="left"/>
      <w:pPr>
        <w:tabs>
          <w:tab w:val="num" w:pos="720"/>
        </w:tabs>
        <w:ind w:left="720" w:hanging="360"/>
      </w:pPr>
      <w:rPr>
        <w:rFonts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55">
    <w:nsid w:val="3F3C0EF0"/>
    <w:multiLevelType w:val="hybridMultilevel"/>
    <w:tmpl w:val="78DE3A44"/>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FF67F85"/>
    <w:multiLevelType w:val="hybridMultilevel"/>
    <w:tmpl w:val="ED266F0C"/>
    <w:lvl w:ilvl="0" w:tplc="77E652A8">
      <w:start w:val="1"/>
      <w:numFmt w:val="decimal"/>
      <w:lvlText w:val="%1."/>
      <w:lvlJc w:val="left"/>
      <w:pPr>
        <w:ind w:left="1287" w:hanging="360"/>
      </w:pPr>
      <w:rPr>
        <w:rFonts w:ascii="Bookman Old Style" w:hAnsi="Bookman Old Style" w:cs="Times New Roman" w:hint="default"/>
        <w:sz w:val="24"/>
        <w:szCs w:val="24"/>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57">
    <w:nsid w:val="40235219"/>
    <w:multiLevelType w:val="hybridMultilevel"/>
    <w:tmpl w:val="8F286FB6"/>
    <w:lvl w:ilvl="0" w:tplc="11A8BC10">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0287CB6"/>
    <w:multiLevelType w:val="hybridMultilevel"/>
    <w:tmpl w:val="589A6A0E"/>
    <w:lvl w:ilvl="0" w:tplc="736A45F0">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0577A34"/>
    <w:multiLevelType w:val="hybridMultilevel"/>
    <w:tmpl w:val="C456B6A8"/>
    <w:lvl w:ilvl="0" w:tplc="122099E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1134A10"/>
    <w:multiLevelType w:val="hybridMultilevel"/>
    <w:tmpl w:val="F7286306"/>
    <w:lvl w:ilvl="0" w:tplc="4AF614E8">
      <w:start w:val="1"/>
      <w:numFmt w:val="decimal"/>
      <w:lvlText w:val="(%1)"/>
      <w:lvlJc w:val="left"/>
      <w:pPr>
        <w:ind w:left="1350" w:hanging="360"/>
      </w:pPr>
      <w:rPr>
        <w:rFonts w:ascii="Calibri" w:hAnsi="Calibri" w:cs="Calibri" w:hint="default"/>
        <w:i w:val="0"/>
        <w:color w:val="auto"/>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1">
    <w:nsid w:val="4164558F"/>
    <w:multiLevelType w:val="hybridMultilevel"/>
    <w:tmpl w:val="05BAEBEA"/>
    <w:lvl w:ilvl="0" w:tplc="01705EE6">
      <w:start w:val="1"/>
      <w:numFmt w:val="decimal"/>
      <w:lvlText w:val="(%1)"/>
      <w:lvlJc w:val="left"/>
      <w:pPr>
        <w:ind w:left="1854" w:hanging="360"/>
      </w:pPr>
      <w:rPr>
        <w:rFonts w:ascii="Bookman Old Style" w:hAnsi="Bookman Old Style" w:cs="Tahoma" w:hint="default"/>
        <w:sz w:val="18"/>
        <w:szCs w:val="18"/>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2">
    <w:nsid w:val="416E4B42"/>
    <w:multiLevelType w:val="hybridMultilevel"/>
    <w:tmpl w:val="C1AA11D0"/>
    <w:lvl w:ilvl="0" w:tplc="8AD0CD8E">
      <w:start w:val="1"/>
      <w:numFmt w:val="decimal"/>
      <w:lvlText w:val="(%1)"/>
      <w:lvlJc w:val="left"/>
      <w:pPr>
        <w:ind w:left="720" w:hanging="360"/>
      </w:pPr>
      <w:rPr>
        <w:rFonts w:cs="Times New Roman" w:hint="default"/>
      </w:rPr>
    </w:lvl>
    <w:lvl w:ilvl="1" w:tplc="F9A850C4">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3">
    <w:nsid w:val="41D01B5A"/>
    <w:multiLevelType w:val="hybridMultilevel"/>
    <w:tmpl w:val="35205F26"/>
    <w:lvl w:ilvl="0" w:tplc="C3646596">
      <w:start w:val="1"/>
      <w:numFmt w:val="decimal"/>
      <w:lvlText w:val="(%1)"/>
      <w:lvlJc w:val="left"/>
      <w:pPr>
        <w:ind w:left="720" w:hanging="360"/>
      </w:pPr>
      <w:rPr>
        <w:rFonts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2200B35"/>
    <w:multiLevelType w:val="hybridMultilevel"/>
    <w:tmpl w:val="F14452BC"/>
    <w:lvl w:ilvl="0" w:tplc="4FDE8D58">
      <w:start w:val="1"/>
      <w:numFmt w:val="decimal"/>
      <w:lvlText w:val="(%1)"/>
      <w:lvlJc w:val="left"/>
      <w:pPr>
        <w:tabs>
          <w:tab w:val="num" w:pos="3060"/>
        </w:tabs>
        <w:ind w:left="3060" w:hanging="360"/>
      </w:pPr>
      <w:rPr>
        <w:rFonts w:ascii="Tahoma" w:hAnsi="Tahoma" w:cs="Tahoma"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422A016C"/>
    <w:multiLevelType w:val="hybridMultilevel"/>
    <w:tmpl w:val="05249034"/>
    <w:lvl w:ilvl="0" w:tplc="A35212AC">
      <w:start w:val="1"/>
      <w:numFmt w:val="decimal"/>
      <w:lvlText w:val="%1."/>
      <w:lvlJc w:val="left"/>
      <w:pPr>
        <w:tabs>
          <w:tab w:val="num" w:pos="720"/>
        </w:tabs>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25735D2"/>
    <w:multiLevelType w:val="hybridMultilevel"/>
    <w:tmpl w:val="ED44EC8E"/>
    <w:lvl w:ilvl="0" w:tplc="04210019">
      <w:start w:val="1"/>
      <w:numFmt w:val="lowerLetter"/>
      <w:lvlText w:val="%1."/>
      <w:lvlJc w:val="left"/>
      <w:pPr>
        <w:ind w:left="3240" w:hanging="360"/>
      </w:pPr>
      <w:rPr>
        <w:rFonts w:cs="Times New Roman"/>
      </w:rPr>
    </w:lvl>
    <w:lvl w:ilvl="1" w:tplc="04210019">
      <w:start w:val="1"/>
      <w:numFmt w:val="lowerLetter"/>
      <w:lvlText w:val="%2."/>
      <w:lvlJc w:val="left"/>
      <w:pPr>
        <w:ind w:left="3960" w:hanging="360"/>
      </w:pPr>
      <w:rPr>
        <w:rFonts w:cs="Times New Roman"/>
      </w:rPr>
    </w:lvl>
    <w:lvl w:ilvl="2" w:tplc="0421001B">
      <w:start w:val="1"/>
      <w:numFmt w:val="lowerRoman"/>
      <w:lvlText w:val="%3."/>
      <w:lvlJc w:val="right"/>
      <w:pPr>
        <w:ind w:left="4680" w:hanging="180"/>
      </w:pPr>
      <w:rPr>
        <w:rFonts w:cs="Times New Roman"/>
      </w:rPr>
    </w:lvl>
    <w:lvl w:ilvl="3" w:tplc="0421000F">
      <w:start w:val="1"/>
      <w:numFmt w:val="decimal"/>
      <w:lvlText w:val="%4."/>
      <w:lvlJc w:val="left"/>
      <w:pPr>
        <w:ind w:left="5400" w:hanging="360"/>
      </w:pPr>
      <w:rPr>
        <w:rFonts w:cs="Times New Roman"/>
      </w:rPr>
    </w:lvl>
    <w:lvl w:ilvl="4" w:tplc="04210019">
      <w:start w:val="1"/>
      <w:numFmt w:val="lowerLetter"/>
      <w:lvlText w:val="%5."/>
      <w:lvlJc w:val="left"/>
      <w:pPr>
        <w:ind w:left="6120" w:hanging="360"/>
      </w:pPr>
      <w:rPr>
        <w:rFonts w:cs="Times New Roman"/>
      </w:rPr>
    </w:lvl>
    <w:lvl w:ilvl="5" w:tplc="0421001B">
      <w:start w:val="1"/>
      <w:numFmt w:val="lowerRoman"/>
      <w:lvlText w:val="%6."/>
      <w:lvlJc w:val="right"/>
      <w:pPr>
        <w:ind w:left="6840" w:hanging="180"/>
      </w:pPr>
      <w:rPr>
        <w:rFonts w:cs="Times New Roman"/>
      </w:rPr>
    </w:lvl>
    <w:lvl w:ilvl="6" w:tplc="0421000F">
      <w:start w:val="1"/>
      <w:numFmt w:val="decimal"/>
      <w:lvlText w:val="%7."/>
      <w:lvlJc w:val="left"/>
      <w:pPr>
        <w:ind w:left="7560" w:hanging="360"/>
      </w:pPr>
      <w:rPr>
        <w:rFonts w:cs="Times New Roman"/>
      </w:rPr>
    </w:lvl>
    <w:lvl w:ilvl="7" w:tplc="04210019">
      <w:start w:val="1"/>
      <w:numFmt w:val="lowerLetter"/>
      <w:lvlText w:val="%8."/>
      <w:lvlJc w:val="left"/>
      <w:pPr>
        <w:ind w:left="8280" w:hanging="360"/>
      </w:pPr>
      <w:rPr>
        <w:rFonts w:cs="Times New Roman"/>
      </w:rPr>
    </w:lvl>
    <w:lvl w:ilvl="8" w:tplc="0421001B">
      <w:start w:val="1"/>
      <w:numFmt w:val="lowerRoman"/>
      <w:lvlText w:val="%9."/>
      <w:lvlJc w:val="right"/>
      <w:pPr>
        <w:ind w:left="9000" w:hanging="180"/>
      </w:pPr>
      <w:rPr>
        <w:rFonts w:cs="Times New Roman"/>
      </w:rPr>
    </w:lvl>
  </w:abstractNum>
  <w:abstractNum w:abstractNumId="167">
    <w:nsid w:val="42EF13D1"/>
    <w:multiLevelType w:val="multilevel"/>
    <w:tmpl w:val="75B40EAA"/>
    <w:lvl w:ilvl="0">
      <w:start w:val="1"/>
      <w:numFmt w:val="lowerLetter"/>
      <w:lvlText w:val="%1."/>
      <w:lvlJc w:val="left"/>
      <w:pPr>
        <w:tabs>
          <w:tab w:val="num" w:pos="3600"/>
        </w:tabs>
        <w:ind w:left="3600" w:hanging="360"/>
      </w:pPr>
      <w:rPr>
        <w:rFonts w:hint="default"/>
        <w:b w:val="0"/>
        <w:i w:val="0"/>
        <w:color w:val="auto"/>
        <w:sz w:val="24"/>
        <w:szCs w:val="24"/>
      </w:rPr>
    </w:lvl>
    <w:lvl w:ilvl="1">
      <w:start w:val="3"/>
      <w:numFmt w:val="decimal"/>
      <w:isLgl/>
      <w:lvlText w:val="%1.%2"/>
      <w:lvlJc w:val="left"/>
      <w:pPr>
        <w:ind w:left="360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168">
    <w:nsid w:val="42F207CF"/>
    <w:multiLevelType w:val="hybridMultilevel"/>
    <w:tmpl w:val="28E648E6"/>
    <w:lvl w:ilvl="0" w:tplc="088E7102">
      <w:start w:val="1"/>
      <w:numFmt w:val="lowerLetter"/>
      <w:lvlText w:val="%1."/>
      <w:lvlJc w:val="left"/>
      <w:pPr>
        <w:tabs>
          <w:tab w:val="num" w:pos="1440"/>
        </w:tabs>
        <w:ind w:left="1440" w:hanging="360"/>
      </w:pPr>
      <w:rPr>
        <w:rFonts w:cs="Times New Roman" w:hint="default"/>
      </w:rPr>
    </w:lvl>
    <w:lvl w:ilvl="1" w:tplc="8376EAE6">
      <w:start w:val="1"/>
      <w:numFmt w:val="decimal"/>
      <w:lvlText w:val="(%2)"/>
      <w:lvlJc w:val="left"/>
      <w:pPr>
        <w:tabs>
          <w:tab w:val="num" w:pos="1440"/>
        </w:tabs>
        <w:ind w:left="1440" w:hanging="360"/>
      </w:pPr>
      <w:rPr>
        <w:rFonts w:ascii="Tahoma" w:eastAsia="Times New Roman" w:hAnsi="Tahoma" w:cs="Times New Roman" w:hint="default"/>
        <w:color w:val="auto"/>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1FFC67F0">
      <w:start w:val="1"/>
      <w:numFmt w:val="lowerLetter"/>
      <w:lvlText w:val="%5."/>
      <w:lvlJc w:val="left"/>
      <w:pPr>
        <w:tabs>
          <w:tab w:val="num" w:pos="3600"/>
        </w:tabs>
        <w:ind w:left="3600" w:hanging="360"/>
      </w:pPr>
      <w:rPr>
        <w:rFonts w:cs="Times New Roman"/>
        <w:color w:val="000000"/>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9">
    <w:nsid w:val="43B6645B"/>
    <w:multiLevelType w:val="hybridMultilevel"/>
    <w:tmpl w:val="9790ED10"/>
    <w:lvl w:ilvl="0" w:tplc="0F64E4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3C350D2"/>
    <w:multiLevelType w:val="hybridMultilevel"/>
    <w:tmpl w:val="F29629AC"/>
    <w:lvl w:ilvl="0" w:tplc="F0EEA186">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44510C4F"/>
    <w:multiLevelType w:val="hybridMultilevel"/>
    <w:tmpl w:val="171AA34E"/>
    <w:lvl w:ilvl="0" w:tplc="E6DC1478">
      <w:start w:val="1"/>
      <w:numFmt w:val="lowerLetter"/>
      <w:lvlText w:val="%1."/>
      <w:lvlJc w:val="left"/>
      <w:pPr>
        <w:tabs>
          <w:tab w:val="num" w:pos="1319"/>
        </w:tabs>
        <w:ind w:left="1319" w:hanging="360"/>
      </w:pPr>
      <w:rPr>
        <w:rFonts w:cs="Times New Roman" w:hint="default"/>
        <w:i w:val="0"/>
        <w:iCs w:val="0"/>
        <w:color w:val="auto"/>
      </w:rPr>
    </w:lvl>
    <w:lvl w:ilvl="1" w:tplc="4CA0EEF8">
      <w:start w:val="1"/>
      <w:numFmt w:val="lowerLetter"/>
      <w:lvlText w:val="%2."/>
      <w:lvlJc w:val="left"/>
      <w:pPr>
        <w:tabs>
          <w:tab w:val="num" w:pos="360"/>
        </w:tabs>
        <w:ind w:left="360" w:hanging="360"/>
      </w:pPr>
      <w:rPr>
        <w:rFonts w:cs="Times New Roman" w:hint="default"/>
      </w:rPr>
    </w:lvl>
    <w:lvl w:ilvl="2" w:tplc="0409001B">
      <w:start w:val="1"/>
      <w:numFmt w:val="lowerRoman"/>
      <w:lvlText w:val="%3."/>
      <w:lvlJc w:val="right"/>
      <w:pPr>
        <w:tabs>
          <w:tab w:val="num" w:pos="1080"/>
        </w:tabs>
        <w:ind w:left="1080" w:hanging="180"/>
      </w:pPr>
      <w:rPr>
        <w:rFonts w:cs="Times New Roman"/>
      </w:rPr>
    </w:lvl>
    <w:lvl w:ilvl="3" w:tplc="0409000F">
      <w:start w:val="1"/>
      <w:numFmt w:val="decimal"/>
      <w:lvlText w:val="%4."/>
      <w:lvlJc w:val="left"/>
      <w:pPr>
        <w:tabs>
          <w:tab w:val="num" w:pos="1800"/>
        </w:tabs>
        <w:ind w:left="1800" w:hanging="360"/>
      </w:pPr>
      <w:rPr>
        <w:rFonts w:cs="Times New Roman"/>
      </w:rPr>
    </w:lvl>
    <w:lvl w:ilvl="4" w:tplc="04090019">
      <w:start w:val="1"/>
      <w:numFmt w:val="lowerLetter"/>
      <w:lvlText w:val="%5."/>
      <w:lvlJc w:val="left"/>
      <w:pPr>
        <w:tabs>
          <w:tab w:val="num" w:pos="2520"/>
        </w:tabs>
        <w:ind w:left="2520" w:hanging="360"/>
      </w:pPr>
      <w:rPr>
        <w:rFonts w:cs="Times New Roman"/>
      </w:rPr>
    </w:lvl>
    <w:lvl w:ilvl="5" w:tplc="0409001B">
      <w:start w:val="1"/>
      <w:numFmt w:val="lowerRoman"/>
      <w:lvlText w:val="%6."/>
      <w:lvlJc w:val="right"/>
      <w:pPr>
        <w:tabs>
          <w:tab w:val="num" w:pos="3240"/>
        </w:tabs>
        <w:ind w:left="3240" w:hanging="180"/>
      </w:pPr>
      <w:rPr>
        <w:rFonts w:cs="Times New Roman"/>
      </w:rPr>
    </w:lvl>
    <w:lvl w:ilvl="6" w:tplc="0409000F">
      <w:start w:val="1"/>
      <w:numFmt w:val="decimal"/>
      <w:lvlText w:val="%7."/>
      <w:lvlJc w:val="left"/>
      <w:pPr>
        <w:tabs>
          <w:tab w:val="num" w:pos="3960"/>
        </w:tabs>
        <w:ind w:left="3960" w:hanging="360"/>
      </w:pPr>
      <w:rPr>
        <w:rFonts w:cs="Times New Roman"/>
      </w:rPr>
    </w:lvl>
    <w:lvl w:ilvl="7" w:tplc="04090019">
      <w:start w:val="1"/>
      <w:numFmt w:val="lowerLetter"/>
      <w:lvlText w:val="%8."/>
      <w:lvlJc w:val="left"/>
      <w:pPr>
        <w:tabs>
          <w:tab w:val="num" w:pos="4680"/>
        </w:tabs>
        <w:ind w:left="4680" w:hanging="360"/>
      </w:pPr>
      <w:rPr>
        <w:rFonts w:cs="Times New Roman"/>
      </w:rPr>
    </w:lvl>
    <w:lvl w:ilvl="8" w:tplc="0409001B">
      <w:start w:val="1"/>
      <w:numFmt w:val="lowerRoman"/>
      <w:lvlText w:val="%9."/>
      <w:lvlJc w:val="right"/>
      <w:pPr>
        <w:tabs>
          <w:tab w:val="num" w:pos="5400"/>
        </w:tabs>
        <w:ind w:left="5400" w:hanging="180"/>
      </w:pPr>
      <w:rPr>
        <w:rFonts w:cs="Times New Roman"/>
      </w:rPr>
    </w:lvl>
  </w:abstractNum>
  <w:abstractNum w:abstractNumId="172">
    <w:nsid w:val="44F76ECA"/>
    <w:multiLevelType w:val="hybridMultilevel"/>
    <w:tmpl w:val="21483F0C"/>
    <w:lvl w:ilvl="0" w:tplc="7A14D9AE">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50928C6"/>
    <w:multiLevelType w:val="hybridMultilevel"/>
    <w:tmpl w:val="C734A640"/>
    <w:lvl w:ilvl="0" w:tplc="04210019">
      <w:start w:val="1"/>
      <w:numFmt w:val="lowerLetter"/>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174">
    <w:nsid w:val="45145001"/>
    <w:multiLevelType w:val="hybridMultilevel"/>
    <w:tmpl w:val="19AE9254"/>
    <w:lvl w:ilvl="0" w:tplc="071067D4">
      <w:start w:val="1"/>
      <w:numFmt w:val="lowerLetter"/>
      <w:lvlText w:val="%1."/>
      <w:lvlJc w:val="left"/>
      <w:pPr>
        <w:ind w:left="720" w:hanging="360"/>
      </w:pPr>
      <w:rPr>
        <w:rFonts w:cs="Times New Roman" w:hint="default"/>
        <w:b w:val="0"/>
        <w:bCs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52B423D"/>
    <w:multiLevelType w:val="hybridMultilevel"/>
    <w:tmpl w:val="0DC83090"/>
    <w:lvl w:ilvl="0" w:tplc="8256AC48">
      <w:start w:val="1"/>
      <w:numFmt w:val="decimal"/>
      <w:lvlText w:val="(%1)"/>
      <w:lvlJc w:val="left"/>
      <w:pPr>
        <w:tabs>
          <w:tab w:val="num" w:pos="1440"/>
        </w:tabs>
        <w:ind w:left="1440" w:hanging="360"/>
      </w:pPr>
      <w:rPr>
        <w:rFonts w:ascii="Bookman Old Style" w:eastAsia="Times New Roman" w:hAnsi="Bookman Old Style" w:cs="Times New Roman" w:hint="default"/>
        <w:b w:val="0"/>
        <w:color w:val="auto"/>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76">
    <w:nsid w:val="453660DA"/>
    <w:multiLevelType w:val="hybridMultilevel"/>
    <w:tmpl w:val="623E487A"/>
    <w:lvl w:ilvl="0" w:tplc="FFFFFFFF">
      <w:start w:val="1"/>
      <w:numFmt w:val="decimal"/>
      <w:lvlText w:val="(%1)"/>
      <w:lvlJc w:val="left"/>
      <w:pPr>
        <w:tabs>
          <w:tab w:val="num" w:pos="1440"/>
        </w:tabs>
        <w:ind w:left="1440" w:hanging="360"/>
      </w:pPr>
      <w:rPr>
        <w:rFonts w:hint="default"/>
      </w:rPr>
    </w:lvl>
    <w:lvl w:ilvl="1" w:tplc="A8FEB43C">
      <w:start w:val="1"/>
      <w:numFmt w:val="lowerLetter"/>
      <w:lvlText w:val="%2."/>
      <w:lvlJc w:val="left"/>
      <w:pPr>
        <w:tabs>
          <w:tab w:val="num" w:pos="1440"/>
        </w:tabs>
        <w:ind w:left="1440" w:hanging="360"/>
      </w:pPr>
      <w:rPr>
        <w:rFonts w:ascii="Arial" w:hAnsi="Arial" w:cs="Arial" w:hint="default"/>
        <w:sz w:val="22"/>
        <w:szCs w:val="22"/>
      </w:rPr>
    </w:lvl>
    <w:lvl w:ilvl="2" w:tplc="EA64B82A">
      <w:start w:val="1"/>
      <w:numFmt w:val="decimal"/>
      <w:lvlText w:val="(%3)"/>
      <w:lvlJc w:val="left"/>
      <w:pPr>
        <w:tabs>
          <w:tab w:val="num" w:pos="2340"/>
        </w:tabs>
        <w:ind w:left="2340" w:hanging="360"/>
      </w:pPr>
      <w:rPr>
        <w:rFonts w:cs="Times New Roman" w:hint="default"/>
        <w:color w:val="auto"/>
        <w:sz w:val="24"/>
        <w:szCs w:val="24"/>
      </w:rPr>
    </w:lvl>
    <w:lvl w:ilvl="3" w:tplc="FFFFFFFF">
      <w:start w:val="1"/>
      <w:numFmt w:val="lowerLetter"/>
      <w:lvlText w:val="%4."/>
      <w:lvlJc w:val="left"/>
      <w:pPr>
        <w:tabs>
          <w:tab w:val="num" w:pos="2880"/>
        </w:tabs>
        <w:ind w:left="2880" w:hanging="360"/>
      </w:pPr>
      <w:rPr>
        <w:rFonts w:ascii="Arial Narrow" w:hAnsi="Arial Narrow" w:cs="Arial" w:hint="default"/>
      </w:rPr>
    </w:lvl>
    <w:lvl w:ilvl="4" w:tplc="F6F25C54">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BEE02E2A"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nsid w:val="46AD2E9D"/>
    <w:multiLevelType w:val="hybridMultilevel"/>
    <w:tmpl w:val="05608E0A"/>
    <w:lvl w:ilvl="0" w:tplc="45320C3A">
      <w:start w:val="1"/>
      <w:numFmt w:val="decimal"/>
      <w:lvlText w:val="(%1)"/>
      <w:lvlJc w:val="left"/>
      <w:pPr>
        <w:tabs>
          <w:tab w:val="num" w:pos="720"/>
        </w:tabs>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8">
    <w:nsid w:val="46BD0EA9"/>
    <w:multiLevelType w:val="hybridMultilevel"/>
    <w:tmpl w:val="1C9620B4"/>
    <w:lvl w:ilvl="0" w:tplc="0B864D86">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7890C65"/>
    <w:multiLevelType w:val="hybridMultilevel"/>
    <w:tmpl w:val="E8AEE530"/>
    <w:lvl w:ilvl="0" w:tplc="A4B06210">
      <w:start w:val="1"/>
      <w:numFmt w:val="decimal"/>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80">
    <w:nsid w:val="47DC159E"/>
    <w:multiLevelType w:val="hybridMultilevel"/>
    <w:tmpl w:val="3D66BF5C"/>
    <w:lvl w:ilvl="0" w:tplc="DD24590C">
      <w:start w:val="1"/>
      <w:numFmt w:val="lowerLetter"/>
      <w:lvlText w:val="%1."/>
      <w:lvlJc w:val="left"/>
      <w:pPr>
        <w:tabs>
          <w:tab w:val="num" w:pos="1479"/>
        </w:tabs>
        <w:ind w:left="1479" w:hanging="360"/>
      </w:pPr>
      <w:rPr>
        <w:rFonts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47F67227"/>
    <w:multiLevelType w:val="hybridMultilevel"/>
    <w:tmpl w:val="3C62C8D6"/>
    <w:lvl w:ilvl="0" w:tplc="C79E6B08">
      <w:start w:val="1"/>
      <w:numFmt w:val="decimal"/>
      <w:lvlText w:val="(%1)"/>
      <w:lvlJc w:val="left"/>
      <w:pPr>
        <w:tabs>
          <w:tab w:val="num" w:pos="1778"/>
        </w:tabs>
        <w:ind w:left="1778" w:hanging="360"/>
      </w:pPr>
      <w:rPr>
        <w:rFonts w:hint="default"/>
      </w:rPr>
    </w:lvl>
    <w:lvl w:ilvl="1" w:tplc="8E583960">
      <w:start w:val="1"/>
      <w:numFmt w:val="lowerLetter"/>
      <w:lvlText w:val="%2."/>
      <w:lvlJc w:val="left"/>
      <w:pPr>
        <w:tabs>
          <w:tab w:val="num" w:pos="699"/>
        </w:tabs>
        <w:ind w:left="699" w:hanging="360"/>
      </w:pPr>
      <w:rPr>
        <w:rFonts w:hint="default"/>
      </w:rPr>
    </w:lvl>
    <w:lvl w:ilvl="2" w:tplc="0409001B">
      <w:start w:val="1"/>
      <w:numFmt w:val="lowerRoman"/>
      <w:lvlText w:val="%3."/>
      <w:lvlJc w:val="right"/>
      <w:pPr>
        <w:tabs>
          <w:tab w:val="num" w:pos="1419"/>
        </w:tabs>
        <w:ind w:left="1419" w:hanging="180"/>
      </w:pPr>
    </w:lvl>
    <w:lvl w:ilvl="3" w:tplc="0409000F">
      <w:start w:val="1"/>
      <w:numFmt w:val="decimal"/>
      <w:lvlText w:val="%4."/>
      <w:lvlJc w:val="left"/>
      <w:pPr>
        <w:tabs>
          <w:tab w:val="num" w:pos="2139"/>
        </w:tabs>
        <w:ind w:left="2139" w:hanging="360"/>
      </w:pPr>
    </w:lvl>
    <w:lvl w:ilvl="4" w:tplc="04090019" w:tentative="1">
      <w:start w:val="1"/>
      <w:numFmt w:val="lowerLetter"/>
      <w:lvlText w:val="%5."/>
      <w:lvlJc w:val="left"/>
      <w:pPr>
        <w:tabs>
          <w:tab w:val="num" w:pos="2859"/>
        </w:tabs>
        <w:ind w:left="2859" w:hanging="360"/>
      </w:pPr>
    </w:lvl>
    <w:lvl w:ilvl="5" w:tplc="0409001B" w:tentative="1">
      <w:start w:val="1"/>
      <w:numFmt w:val="lowerRoman"/>
      <w:lvlText w:val="%6."/>
      <w:lvlJc w:val="right"/>
      <w:pPr>
        <w:tabs>
          <w:tab w:val="num" w:pos="3579"/>
        </w:tabs>
        <w:ind w:left="3579" w:hanging="180"/>
      </w:pPr>
    </w:lvl>
    <w:lvl w:ilvl="6" w:tplc="0409000F" w:tentative="1">
      <w:start w:val="1"/>
      <w:numFmt w:val="decimal"/>
      <w:lvlText w:val="%7."/>
      <w:lvlJc w:val="left"/>
      <w:pPr>
        <w:tabs>
          <w:tab w:val="num" w:pos="4299"/>
        </w:tabs>
        <w:ind w:left="4299" w:hanging="360"/>
      </w:pPr>
    </w:lvl>
    <w:lvl w:ilvl="7" w:tplc="04090019" w:tentative="1">
      <w:start w:val="1"/>
      <w:numFmt w:val="lowerLetter"/>
      <w:lvlText w:val="%8."/>
      <w:lvlJc w:val="left"/>
      <w:pPr>
        <w:tabs>
          <w:tab w:val="num" w:pos="5019"/>
        </w:tabs>
        <w:ind w:left="5019" w:hanging="360"/>
      </w:pPr>
    </w:lvl>
    <w:lvl w:ilvl="8" w:tplc="0409001B" w:tentative="1">
      <w:start w:val="1"/>
      <w:numFmt w:val="lowerRoman"/>
      <w:lvlText w:val="%9."/>
      <w:lvlJc w:val="right"/>
      <w:pPr>
        <w:tabs>
          <w:tab w:val="num" w:pos="5739"/>
        </w:tabs>
        <w:ind w:left="5739" w:hanging="180"/>
      </w:pPr>
    </w:lvl>
  </w:abstractNum>
  <w:abstractNum w:abstractNumId="182">
    <w:nsid w:val="48133CCA"/>
    <w:multiLevelType w:val="hybridMultilevel"/>
    <w:tmpl w:val="61709D5E"/>
    <w:lvl w:ilvl="0" w:tplc="8DF68B28">
      <w:start w:val="1"/>
      <w:numFmt w:val="decimal"/>
      <w:lvlText w:val="(%1)"/>
      <w:lvlJc w:val="left"/>
      <w:pPr>
        <w:ind w:left="360" w:hanging="360"/>
      </w:pPr>
      <w:rPr>
        <w:rFonts w:cs="Times New Roman" w:hint="default"/>
        <w:b w:val="0"/>
        <w:bCs w:val="0"/>
        <w:color w:val="auto"/>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83">
    <w:nsid w:val="486632B0"/>
    <w:multiLevelType w:val="hybridMultilevel"/>
    <w:tmpl w:val="92485390"/>
    <w:lvl w:ilvl="0" w:tplc="6C0209C8">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84">
    <w:nsid w:val="48AD52A2"/>
    <w:multiLevelType w:val="multilevel"/>
    <w:tmpl w:val="4D540B96"/>
    <w:lvl w:ilvl="0">
      <w:start w:val="1"/>
      <w:numFmt w:val="decimal"/>
      <w:lvlText w:val="(%1)"/>
      <w:lvlJc w:val="left"/>
      <w:pPr>
        <w:tabs>
          <w:tab w:val="num" w:pos="753"/>
        </w:tabs>
        <w:ind w:left="753" w:hanging="360"/>
      </w:pPr>
    </w:lvl>
    <w:lvl w:ilvl="1">
      <w:start w:val="1"/>
      <w:numFmt w:val="lowerLetter"/>
      <w:lvlText w:val="%2."/>
      <w:lvlJc w:val="left"/>
      <w:pPr>
        <w:ind w:left="1866" w:hanging="360"/>
      </w:pPr>
      <w:rPr>
        <w:rFonts w:hint="default"/>
      </w:rPr>
    </w:lvl>
    <w:lvl w:ilvl="2">
      <w:start w:val="1"/>
      <w:numFmt w:val="decimal"/>
      <w:lvlText w:val="%3."/>
      <w:lvlJc w:val="left"/>
      <w:pPr>
        <w:ind w:left="2766" w:hanging="360"/>
      </w:pPr>
      <w:rPr>
        <w:rFonts w:hint="default"/>
      </w:r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85">
    <w:nsid w:val="49C011F8"/>
    <w:multiLevelType w:val="hybridMultilevel"/>
    <w:tmpl w:val="14601C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9E10F5F"/>
    <w:multiLevelType w:val="hybridMultilevel"/>
    <w:tmpl w:val="E6FE46D6"/>
    <w:lvl w:ilvl="0" w:tplc="04210019">
      <w:start w:val="1"/>
      <w:numFmt w:val="lowerLetter"/>
      <w:lvlText w:val="%1."/>
      <w:lvlJc w:val="left"/>
      <w:pPr>
        <w:ind w:left="720" w:hanging="360"/>
      </w:pPr>
    </w:lvl>
    <w:lvl w:ilvl="1" w:tplc="0409000F">
      <w:start w:val="1"/>
      <w:numFmt w:val="decimal"/>
      <w:lvlText w:val="%2."/>
      <w:lvlJc w:val="left"/>
      <w:pPr>
        <w:ind w:left="1440" w:hanging="360"/>
      </w:pPr>
      <w:rPr>
        <w:b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7">
    <w:nsid w:val="4A15491B"/>
    <w:multiLevelType w:val="hybridMultilevel"/>
    <w:tmpl w:val="8D5C9B80"/>
    <w:lvl w:ilvl="0" w:tplc="E8BCFE90">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A793DDF"/>
    <w:multiLevelType w:val="hybridMultilevel"/>
    <w:tmpl w:val="E58A843A"/>
    <w:lvl w:ilvl="0" w:tplc="5220FCD8">
      <w:start w:val="1"/>
      <w:numFmt w:val="decimal"/>
      <w:lvlText w:val="(%1)"/>
      <w:lvlJc w:val="left"/>
      <w:pPr>
        <w:ind w:left="754" w:hanging="360"/>
      </w:pPr>
      <w:rPr>
        <w:rFonts w:hint="default"/>
        <w:color w:val="auto"/>
      </w:rPr>
    </w:lvl>
    <w:lvl w:ilvl="1" w:tplc="04210019">
      <w:start w:val="1"/>
      <w:numFmt w:val="lowerLetter"/>
      <w:lvlText w:val="%2."/>
      <w:lvlJc w:val="left"/>
      <w:pPr>
        <w:ind w:left="1474" w:hanging="360"/>
      </w:pPr>
      <w:rPr>
        <w:rFonts w:cs="Times New Roman"/>
      </w:rPr>
    </w:lvl>
    <w:lvl w:ilvl="2" w:tplc="0421001B">
      <w:start w:val="1"/>
      <w:numFmt w:val="lowerRoman"/>
      <w:lvlText w:val="%3."/>
      <w:lvlJc w:val="right"/>
      <w:pPr>
        <w:ind w:left="2194" w:hanging="180"/>
      </w:pPr>
      <w:rPr>
        <w:rFonts w:cs="Times New Roman"/>
      </w:rPr>
    </w:lvl>
    <w:lvl w:ilvl="3" w:tplc="0421000F">
      <w:start w:val="1"/>
      <w:numFmt w:val="decimal"/>
      <w:lvlText w:val="%4."/>
      <w:lvlJc w:val="left"/>
      <w:pPr>
        <w:ind w:left="2914" w:hanging="360"/>
      </w:pPr>
      <w:rPr>
        <w:rFonts w:cs="Times New Roman"/>
      </w:rPr>
    </w:lvl>
    <w:lvl w:ilvl="4" w:tplc="04210019">
      <w:start w:val="1"/>
      <w:numFmt w:val="lowerLetter"/>
      <w:lvlText w:val="%5."/>
      <w:lvlJc w:val="left"/>
      <w:pPr>
        <w:ind w:left="3634" w:hanging="360"/>
      </w:pPr>
      <w:rPr>
        <w:rFonts w:cs="Times New Roman"/>
      </w:rPr>
    </w:lvl>
    <w:lvl w:ilvl="5" w:tplc="0421001B">
      <w:start w:val="1"/>
      <w:numFmt w:val="lowerRoman"/>
      <w:lvlText w:val="%6."/>
      <w:lvlJc w:val="right"/>
      <w:pPr>
        <w:ind w:left="4354" w:hanging="180"/>
      </w:pPr>
      <w:rPr>
        <w:rFonts w:cs="Times New Roman"/>
      </w:rPr>
    </w:lvl>
    <w:lvl w:ilvl="6" w:tplc="0421000F">
      <w:start w:val="1"/>
      <w:numFmt w:val="decimal"/>
      <w:lvlText w:val="%7."/>
      <w:lvlJc w:val="left"/>
      <w:pPr>
        <w:ind w:left="5074" w:hanging="360"/>
      </w:pPr>
      <w:rPr>
        <w:rFonts w:cs="Times New Roman"/>
      </w:rPr>
    </w:lvl>
    <w:lvl w:ilvl="7" w:tplc="04210019">
      <w:start w:val="1"/>
      <w:numFmt w:val="lowerLetter"/>
      <w:lvlText w:val="%8."/>
      <w:lvlJc w:val="left"/>
      <w:pPr>
        <w:ind w:left="5794" w:hanging="360"/>
      </w:pPr>
      <w:rPr>
        <w:rFonts w:cs="Times New Roman"/>
      </w:rPr>
    </w:lvl>
    <w:lvl w:ilvl="8" w:tplc="0421001B">
      <w:start w:val="1"/>
      <w:numFmt w:val="lowerRoman"/>
      <w:lvlText w:val="%9."/>
      <w:lvlJc w:val="right"/>
      <w:pPr>
        <w:ind w:left="6514" w:hanging="180"/>
      </w:pPr>
      <w:rPr>
        <w:rFonts w:cs="Times New Roman"/>
      </w:rPr>
    </w:lvl>
  </w:abstractNum>
  <w:abstractNum w:abstractNumId="189">
    <w:nsid w:val="4AFB311B"/>
    <w:multiLevelType w:val="hybridMultilevel"/>
    <w:tmpl w:val="D14A8DA0"/>
    <w:lvl w:ilvl="0" w:tplc="B344C932">
      <w:start w:val="1"/>
      <w:numFmt w:val="lowerLetter"/>
      <w:lvlText w:val="%1."/>
      <w:lvlJc w:val="left"/>
      <w:pPr>
        <w:ind w:left="1146" w:hanging="360"/>
      </w:pPr>
      <w:rPr>
        <w:rFonts w:hint="default"/>
        <w:b w:val="0"/>
        <w:i w:val="0"/>
        <w:color w:val="auto"/>
        <w:sz w:val="24"/>
        <w:szCs w:val="24"/>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0">
    <w:nsid w:val="4B582FAF"/>
    <w:multiLevelType w:val="hybridMultilevel"/>
    <w:tmpl w:val="283029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B7B68EE"/>
    <w:multiLevelType w:val="hybridMultilevel"/>
    <w:tmpl w:val="035A1136"/>
    <w:name w:val="WW8Num72"/>
    <w:lvl w:ilvl="0" w:tplc="90A6B6AC">
      <w:start w:val="1"/>
      <w:numFmt w:val="lowerLetter"/>
      <w:lvlText w:val="%1."/>
      <w:lvlJc w:val="left"/>
      <w:pPr>
        <w:ind w:left="1145" w:hanging="360"/>
      </w:pPr>
      <w:rPr>
        <w:rFonts w:hint="default"/>
        <w:b w:val="0"/>
        <w:i w:val="0"/>
        <w:color w:val="auto"/>
        <w:sz w:val="24"/>
        <w:szCs w:val="24"/>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192">
    <w:nsid w:val="4B9026A2"/>
    <w:multiLevelType w:val="hybridMultilevel"/>
    <w:tmpl w:val="901AAF5E"/>
    <w:lvl w:ilvl="0" w:tplc="38FC7FF8">
      <w:start w:val="1"/>
      <w:numFmt w:val="lowerLetter"/>
      <w:lvlText w:val="%1."/>
      <w:lvlJc w:val="left"/>
      <w:pPr>
        <w:ind w:left="1514" w:hanging="360"/>
      </w:pPr>
      <w:rPr>
        <w:rFonts w:cs="Times New Roman" w:hint="default"/>
        <w:b w:val="0"/>
        <w:bCs w:val="0"/>
        <w:color w:val="auto"/>
        <w:sz w:val="24"/>
        <w:szCs w:val="24"/>
      </w:r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93">
    <w:nsid w:val="4C2736C0"/>
    <w:multiLevelType w:val="hybridMultilevel"/>
    <w:tmpl w:val="40BE47B8"/>
    <w:lvl w:ilvl="0" w:tplc="F1A0291C">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4C3378F4"/>
    <w:multiLevelType w:val="hybridMultilevel"/>
    <w:tmpl w:val="EC02C544"/>
    <w:lvl w:ilvl="0" w:tplc="71B6EE54">
      <w:start w:val="1"/>
      <w:numFmt w:val="decimal"/>
      <w:lvlText w:val="(%1)"/>
      <w:lvlJc w:val="left"/>
      <w:pPr>
        <w:ind w:left="720" w:hanging="360"/>
      </w:pPr>
      <w:rPr>
        <w:rFonts w:ascii="Bookman Old Style" w:hAnsi="Bookman Old Style"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C77489F"/>
    <w:multiLevelType w:val="hybridMultilevel"/>
    <w:tmpl w:val="441A02F6"/>
    <w:lvl w:ilvl="0" w:tplc="07E42744">
      <w:start w:val="1"/>
      <w:numFmt w:val="lowerLetter"/>
      <w:lvlText w:val="%1."/>
      <w:lvlJc w:val="left"/>
      <w:pPr>
        <w:tabs>
          <w:tab w:val="num" w:pos="720"/>
        </w:tabs>
        <w:ind w:left="720" w:hanging="360"/>
      </w:pPr>
      <w:rPr>
        <w:rFonts w:ascii="Bookman Old Style" w:hAnsi="Bookman Old Style" w:cs="Times New Roman" w:hint="default"/>
        <w:b w:val="0"/>
        <w:color w:val="000000"/>
        <w:sz w:val="24"/>
        <w:szCs w:val="24"/>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96">
    <w:nsid w:val="4C936A29"/>
    <w:multiLevelType w:val="hybridMultilevel"/>
    <w:tmpl w:val="76C84D34"/>
    <w:lvl w:ilvl="0" w:tplc="17F457B4">
      <w:start w:val="1"/>
      <w:numFmt w:val="lowerLetter"/>
      <w:lvlText w:val="%1."/>
      <w:lvlJc w:val="left"/>
      <w:pPr>
        <w:tabs>
          <w:tab w:val="num" w:pos="1440"/>
        </w:tabs>
        <w:ind w:left="1440" w:hanging="360"/>
      </w:pPr>
      <w:rPr>
        <w:rFonts w:cs="Times New Roman" w:hint="default"/>
        <w:sz w:val="24"/>
        <w:szCs w:val="24"/>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7">
    <w:nsid w:val="4CDF42EC"/>
    <w:multiLevelType w:val="hybridMultilevel"/>
    <w:tmpl w:val="6A04AB52"/>
    <w:lvl w:ilvl="0" w:tplc="01264B20">
      <w:start w:val="1"/>
      <w:numFmt w:val="lowerLetter"/>
      <w:lvlText w:val="%1."/>
      <w:lvlJc w:val="left"/>
      <w:pPr>
        <w:tabs>
          <w:tab w:val="num" w:pos="1078"/>
        </w:tabs>
        <w:ind w:left="1078" w:hanging="624"/>
      </w:pPr>
      <w:rPr>
        <w:rFonts w:cs="Times New Roman" w:hint="default"/>
        <w:sz w:val="24"/>
        <w:szCs w:val="24"/>
      </w:rPr>
    </w:lvl>
    <w:lvl w:ilvl="1" w:tplc="37CA8FC2">
      <w:start w:val="1"/>
      <w:numFmt w:val="decimal"/>
      <w:lvlText w:val="(%2)"/>
      <w:lvlJc w:val="left"/>
      <w:pPr>
        <w:tabs>
          <w:tab w:val="num" w:pos="1650"/>
        </w:tabs>
        <w:ind w:left="1650" w:hanging="57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DA863DA">
      <w:start w:val="1"/>
      <w:numFmt w:val="decimal"/>
      <w:lvlText w:val="%5."/>
      <w:lvlJc w:val="left"/>
      <w:pPr>
        <w:tabs>
          <w:tab w:val="num" w:pos="3600"/>
        </w:tabs>
        <w:ind w:left="3600" w:hanging="360"/>
      </w:pPr>
      <w:rPr>
        <w:rFonts w:ascii="Bookman Old Style" w:hAnsi="Bookman Old Style" w:cs="Times New Roman" w:hint="default"/>
        <w:b w:val="0"/>
        <w:i w:val="0"/>
        <w:color w:val="auto"/>
        <w:sz w:val="24"/>
        <w:szCs w:val="24"/>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8">
    <w:nsid w:val="4CE40BAD"/>
    <w:multiLevelType w:val="hybridMultilevel"/>
    <w:tmpl w:val="0D3ADF7A"/>
    <w:lvl w:ilvl="0" w:tplc="951A9D1C">
      <w:start w:val="1"/>
      <w:numFmt w:val="decimal"/>
      <w:lvlText w:val="(%1)"/>
      <w:lvlJc w:val="left"/>
      <w:pPr>
        <w:tabs>
          <w:tab w:val="num" w:pos="720"/>
        </w:tabs>
        <w:ind w:left="720" w:hanging="360"/>
      </w:pPr>
      <w:rPr>
        <w:rFonts w:cs="Times New Roman" w:hint="default"/>
      </w:rPr>
    </w:lvl>
    <w:lvl w:ilvl="1" w:tplc="F0BAA0F0">
      <w:start w:val="1"/>
      <w:numFmt w:val="lowerLetter"/>
      <w:lvlText w:val="%2."/>
      <w:lvlJc w:val="left"/>
      <w:pPr>
        <w:tabs>
          <w:tab w:val="num" w:pos="-720"/>
        </w:tabs>
        <w:ind w:left="1440" w:hanging="360"/>
      </w:pPr>
      <w:rPr>
        <w:rFonts w:cs="Times New Roman" w:hint="default"/>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99">
    <w:nsid w:val="4D173CD2"/>
    <w:multiLevelType w:val="hybridMultilevel"/>
    <w:tmpl w:val="6A408C04"/>
    <w:lvl w:ilvl="0" w:tplc="F92EDD84">
      <w:start w:val="1"/>
      <w:numFmt w:val="lowerLetter"/>
      <w:lvlText w:val="%1."/>
      <w:lvlJc w:val="left"/>
      <w:pPr>
        <w:ind w:left="1440" w:hanging="360"/>
      </w:pPr>
      <w:rPr>
        <w:rFonts w:hint="default"/>
        <w:b w:val="0"/>
        <w:i w:val="0"/>
        <w:color w:val="auto"/>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0">
    <w:nsid w:val="4D2A032C"/>
    <w:multiLevelType w:val="hybridMultilevel"/>
    <w:tmpl w:val="B8147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D404F2A"/>
    <w:multiLevelType w:val="hybridMultilevel"/>
    <w:tmpl w:val="881AC2F8"/>
    <w:lvl w:ilvl="0" w:tplc="AFCCAB1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D654F31"/>
    <w:multiLevelType w:val="hybridMultilevel"/>
    <w:tmpl w:val="99D04FEE"/>
    <w:lvl w:ilvl="0" w:tplc="04090019">
      <w:start w:val="1"/>
      <w:numFmt w:val="lowerLetter"/>
      <w:lvlText w:val="%1."/>
      <w:lvlJc w:val="left"/>
      <w:pPr>
        <w:ind w:left="1146" w:hanging="360"/>
      </w:pPr>
      <w:rPr>
        <w:rFonts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203">
    <w:nsid w:val="4D767662"/>
    <w:multiLevelType w:val="hybridMultilevel"/>
    <w:tmpl w:val="C2362484"/>
    <w:lvl w:ilvl="0" w:tplc="D68407D4">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04">
    <w:nsid w:val="4D840184"/>
    <w:multiLevelType w:val="multilevel"/>
    <w:tmpl w:val="41C80A08"/>
    <w:lvl w:ilvl="0">
      <w:start w:val="1"/>
      <w:numFmt w:val="lowerLetter"/>
      <w:lvlText w:val="%1."/>
      <w:lvlJc w:val="left"/>
      <w:pPr>
        <w:ind w:left="720" w:hanging="360"/>
      </w:pPr>
      <w:rPr>
        <w:rFonts w:hint="default"/>
        <w:b w:val="0"/>
        <w:i w:val="0"/>
        <w:color w:val="auto"/>
        <w:sz w:val="24"/>
        <w:szCs w:val="24"/>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5">
    <w:nsid w:val="4DD472F4"/>
    <w:multiLevelType w:val="hybridMultilevel"/>
    <w:tmpl w:val="71FEA3E8"/>
    <w:lvl w:ilvl="0" w:tplc="86FC1152">
      <w:start w:val="1"/>
      <w:numFmt w:val="decimal"/>
      <w:lvlText w:val="(%1)"/>
      <w:lvlJc w:val="left"/>
      <w:pPr>
        <w:tabs>
          <w:tab w:val="num" w:pos="720"/>
        </w:tabs>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E170657"/>
    <w:multiLevelType w:val="hybridMultilevel"/>
    <w:tmpl w:val="AD4248CA"/>
    <w:lvl w:ilvl="0" w:tplc="5220FCD8">
      <w:start w:val="1"/>
      <w:numFmt w:val="decimal"/>
      <w:lvlText w:val="(%1)"/>
      <w:lvlJc w:val="left"/>
      <w:pPr>
        <w:ind w:left="754" w:hanging="360"/>
      </w:pPr>
      <w:rPr>
        <w:rFonts w:hint="default"/>
        <w:b w:val="0"/>
        <w:bCs w:val="0"/>
        <w:color w:val="auto"/>
      </w:rPr>
    </w:lvl>
    <w:lvl w:ilvl="1" w:tplc="04210019">
      <w:start w:val="1"/>
      <w:numFmt w:val="lowerLetter"/>
      <w:lvlText w:val="%2."/>
      <w:lvlJc w:val="left"/>
      <w:pPr>
        <w:ind w:left="1474" w:hanging="360"/>
      </w:pPr>
      <w:rPr>
        <w:rFonts w:cs="Times New Roman"/>
      </w:rPr>
    </w:lvl>
    <w:lvl w:ilvl="2" w:tplc="0421001B">
      <w:start w:val="1"/>
      <w:numFmt w:val="lowerRoman"/>
      <w:lvlText w:val="%3."/>
      <w:lvlJc w:val="right"/>
      <w:pPr>
        <w:ind w:left="2194" w:hanging="180"/>
      </w:pPr>
      <w:rPr>
        <w:rFonts w:cs="Times New Roman"/>
      </w:rPr>
    </w:lvl>
    <w:lvl w:ilvl="3" w:tplc="0421000F">
      <w:start w:val="1"/>
      <w:numFmt w:val="decimal"/>
      <w:lvlText w:val="%4."/>
      <w:lvlJc w:val="left"/>
      <w:pPr>
        <w:ind w:left="2914" w:hanging="360"/>
      </w:pPr>
      <w:rPr>
        <w:rFonts w:cs="Times New Roman"/>
      </w:rPr>
    </w:lvl>
    <w:lvl w:ilvl="4" w:tplc="04210019">
      <w:start w:val="1"/>
      <w:numFmt w:val="lowerLetter"/>
      <w:lvlText w:val="%5."/>
      <w:lvlJc w:val="left"/>
      <w:pPr>
        <w:ind w:left="3634" w:hanging="360"/>
      </w:pPr>
      <w:rPr>
        <w:rFonts w:cs="Times New Roman"/>
      </w:rPr>
    </w:lvl>
    <w:lvl w:ilvl="5" w:tplc="0421001B">
      <w:start w:val="1"/>
      <w:numFmt w:val="lowerRoman"/>
      <w:lvlText w:val="%6."/>
      <w:lvlJc w:val="right"/>
      <w:pPr>
        <w:ind w:left="4354" w:hanging="180"/>
      </w:pPr>
      <w:rPr>
        <w:rFonts w:cs="Times New Roman"/>
      </w:rPr>
    </w:lvl>
    <w:lvl w:ilvl="6" w:tplc="0421000F">
      <w:start w:val="1"/>
      <w:numFmt w:val="decimal"/>
      <w:lvlText w:val="%7."/>
      <w:lvlJc w:val="left"/>
      <w:pPr>
        <w:ind w:left="5074" w:hanging="360"/>
      </w:pPr>
      <w:rPr>
        <w:rFonts w:cs="Times New Roman"/>
      </w:rPr>
    </w:lvl>
    <w:lvl w:ilvl="7" w:tplc="04210019">
      <w:start w:val="1"/>
      <w:numFmt w:val="lowerLetter"/>
      <w:lvlText w:val="%8."/>
      <w:lvlJc w:val="left"/>
      <w:pPr>
        <w:ind w:left="5794" w:hanging="360"/>
      </w:pPr>
      <w:rPr>
        <w:rFonts w:cs="Times New Roman"/>
      </w:rPr>
    </w:lvl>
    <w:lvl w:ilvl="8" w:tplc="0421001B">
      <w:start w:val="1"/>
      <w:numFmt w:val="lowerRoman"/>
      <w:lvlText w:val="%9."/>
      <w:lvlJc w:val="right"/>
      <w:pPr>
        <w:ind w:left="6514" w:hanging="180"/>
      </w:pPr>
      <w:rPr>
        <w:rFonts w:cs="Times New Roman"/>
      </w:rPr>
    </w:lvl>
  </w:abstractNum>
  <w:abstractNum w:abstractNumId="207">
    <w:nsid w:val="4E2A7745"/>
    <w:multiLevelType w:val="hybridMultilevel"/>
    <w:tmpl w:val="CA162AEE"/>
    <w:lvl w:ilvl="0" w:tplc="04210019">
      <w:start w:val="1"/>
      <w:numFmt w:val="lowerLetter"/>
      <w:lvlText w:val="%1."/>
      <w:lvlJc w:val="left"/>
      <w:pPr>
        <w:tabs>
          <w:tab w:val="num" w:pos="720"/>
        </w:tabs>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08">
    <w:nsid w:val="4E805AC1"/>
    <w:multiLevelType w:val="hybridMultilevel"/>
    <w:tmpl w:val="4106F1E8"/>
    <w:lvl w:ilvl="0" w:tplc="0A944120">
      <w:start w:val="1"/>
      <w:numFmt w:val="lowerLetter"/>
      <w:lvlText w:val="%1."/>
      <w:lvlJc w:val="left"/>
      <w:pPr>
        <w:tabs>
          <w:tab w:val="num" w:pos="1571"/>
        </w:tabs>
        <w:ind w:left="1571" w:hanging="624"/>
      </w:pPr>
      <w:rPr>
        <w:rFonts w:cs="Times New Roman" w:hint="default"/>
        <w:color w:val="auto"/>
      </w:rPr>
    </w:lvl>
    <w:lvl w:ilvl="1" w:tplc="7BB68F32">
      <w:start w:val="1"/>
      <w:numFmt w:val="bullet"/>
      <w:lvlText w:val="-"/>
      <w:lvlJc w:val="left"/>
      <w:pPr>
        <w:tabs>
          <w:tab w:val="num" w:pos="2160"/>
        </w:tabs>
        <w:ind w:left="2160" w:hanging="360"/>
      </w:pPr>
      <w:rPr>
        <w:rFonts w:ascii="Tahoma" w:eastAsia="Times New Roman" w:hAnsi="Tahoma"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09">
    <w:nsid w:val="4F14692D"/>
    <w:multiLevelType w:val="hybridMultilevel"/>
    <w:tmpl w:val="44E0CD62"/>
    <w:lvl w:ilvl="0" w:tplc="8AD0CD8E">
      <w:start w:val="1"/>
      <w:numFmt w:val="decimal"/>
      <w:lvlText w:val="(%1)"/>
      <w:lvlJc w:val="left"/>
      <w:pPr>
        <w:ind w:left="3270" w:hanging="360"/>
      </w:pPr>
      <w:rPr>
        <w:rFonts w:cs="Times New Roman" w:hint="default"/>
      </w:rPr>
    </w:lvl>
    <w:lvl w:ilvl="1" w:tplc="04210019">
      <w:start w:val="1"/>
      <w:numFmt w:val="lowerLetter"/>
      <w:lvlText w:val="%2."/>
      <w:lvlJc w:val="left"/>
      <w:pPr>
        <w:ind w:left="3990" w:hanging="360"/>
      </w:pPr>
      <w:rPr>
        <w:rFonts w:cs="Times New Roman"/>
      </w:rPr>
    </w:lvl>
    <w:lvl w:ilvl="2" w:tplc="0421001B">
      <w:start w:val="1"/>
      <w:numFmt w:val="lowerRoman"/>
      <w:lvlText w:val="%3."/>
      <w:lvlJc w:val="right"/>
      <w:pPr>
        <w:ind w:left="4710" w:hanging="180"/>
      </w:pPr>
      <w:rPr>
        <w:rFonts w:cs="Times New Roman"/>
      </w:rPr>
    </w:lvl>
    <w:lvl w:ilvl="3" w:tplc="0421000F">
      <w:start w:val="1"/>
      <w:numFmt w:val="decimal"/>
      <w:lvlText w:val="%4."/>
      <w:lvlJc w:val="left"/>
      <w:pPr>
        <w:ind w:left="5430" w:hanging="360"/>
      </w:pPr>
      <w:rPr>
        <w:rFonts w:cs="Times New Roman"/>
      </w:rPr>
    </w:lvl>
    <w:lvl w:ilvl="4" w:tplc="04210019">
      <w:start w:val="1"/>
      <w:numFmt w:val="lowerLetter"/>
      <w:lvlText w:val="%5."/>
      <w:lvlJc w:val="left"/>
      <w:pPr>
        <w:ind w:left="6150" w:hanging="360"/>
      </w:pPr>
      <w:rPr>
        <w:rFonts w:cs="Times New Roman"/>
      </w:rPr>
    </w:lvl>
    <w:lvl w:ilvl="5" w:tplc="0421001B">
      <w:start w:val="1"/>
      <w:numFmt w:val="lowerRoman"/>
      <w:lvlText w:val="%6."/>
      <w:lvlJc w:val="right"/>
      <w:pPr>
        <w:ind w:left="6870" w:hanging="180"/>
      </w:pPr>
      <w:rPr>
        <w:rFonts w:cs="Times New Roman"/>
      </w:rPr>
    </w:lvl>
    <w:lvl w:ilvl="6" w:tplc="0421000F">
      <w:start w:val="1"/>
      <w:numFmt w:val="decimal"/>
      <w:lvlText w:val="%7."/>
      <w:lvlJc w:val="left"/>
      <w:pPr>
        <w:ind w:left="7590" w:hanging="360"/>
      </w:pPr>
      <w:rPr>
        <w:rFonts w:cs="Times New Roman"/>
      </w:rPr>
    </w:lvl>
    <w:lvl w:ilvl="7" w:tplc="04210019">
      <w:start w:val="1"/>
      <w:numFmt w:val="lowerLetter"/>
      <w:lvlText w:val="%8."/>
      <w:lvlJc w:val="left"/>
      <w:pPr>
        <w:ind w:left="8310" w:hanging="360"/>
      </w:pPr>
      <w:rPr>
        <w:rFonts w:cs="Times New Roman"/>
      </w:rPr>
    </w:lvl>
    <w:lvl w:ilvl="8" w:tplc="0421001B">
      <w:start w:val="1"/>
      <w:numFmt w:val="lowerRoman"/>
      <w:lvlText w:val="%9."/>
      <w:lvlJc w:val="right"/>
      <w:pPr>
        <w:ind w:left="9030" w:hanging="180"/>
      </w:pPr>
      <w:rPr>
        <w:rFonts w:cs="Times New Roman"/>
      </w:rPr>
    </w:lvl>
  </w:abstractNum>
  <w:abstractNum w:abstractNumId="210">
    <w:nsid w:val="4F344950"/>
    <w:multiLevelType w:val="hybridMultilevel"/>
    <w:tmpl w:val="8F7ACD18"/>
    <w:lvl w:ilvl="0" w:tplc="E9E0EA6E">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4FA52D87"/>
    <w:multiLevelType w:val="hybridMultilevel"/>
    <w:tmpl w:val="FC8AD3C4"/>
    <w:lvl w:ilvl="0" w:tplc="7FB255B6">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4FBB118F"/>
    <w:multiLevelType w:val="hybridMultilevel"/>
    <w:tmpl w:val="AF5E5A9E"/>
    <w:lvl w:ilvl="0" w:tplc="8AD0CD8E">
      <w:start w:val="1"/>
      <w:numFmt w:val="decimal"/>
      <w:lvlText w:val="(%1)"/>
      <w:lvlJc w:val="left"/>
      <w:pPr>
        <w:tabs>
          <w:tab w:val="num" w:pos="1440"/>
        </w:tabs>
        <w:ind w:left="1440" w:hanging="360"/>
      </w:pPr>
      <w:rPr>
        <w:rFonts w:cs="Times New Roman" w:hint="default"/>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213">
    <w:nsid w:val="4FE67AA5"/>
    <w:multiLevelType w:val="hybridMultilevel"/>
    <w:tmpl w:val="A848431C"/>
    <w:lvl w:ilvl="0" w:tplc="2392DADA">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03E2880"/>
    <w:multiLevelType w:val="hybridMultilevel"/>
    <w:tmpl w:val="7EC4875A"/>
    <w:lvl w:ilvl="0" w:tplc="08090019">
      <w:start w:val="1"/>
      <w:numFmt w:val="lowerLetter"/>
      <w:lvlText w:val="%1."/>
      <w:lvlJc w:val="left"/>
      <w:pPr>
        <w:tabs>
          <w:tab w:val="num" w:pos="720"/>
        </w:tabs>
        <w:ind w:left="720" w:hanging="360"/>
      </w:pPr>
      <w:rPr>
        <w:rFonts w:cs="Times New Roman" w:hint="default"/>
      </w:rPr>
    </w:lvl>
    <w:lvl w:ilvl="1" w:tplc="08090011">
      <w:start w:val="1"/>
      <w:numFmt w:val="decimal"/>
      <w:lvlText w:val="%2)"/>
      <w:lvlJc w:val="left"/>
      <w:pPr>
        <w:tabs>
          <w:tab w:val="num" w:pos="1800"/>
        </w:tabs>
        <w:ind w:left="1800" w:hanging="360"/>
      </w:pPr>
      <w:rPr>
        <w:rFonts w:cs="Times New Roman" w:hint="default"/>
      </w:rPr>
    </w:lvl>
    <w:lvl w:ilvl="2" w:tplc="F04AEB7A">
      <w:start w:val="1"/>
      <w:numFmt w:val="lowerLetter"/>
      <w:lvlText w:val="%3."/>
      <w:lvlJc w:val="left"/>
      <w:pPr>
        <w:tabs>
          <w:tab w:val="num" w:pos="2340"/>
        </w:tabs>
        <w:ind w:left="2340" w:hanging="360"/>
      </w:pPr>
      <w:rPr>
        <w:rFonts w:hint="default"/>
        <w:b w:val="0"/>
        <w:i w:val="0"/>
        <w:color w:val="auto"/>
        <w:sz w:val="24"/>
        <w:szCs w:val="24"/>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5">
    <w:nsid w:val="518A4FF0"/>
    <w:multiLevelType w:val="hybridMultilevel"/>
    <w:tmpl w:val="F3549194"/>
    <w:lvl w:ilvl="0" w:tplc="D50498A6">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1EB7983"/>
    <w:multiLevelType w:val="hybridMultilevel"/>
    <w:tmpl w:val="85EA0820"/>
    <w:lvl w:ilvl="0" w:tplc="0FF6CDF4">
      <w:start w:val="1"/>
      <w:numFmt w:val="lowerLetter"/>
      <w:lvlText w:val="%1."/>
      <w:lvlJc w:val="left"/>
      <w:pPr>
        <w:ind w:left="720" w:hanging="360"/>
      </w:pPr>
      <w:rPr>
        <w:rFonts w:ascii="Bookman Old Style" w:hAnsi="Bookman Old Style"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23D27FA"/>
    <w:multiLevelType w:val="hybridMultilevel"/>
    <w:tmpl w:val="BF2EBFEA"/>
    <w:lvl w:ilvl="0" w:tplc="591017B0">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18">
    <w:nsid w:val="52A13F31"/>
    <w:multiLevelType w:val="hybridMultilevel"/>
    <w:tmpl w:val="59F683B2"/>
    <w:lvl w:ilvl="0" w:tplc="D1BA826E">
      <w:start w:val="1"/>
      <w:numFmt w:val="lowerLetter"/>
      <w:lvlText w:val="%1."/>
      <w:lvlJc w:val="left"/>
      <w:pPr>
        <w:tabs>
          <w:tab w:val="num" w:pos="720"/>
        </w:tabs>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2F30E2C"/>
    <w:multiLevelType w:val="hybridMultilevel"/>
    <w:tmpl w:val="D6B20126"/>
    <w:lvl w:ilvl="0" w:tplc="4A4842F6">
      <w:start w:val="1"/>
      <w:numFmt w:val="decimal"/>
      <w:lvlText w:val="(%1)"/>
      <w:lvlJc w:val="left"/>
      <w:pPr>
        <w:tabs>
          <w:tab w:val="num" w:pos="3060"/>
        </w:tabs>
        <w:ind w:left="3060" w:hanging="360"/>
      </w:pPr>
      <w:rPr>
        <w:rFonts w:ascii="Times New Roman" w:hAnsi="Times New Roman" w:cs="Times New Roman" w:hint="default"/>
        <w:sz w:val="24"/>
        <w:szCs w:val="24"/>
      </w:rPr>
    </w:lvl>
    <w:lvl w:ilvl="1" w:tplc="A4549D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2F65D22"/>
    <w:multiLevelType w:val="hybridMultilevel"/>
    <w:tmpl w:val="6A06E9A0"/>
    <w:lvl w:ilvl="0" w:tplc="35F6A602">
      <w:start w:val="1"/>
      <w:numFmt w:val="decimal"/>
      <w:lvlText w:val="(%1)"/>
      <w:lvlJc w:val="left"/>
      <w:pPr>
        <w:tabs>
          <w:tab w:val="num" w:pos="360"/>
        </w:tabs>
        <w:ind w:left="394" w:hanging="394"/>
      </w:pPr>
      <w:rPr>
        <w:rFonts w:ascii="Times New Roman" w:hAnsi="Times New Roman" w:cs="Times New Roman" w:hint="default"/>
        <w:sz w:val="24"/>
        <w:szCs w:val="24"/>
      </w:rPr>
    </w:lvl>
    <w:lvl w:ilvl="1" w:tplc="3A6E1262">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1">
    <w:nsid w:val="54656984"/>
    <w:multiLevelType w:val="hybridMultilevel"/>
    <w:tmpl w:val="6882C538"/>
    <w:lvl w:ilvl="0" w:tplc="F6F25C54">
      <w:start w:val="1"/>
      <w:numFmt w:val="lowerLetter"/>
      <w:lvlText w:val="%1."/>
      <w:lvlJc w:val="left"/>
      <w:pPr>
        <w:tabs>
          <w:tab w:val="num" w:pos="2739"/>
        </w:tabs>
        <w:ind w:left="2739" w:hanging="360"/>
      </w:pPr>
      <w:rPr>
        <w:rFonts w:hint="default"/>
      </w:rPr>
    </w:lvl>
    <w:lvl w:ilvl="1" w:tplc="04090019" w:tentative="1">
      <w:start w:val="1"/>
      <w:numFmt w:val="lowerLetter"/>
      <w:lvlText w:val="%2."/>
      <w:lvlJc w:val="left"/>
      <w:pPr>
        <w:tabs>
          <w:tab w:val="num" w:pos="1839"/>
        </w:tabs>
        <w:ind w:left="1839" w:hanging="360"/>
      </w:pPr>
    </w:lvl>
    <w:lvl w:ilvl="2" w:tplc="0409001B" w:tentative="1">
      <w:start w:val="1"/>
      <w:numFmt w:val="lowerRoman"/>
      <w:lvlText w:val="%3."/>
      <w:lvlJc w:val="right"/>
      <w:pPr>
        <w:tabs>
          <w:tab w:val="num" w:pos="2559"/>
        </w:tabs>
        <w:ind w:left="2559" w:hanging="180"/>
      </w:pPr>
    </w:lvl>
    <w:lvl w:ilvl="3" w:tplc="0409000F" w:tentative="1">
      <w:start w:val="1"/>
      <w:numFmt w:val="decimal"/>
      <w:lvlText w:val="%4."/>
      <w:lvlJc w:val="left"/>
      <w:pPr>
        <w:tabs>
          <w:tab w:val="num" w:pos="3279"/>
        </w:tabs>
        <w:ind w:left="3279" w:hanging="360"/>
      </w:pPr>
    </w:lvl>
    <w:lvl w:ilvl="4" w:tplc="04090019" w:tentative="1">
      <w:start w:val="1"/>
      <w:numFmt w:val="lowerLetter"/>
      <w:lvlText w:val="%5."/>
      <w:lvlJc w:val="left"/>
      <w:pPr>
        <w:tabs>
          <w:tab w:val="num" w:pos="3999"/>
        </w:tabs>
        <w:ind w:left="3999" w:hanging="360"/>
      </w:pPr>
    </w:lvl>
    <w:lvl w:ilvl="5" w:tplc="0409001B" w:tentative="1">
      <w:start w:val="1"/>
      <w:numFmt w:val="lowerRoman"/>
      <w:lvlText w:val="%6."/>
      <w:lvlJc w:val="right"/>
      <w:pPr>
        <w:tabs>
          <w:tab w:val="num" w:pos="4719"/>
        </w:tabs>
        <w:ind w:left="4719" w:hanging="180"/>
      </w:pPr>
    </w:lvl>
    <w:lvl w:ilvl="6" w:tplc="0409000F" w:tentative="1">
      <w:start w:val="1"/>
      <w:numFmt w:val="decimal"/>
      <w:lvlText w:val="%7."/>
      <w:lvlJc w:val="left"/>
      <w:pPr>
        <w:tabs>
          <w:tab w:val="num" w:pos="5439"/>
        </w:tabs>
        <w:ind w:left="5439" w:hanging="360"/>
      </w:pPr>
    </w:lvl>
    <w:lvl w:ilvl="7" w:tplc="04090019" w:tentative="1">
      <w:start w:val="1"/>
      <w:numFmt w:val="lowerLetter"/>
      <w:lvlText w:val="%8."/>
      <w:lvlJc w:val="left"/>
      <w:pPr>
        <w:tabs>
          <w:tab w:val="num" w:pos="6159"/>
        </w:tabs>
        <w:ind w:left="6159" w:hanging="360"/>
      </w:pPr>
    </w:lvl>
    <w:lvl w:ilvl="8" w:tplc="0409001B" w:tentative="1">
      <w:start w:val="1"/>
      <w:numFmt w:val="lowerRoman"/>
      <w:lvlText w:val="%9."/>
      <w:lvlJc w:val="right"/>
      <w:pPr>
        <w:tabs>
          <w:tab w:val="num" w:pos="6879"/>
        </w:tabs>
        <w:ind w:left="6879" w:hanging="180"/>
      </w:pPr>
    </w:lvl>
  </w:abstractNum>
  <w:abstractNum w:abstractNumId="222">
    <w:nsid w:val="546A3C69"/>
    <w:multiLevelType w:val="hybridMultilevel"/>
    <w:tmpl w:val="1EBA4508"/>
    <w:lvl w:ilvl="0" w:tplc="A78C5808">
      <w:start w:val="1"/>
      <w:numFmt w:val="lowerLetter"/>
      <w:lvlText w:val="%1."/>
      <w:lvlJc w:val="left"/>
      <w:pPr>
        <w:ind w:left="1800" w:hanging="360"/>
      </w:pPr>
      <w:rPr>
        <w:rFonts w:ascii="Bookman Old Style" w:eastAsia="Batang" w:hAnsi="Bookman Old Style" w:cs="Times New Roman"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23">
    <w:nsid w:val="54E6538F"/>
    <w:multiLevelType w:val="hybridMultilevel"/>
    <w:tmpl w:val="D222F464"/>
    <w:lvl w:ilvl="0" w:tplc="302EC0F8">
      <w:start w:val="1"/>
      <w:numFmt w:val="lowerLetter"/>
      <w:lvlText w:val="%1."/>
      <w:lvlJc w:val="left"/>
      <w:pPr>
        <w:ind w:left="1154" w:hanging="360"/>
      </w:pPr>
      <w:rPr>
        <w:rFonts w:cs="Times New Roman" w:hint="default"/>
        <w:b w:val="0"/>
        <w:bCs w:val="0"/>
        <w:color w:val="auto"/>
        <w:sz w:val="24"/>
        <w:szCs w:val="24"/>
      </w:rPr>
    </w:lvl>
    <w:lvl w:ilvl="1" w:tplc="04210019" w:tentative="1">
      <w:start w:val="1"/>
      <w:numFmt w:val="lowerLetter"/>
      <w:lvlText w:val="%2."/>
      <w:lvlJc w:val="left"/>
      <w:pPr>
        <w:ind w:left="1874" w:hanging="360"/>
      </w:pPr>
    </w:lvl>
    <w:lvl w:ilvl="2" w:tplc="0421001B" w:tentative="1">
      <w:start w:val="1"/>
      <w:numFmt w:val="lowerRoman"/>
      <w:lvlText w:val="%3."/>
      <w:lvlJc w:val="right"/>
      <w:pPr>
        <w:ind w:left="2594" w:hanging="180"/>
      </w:pPr>
    </w:lvl>
    <w:lvl w:ilvl="3" w:tplc="0421000F" w:tentative="1">
      <w:start w:val="1"/>
      <w:numFmt w:val="decimal"/>
      <w:lvlText w:val="%4."/>
      <w:lvlJc w:val="left"/>
      <w:pPr>
        <w:ind w:left="3314" w:hanging="360"/>
      </w:pPr>
    </w:lvl>
    <w:lvl w:ilvl="4" w:tplc="04210019" w:tentative="1">
      <w:start w:val="1"/>
      <w:numFmt w:val="lowerLetter"/>
      <w:lvlText w:val="%5."/>
      <w:lvlJc w:val="left"/>
      <w:pPr>
        <w:ind w:left="4034" w:hanging="360"/>
      </w:pPr>
    </w:lvl>
    <w:lvl w:ilvl="5" w:tplc="0421001B" w:tentative="1">
      <w:start w:val="1"/>
      <w:numFmt w:val="lowerRoman"/>
      <w:lvlText w:val="%6."/>
      <w:lvlJc w:val="right"/>
      <w:pPr>
        <w:ind w:left="4754" w:hanging="180"/>
      </w:pPr>
    </w:lvl>
    <w:lvl w:ilvl="6" w:tplc="0421000F" w:tentative="1">
      <w:start w:val="1"/>
      <w:numFmt w:val="decimal"/>
      <w:lvlText w:val="%7."/>
      <w:lvlJc w:val="left"/>
      <w:pPr>
        <w:ind w:left="5474" w:hanging="360"/>
      </w:pPr>
    </w:lvl>
    <w:lvl w:ilvl="7" w:tplc="04210019" w:tentative="1">
      <w:start w:val="1"/>
      <w:numFmt w:val="lowerLetter"/>
      <w:lvlText w:val="%8."/>
      <w:lvlJc w:val="left"/>
      <w:pPr>
        <w:ind w:left="6194" w:hanging="360"/>
      </w:pPr>
    </w:lvl>
    <w:lvl w:ilvl="8" w:tplc="0421001B" w:tentative="1">
      <w:start w:val="1"/>
      <w:numFmt w:val="lowerRoman"/>
      <w:lvlText w:val="%9."/>
      <w:lvlJc w:val="right"/>
      <w:pPr>
        <w:ind w:left="6914" w:hanging="180"/>
      </w:pPr>
    </w:lvl>
  </w:abstractNum>
  <w:abstractNum w:abstractNumId="224">
    <w:nsid w:val="55445197"/>
    <w:multiLevelType w:val="hybridMultilevel"/>
    <w:tmpl w:val="C93EFE4A"/>
    <w:lvl w:ilvl="0" w:tplc="E7542838">
      <w:start w:val="1"/>
      <w:numFmt w:val="decimal"/>
      <w:lvlText w:val="(%1)"/>
      <w:lvlJc w:val="left"/>
      <w:pPr>
        <w:tabs>
          <w:tab w:val="num" w:pos="720"/>
        </w:tabs>
        <w:ind w:left="720" w:hanging="360"/>
      </w:pPr>
      <w:rPr>
        <w:rFonts w:cs="Times New Roman" w:hint="default"/>
        <w:i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25">
    <w:nsid w:val="55A84423"/>
    <w:multiLevelType w:val="hybridMultilevel"/>
    <w:tmpl w:val="7062CC34"/>
    <w:lvl w:ilvl="0" w:tplc="04090019">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6">
    <w:nsid w:val="55FF4D34"/>
    <w:multiLevelType w:val="hybridMultilevel"/>
    <w:tmpl w:val="161A3BD8"/>
    <w:lvl w:ilvl="0" w:tplc="088E7102">
      <w:start w:val="1"/>
      <w:numFmt w:val="lowerLetter"/>
      <w:lvlText w:val="%1."/>
      <w:lvlJc w:val="left"/>
      <w:pPr>
        <w:tabs>
          <w:tab w:val="num" w:pos="1440"/>
        </w:tabs>
        <w:ind w:left="1440" w:hanging="360"/>
      </w:pPr>
      <w:rPr>
        <w:rFonts w:cs="Times New Roman" w:hint="default"/>
      </w:rPr>
    </w:lvl>
    <w:lvl w:ilvl="1" w:tplc="8376EAE6">
      <w:start w:val="1"/>
      <w:numFmt w:val="decimal"/>
      <w:lvlText w:val="(%2)"/>
      <w:lvlJc w:val="left"/>
      <w:pPr>
        <w:tabs>
          <w:tab w:val="num" w:pos="1440"/>
        </w:tabs>
        <w:ind w:left="1440" w:hanging="360"/>
      </w:pPr>
      <w:rPr>
        <w:rFonts w:ascii="Tahoma" w:eastAsia="Times New Roman" w:hAnsi="Tahoma" w:cs="Times New Roman" w:hint="default"/>
        <w:color w:val="auto"/>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7">
    <w:nsid w:val="56542771"/>
    <w:multiLevelType w:val="hybridMultilevel"/>
    <w:tmpl w:val="A6DCBE18"/>
    <w:lvl w:ilvl="0" w:tplc="C56E992E">
      <w:start w:val="1"/>
      <w:numFmt w:val="lowerLetter"/>
      <w:lvlText w:val="%1."/>
      <w:lvlJc w:val="left"/>
      <w:pPr>
        <w:ind w:left="720" w:hanging="360"/>
      </w:pPr>
      <w:rPr>
        <w:rFonts w:cs="Times New Roman" w:hint="default"/>
      </w:rPr>
    </w:lvl>
    <w:lvl w:ilvl="1" w:tplc="0409000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228">
    <w:nsid w:val="566D6348"/>
    <w:multiLevelType w:val="hybridMultilevel"/>
    <w:tmpl w:val="28C6A56E"/>
    <w:lvl w:ilvl="0" w:tplc="2E84F50E">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570115E4"/>
    <w:multiLevelType w:val="hybridMultilevel"/>
    <w:tmpl w:val="F2AC3BEA"/>
    <w:lvl w:ilvl="0" w:tplc="E8A49D36">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7383A7C"/>
    <w:multiLevelType w:val="hybridMultilevel"/>
    <w:tmpl w:val="EDB4C9F8"/>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31">
    <w:nsid w:val="57CA1B0F"/>
    <w:multiLevelType w:val="hybridMultilevel"/>
    <w:tmpl w:val="A5E2759C"/>
    <w:lvl w:ilvl="0" w:tplc="04210019">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32">
    <w:nsid w:val="57EE1DA1"/>
    <w:multiLevelType w:val="hybridMultilevel"/>
    <w:tmpl w:val="D980A38A"/>
    <w:lvl w:ilvl="0" w:tplc="85F6C4AC">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81605C1"/>
    <w:multiLevelType w:val="hybridMultilevel"/>
    <w:tmpl w:val="9E84B602"/>
    <w:lvl w:ilvl="0" w:tplc="0F64E4FA">
      <w:start w:val="1"/>
      <w:numFmt w:val="decimal"/>
      <w:lvlText w:val="(%1)"/>
      <w:lvlJc w:val="left"/>
      <w:pPr>
        <w:tabs>
          <w:tab w:val="num" w:pos="720"/>
        </w:tabs>
        <w:ind w:left="720" w:hanging="360"/>
      </w:pPr>
      <w:rPr>
        <w:rFonts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34">
    <w:nsid w:val="58D34F3F"/>
    <w:multiLevelType w:val="hybridMultilevel"/>
    <w:tmpl w:val="DD442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59583F1D"/>
    <w:multiLevelType w:val="hybridMultilevel"/>
    <w:tmpl w:val="685871CA"/>
    <w:lvl w:ilvl="0" w:tplc="F0BAA0F0">
      <w:start w:val="1"/>
      <w:numFmt w:val="lowerLetter"/>
      <w:lvlText w:val="%1."/>
      <w:lvlJc w:val="left"/>
      <w:pPr>
        <w:tabs>
          <w:tab w:val="num" w:pos="1440"/>
        </w:tabs>
        <w:ind w:left="360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36">
    <w:nsid w:val="598B61A7"/>
    <w:multiLevelType w:val="hybridMultilevel"/>
    <w:tmpl w:val="27F07EC0"/>
    <w:lvl w:ilvl="0" w:tplc="F50687AA">
      <w:start w:val="1"/>
      <w:numFmt w:val="lowerLetter"/>
      <w:lvlText w:val="%1."/>
      <w:lvlJc w:val="left"/>
      <w:pPr>
        <w:tabs>
          <w:tab w:val="num" w:pos="720"/>
        </w:tabs>
        <w:ind w:left="720" w:hanging="360"/>
      </w:pPr>
      <w:rPr>
        <w:rFonts w:ascii="Bookman Old Style" w:eastAsia="Times New Roman" w:hAnsi="Bookman Old Styl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59A6029F"/>
    <w:multiLevelType w:val="hybridMultilevel"/>
    <w:tmpl w:val="722093EC"/>
    <w:lvl w:ilvl="0" w:tplc="04210019">
      <w:start w:val="1"/>
      <w:numFmt w:val="lowerLetter"/>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238">
    <w:nsid w:val="59DB662B"/>
    <w:multiLevelType w:val="hybridMultilevel"/>
    <w:tmpl w:val="8EACCD20"/>
    <w:lvl w:ilvl="0" w:tplc="C632FDC2">
      <w:start w:val="3"/>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59E7323F"/>
    <w:multiLevelType w:val="hybridMultilevel"/>
    <w:tmpl w:val="DF763796"/>
    <w:lvl w:ilvl="0" w:tplc="E938947C">
      <w:start w:val="2"/>
      <w:numFmt w:val="decimal"/>
      <w:lvlText w:val="(%1)"/>
      <w:lvlJc w:val="left"/>
      <w:pPr>
        <w:ind w:left="720" w:hanging="360"/>
      </w:pPr>
      <w:rPr>
        <w:rFonts w:cs="Times New Roman" w:hint="default"/>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59F306D4"/>
    <w:multiLevelType w:val="hybridMultilevel"/>
    <w:tmpl w:val="6672B1E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1">
    <w:nsid w:val="5A536452"/>
    <w:multiLevelType w:val="hybridMultilevel"/>
    <w:tmpl w:val="3BCA069A"/>
    <w:lvl w:ilvl="0" w:tplc="951A9D1C">
      <w:start w:val="1"/>
      <w:numFmt w:val="decimal"/>
      <w:lvlText w:val="(%1)"/>
      <w:lvlJc w:val="left"/>
      <w:pPr>
        <w:tabs>
          <w:tab w:val="num" w:pos="720"/>
        </w:tabs>
        <w:ind w:left="720" w:hanging="360"/>
      </w:pPr>
      <w:rPr>
        <w:rFonts w:cs="Times New Roman" w:hint="default"/>
      </w:rPr>
    </w:lvl>
    <w:lvl w:ilvl="1" w:tplc="F0BAA0F0">
      <w:start w:val="1"/>
      <w:numFmt w:val="lowerLetter"/>
      <w:lvlText w:val="%2."/>
      <w:lvlJc w:val="left"/>
      <w:pPr>
        <w:tabs>
          <w:tab w:val="num" w:pos="-720"/>
        </w:tabs>
        <w:ind w:left="1440" w:hanging="360"/>
      </w:pPr>
      <w:rPr>
        <w:rFonts w:cs="Times New Roman" w:hint="default"/>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42">
    <w:nsid w:val="5AB17C5A"/>
    <w:multiLevelType w:val="hybridMultilevel"/>
    <w:tmpl w:val="B0068768"/>
    <w:lvl w:ilvl="0" w:tplc="E6DC1478">
      <w:start w:val="1"/>
      <w:numFmt w:val="lowerLetter"/>
      <w:lvlText w:val="%1."/>
      <w:lvlJc w:val="left"/>
      <w:pPr>
        <w:ind w:left="1426" w:hanging="360"/>
      </w:pPr>
      <w:rPr>
        <w:rFonts w:cs="Times New Roman" w:hint="default"/>
        <w:i w:val="0"/>
        <w:iCs w:val="0"/>
        <w:color w:val="auto"/>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243">
    <w:nsid w:val="5AEC5B04"/>
    <w:multiLevelType w:val="hybridMultilevel"/>
    <w:tmpl w:val="0EBC88C4"/>
    <w:lvl w:ilvl="0" w:tplc="66AA037C">
      <w:start w:val="1"/>
      <w:numFmt w:val="lowerLetter"/>
      <w:lvlText w:val="%1."/>
      <w:lvlJc w:val="left"/>
      <w:pPr>
        <w:ind w:left="1140" w:hanging="360"/>
      </w:pPr>
      <w:rPr>
        <w:rFonts w:cs="Times New Roman" w:hint="default"/>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B785793"/>
    <w:multiLevelType w:val="hybridMultilevel"/>
    <w:tmpl w:val="C36A2DB8"/>
    <w:lvl w:ilvl="0" w:tplc="A4B06210">
      <w:start w:val="1"/>
      <w:numFmt w:val="decimal"/>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45">
    <w:nsid w:val="5BAE698A"/>
    <w:multiLevelType w:val="hybridMultilevel"/>
    <w:tmpl w:val="4FC836E2"/>
    <w:lvl w:ilvl="0" w:tplc="A4B06210">
      <w:start w:val="1"/>
      <w:numFmt w:val="decimal"/>
      <w:lvlText w:val="(%1)"/>
      <w:lvlJc w:val="left"/>
      <w:pPr>
        <w:tabs>
          <w:tab w:val="num" w:pos="720"/>
        </w:tabs>
        <w:ind w:left="720" w:hanging="360"/>
      </w:pPr>
      <w:rPr>
        <w:rFonts w:cs="Times New Roman" w:hint="default"/>
        <w:color w:val="auto"/>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246">
    <w:nsid w:val="5BEC4373"/>
    <w:multiLevelType w:val="hybridMultilevel"/>
    <w:tmpl w:val="95904810"/>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47">
    <w:nsid w:val="5C1E3144"/>
    <w:multiLevelType w:val="hybridMultilevel"/>
    <w:tmpl w:val="87847B6E"/>
    <w:lvl w:ilvl="0" w:tplc="539C21BE">
      <w:start w:val="1"/>
      <w:numFmt w:val="lowerLetter"/>
      <w:lvlText w:val="%1."/>
      <w:lvlJc w:val="left"/>
      <w:pPr>
        <w:tabs>
          <w:tab w:val="num" w:pos="1078"/>
        </w:tabs>
        <w:ind w:left="1078" w:hanging="624"/>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C590FC7"/>
    <w:multiLevelType w:val="hybridMultilevel"/>
    <w:tmpl w:val="0CE27C92"/>
    <w:lvl w:ilvl="0" w:tplc="6CF08BF8">
      <w:start w:val="1"/>
      <w:numFmt w:val="decimal"/>
      <w:lvlText w:val="(%1)"/>
      <w:lvlJc w:val="left"/>
      <w:pPr>
        <w:ind w:left="1778" w:hanging="360"/>
      </w:pPr>
      <w:rPr>
        <w:rFonts w:hint="default"/>
        <w:color w:val="000000"/>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49">
    <w:nsid w:val="5DFF399F"/>
    <w:multiLevelType w:val="hybridMultilevel"/>
    <w:tmpl w:val="781E7298"/>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E3D0FDF"/>
    <w:multiLevelType w:val="hybridMultilevel"/>
    <w:tmpl w:val="769E25BE"/>
    <w:lvl w:ilvl="0" w:tplc="A9C4645A">
      <w:start w:val="1"/>
      <w:numFmt w:val="lowerLetter"/>
      <w:lvlText w:val="%1."/>
      <w:lvlJc w:val="left"/>
      <w:pPr>
        <w:tabs>
          <w:tab w:val="num" w:pos="1260"/>
        </w:tabs>
        <w:ind w:left="1260" w:hanging="360"/>
      </w:pPr>
      <w:rPr>
        <w:rFonts w:cs="Times New Roman" w:hint="default"/>
        <w:b w:val="0"/>
        <w:bCs w:val="0"/>
        <w:color w:val="auto"/>
        <w:sz w:val="24"/>
        <w:szCs w:val="24"/>
      </w:rPr>
    </w:lvl>
    <w:lvl w:ilvl="1" w:tplc="2BE0BB0E">
      <w:start w:val="1"/>
      <w:numFmt w:val="lowerLetter"/>
      <w:lvlText w:val="%2."/>
      <w:lvlJc w:val="left"/>
      <w:pPr>
        <w:tabs>
          <w:tab w:val="num" w:pos="1440"/>
        </w:tabs>
        <w:ind w:left="1440" w:hanging="360"/>
      </w:pPr>
      <w:rPr>
        <w:rFonts w:cs="Times New Roman" w:hint="default"/>
        <w:b w:val="0"/>
        <w:bCs w:val="0"/>
        <w:color w:val="auto"/>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1">
    <w:nsid w:val="5E5B1325"/>
    <w:multiLevelType w:val="hybridMultilevel"/>
    <w:tmpl w:val="6624D640"/>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52">
    <w:nsid w:val="600A1FFD"/>
    <w:multiLevelType w:val="hybridMultilevel"/>
    <w:tmpl w:val="DEF28608"/>
    <w:lvl w:ilvl="0" w:tplc="5A2CB366">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60265F61"/>
    <w:multiLevelType w:val="hybridMultilevel"/>
    <w:tmpl w:val="374CDA72"/>
    <w:lvl w:ilvl="0" w:tplc="E5602DE6">
      <w:start w:val="1"/>
      <w:numFmt w:val="lowerLetter"/>
      <w:lvlText w:val="%1."/>
      <w:lvlJc w:val="left"/>
      <w:pPr>
        <w:tabs>
          <w:tab w:val="num" w:pos="2880"/>
        </w:tabs>
        <w:ind w:left="2880" w:hanging="360"/>
      </w:pPr>
      <w:rPr>
        <w:rFonts w:hint="default"/>
      </w:rPr>
    </w:lvl>
    <w:lvl w:ilvl="1" w:tplc="F6E40C24">
      <w:start w:val="1"/>
      <w:numFmt w:val="decimal"/>
      <w:lvlText w:val="(%2)"/>
      <w:lvlJc w:val="left"/>
      <w:pPr>
        <w:tabs>
          <w:tab w:val="num" w:pos="1440"/>
        </w:tabs>
        <w:ind w:left="1440" w:hanging="360"/>
      </w:pPr>
      <w:rPr>
        <w:rFonts w:hint="default"/>
      </w:rPr>
    </w:lvl>
    <w:lvl w:ilvl="2" w:tplc="0409001B">
      <w:start w:val="2"/>
      <w:numFmt w:val="lowerLetter"/>
      <w:lvlText w:val="%3."/>
      <w:lvlJc w:val="left"/>
      <w:pPr>
        <w:tabs>
          <w:tab w:val="num" w:pos="2340"/>
        </w:tabs>
        <w:ind w:left="2340" w:hanging="360"/>
      </w:pPr>
      <w:rPr>
        <w:rFonts w:ascii="Arial Narrow" w:hAnsi="Arial Narrow"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4">
    <w:nsid w:val="60683667"/>
    <w:multiLevelType w:val="hybridMultilevel"/>
    <w:tmpl w:val="A788B8CA"/>
    <w:lvl w:ilvl="0" w:tplc="8F4CD58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12632A6"/>
    <w:multiLevelType w:val="hybridMultilevel"/>
    <w:tmpl w:val="2C52A1A4"/>
    <w:lvl w:ilvl="0" w:tplc="B5040CF0">
      <w:start w:val="1"/>
      <w:numFmt w:val="decimal"/>
      <w:lvlText w:val="(%1)"/>
      <w:lvlJc w:val="left"/>
      <w:pPr>
        <w:ind w:left="720" w:hanging="360"/>
      </w:pPr>
      <w:rPr>
        <w:rFonts w:ascii="Bookman Old Style" w:hAnsi="Bookman Old Style" w:cs="Tahoma"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17F02FC"/>
    <w:multiLevelType w:val="hybridMultilevel"/>
    <w:tmpl w:val="8B7C8050"/>
    <w:lvl w:ilvl="0" w:tplc="E6DC1478">
      <w:start w:val="1"/>
      <w:numFmt w:val="lowerLetter"/>
      <w:lvlText w:val="%1."/>
      <w:lvlJc w:val="left"/>
      <w:pPr>
        <w:ind w:left="720" w:hanging="360"/>
      </w:pPr>
      <w:rPr>
        <w:rFonts w:cs="Times New Roman" w:hint="default"/>
        <w:i w:val="0"/>
        <w:iCs w:val="0"/>
        <w:color w:val="auto"/>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57">
    <w:nsid w:val="61C465F7"/>
    <w:multiLevelType w:val="hybridMultilevel"/>
    <w:tmpl w:val="6BD8BD1E"/>
    <w:lvl w:ilvl="0" w:tplc="3356B394">
      <w:start w:val="1"/>
      <w:numFmt w:val="decimal"/>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58">
    <w:nsid w:val="62163B1D"/>
    <w:multiLevelType w:val="hybridMultilevel"/>
    <w:tmpl w:val="2ACE8B1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28A26B5"/>
    <w:multiLevelType w:val="hybridMultilevel"/>
    <w:tmpl w:val="13E24660"/>
    <w:lvl w:ilvl="0" w:tplc="0C09000F">
      <w:start w:val="1"/>
      <w:numFmt w:val="decimal"/>
      <w:lvlText w:val="%1."/>
      <w:lvlJc w:val="left"/>
      <w:pPr>
        <w:tabs>
          <w:tab w:val="num" w:pos="720"/>
        </w:tabs>
        <w:ind w:left="720" w:hanging="360"/>
      </w:pPr>
      <w:rPr>
        <w:rFonts w:cs="Times New Roman"/>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4DDEC95E">
      <w:start w:val="1"/>
      <w:numFmt w:val="decimal"/>
      <w:lvlText w:val="%4."/>
      <w:lvlJc w:val="left"/>
      <w:pPr>
        <w:tabs>
          <w:tab w:val="num" w:pos="643"/>
        </w:tabs>
        <w:ind w:left="643" w:hanging="360"/>
      </w:pPr>
      <w:rPr>
        <w:rFonts w:cs="Times New Roman"/>
        <w:color w:val="auto"/>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260">
    <w:nsid w:val="630B5B55"/>
    <w:multiLevelType w:val="hybridMultilevel"/>
    <w:tmpl w:val="A1F822C6"/>
    <w:lvl w:ilvl="0" w:tplc="5710738C">
      <w:start w:val="1"/>
      <w:numFmt w:val="lowerLetter"/>
      <w:lvlText w:val="%1."/>
      <w:lvlJc w:val="left"/>
      <w:pPr>
        <w:tabs>
          <w:tab w:val="num" w:pos="720"/>
        </w:tabs>
        <w:ind w:left="720" w:hanging="360"/>
      </w:pPr>
      <w:rPr>
        <w:rFonts w:ascii="Bookman Old Style" w:eastAsia="Batang" w:hAnsi="Bookman Old Style"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61">
    <w:nsid w:val="63B71E67"/>
    <w:multiLevelType w:val="hybridMultilevel"/>
    <w:tmpl w:val="0AFCB0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641676DB"/>
    <w:multiLevelType w:val="hybridMultilevel"/>
    <w:tmpl w:val="E146D710"/>
    <w:lvl w:ilvl="0" w:tplc="591017B0">
      <w:start w:val="1"/>
      <w:numFmt w:val="lowerLetter"/>
      <w:lvlText w:val="%1."/>
      <w:lvlJc w:val="left"/>
      <w:pPr>
        <w:ind w:left="1092" w:hanging="360"/>
      </w:pPr>
      <w:rPr>
        <w:rFonts w:cs="Times New Roman" w:hint="default"/>
      </w:rPr>
    </w:lvl>
    <w:lvl w:ilvl="1" w:tplc="04210019">
      <w:start w:val="1"/>
      <w:numFmt w:val="lowerLetter"/>
      <w:lvlText w:val="%2."/>
      <w:lvlJc w:val="left"/>
      <w:pPr>
        <w:ind w:left="1812" w:hanging="360"/>
      </w:pPr>
      <w:rPr>
        <w:rFonts w:cs="Times New Roman"/>
      </w:rPr>
    </w:lvl>
    <w:lvl w:ilvl="2" w:tplc="0421001B">
      <w:start w:val="1"/>
      <w:numFmt w:val="lowerRoman"/>
      <w:lvlText w:val="%3."/>
      <w:lvlJc w:val="right"/>
      <w:pPr>
        <w:ind w:left="2532" w:hanging="180"/>
      </w:pPr>
      <w:rPr>
        <w:rFonts w:cs="Times New Roman"/>
      </w:rPr>
    </w:lvl>
    <w:lvl w:ilvl="3" w:tplc="0421000F">
      <w:start w:val="1"/>
      <w:numFmt w:val="decimal"/>
      <w:lvlText w:val="%4."/>
      <w:lvlJc w:val="left"/>
      <w:pPr>
        <w:ind w:left="3252" w:hanging="360"/>
      </w:pPr>
      <w:rPr>
        <w:rFonts w:cs="Times New Roman"/>
      </w:rPr>
    </w:lvl>
    <w:lvl w:ilvl="4" w:tplc="04210019">
      <w:start w:val="1"/>
      <w:numFmt w:val="lowerLetter"/>
      <w:lvlText w:val="%5."/>
      <w:lvlJc w:val="left"/>
      <w:pPr>
        <w:ind w:left="3972" w:hanging="360"/>
      </w:pPr>
      <w:rPr>
        <w:rFonts w:cs="Times New Roman"/>
      </w:rPr>
    </w:lvl>
    <w:lvl w:ilvl="5" w:tplc="0421001B">
      <w:start w:val="1"/>
      <w:numFmt w:val="lowerRoman"/>
      <w:lvlText w:val="%6."/>
      <w:lvlJc w:val="right"/>
      <w:pPr>
        <w:ind w:left="4692" w:hanging="180"/>
      </w:pPr>
      <w:rPr>
        <w:rFonts w:cs="Times New Roman"/>
      </w:rPr>
    </w:lvl>
    <w:lvl w:ilvl="6" w:tplc="0421000F">
      <w:start w:val="1"/>
      <w:numFmt w:val="decimal"/>
      <w:lvlText w:val="%7."/>
      <w:lvlJc w:val="left"/>
      <w:pPr>
        <w:ind w:left="5412" w:hanging="360"/>
      </w:pPr>
      <w:rPr>
        <w:rFonts w:cs="Times New Roman"/>
      </w:rPr>
    </w:lvl>
    <w:lvl w:ilvl="7" w:tplc="04210019">
      <w:start w:val="1"/>
      <w:numFmt w:val="lowerLetter"/>
      <w:lvlText w:val="%8."/>
      <w:lvlJc w:val="left"/>
      <w:pPr>
        <w:ind w:left="6132" w:hanging="360"/>
      </w:pPr>
      <w:rPr>
        <w:rFonts w:cs="Times New Roman"/>
      </w:rPr>
    </w:lvl>
    <w:lvl w:ilvl="8" w:tplc="0421001B">
      <w:start w:val="1"/>
      <w:numFmt w:val="lowerRoman"/>
      <w:lvlText w:val="%9."/>
      <w:lvlJc w:val="right"/>
      <w:pPr>
        <w:ind w:left="6852" w:hanging="180"/>
      </w:pPr>
      <w:rPr>
        <w:rFonts w:cs="Times New Roman"/>
      </w:rPr>
    </w:lvl>
  </w:abstractNum>
  <w:abstractNum w:abstractNumId="263">
    <w:nsid w:val="642950DE"/>
    <w:multiLevelType w:val="hybridMultilevel"/>
    <w:tmpl w:val="16A28DEC"/>
    <w:lvl w:ilvl="0" w:tplc="F07E9B2C">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nsid w:val="64C82645"/>
    <w:multiLevelType w:val="hybridMultilevel"/>
    <w:tmpl w:val="CA2A3522"/>
    <w:lvl w:ilvl="0" w:tplc="04210017">
      <w:start w:val="1"/>
      <w:numFmt w:val="lowerLetter"/>
      <w:lvlText w:val="%1."/>
      <w:lvlJc w:val="left"/>
      <w:pPr>
        <w:tabs>
          <w:tab w:val="num" w:pos="360"/>
        </w:tabs>
        <w:ind w:left="360" w:hanging="360"/>
      </w:pPr>
      <w:rPr>
        <w:rFonts w:cs="Times New Roman" w:hint="default"/>
      </w:rPr>
    </w:lvl>
    <w:lvl w:ilvl="1" w:tplc="4CA0EEF8">
      <w:start w:val="1"/>
      <w:numFmt w:val="decimal"/>
      <w:lvlText w:val="(%2)"/>
      <w:lvlJc w:val="left"/>
      <w:pPr>
        <w:tabs>
          <w:tab w:val="num" w:pos="1440"/>
        </w:tabs>
        <w:ind w:left="1440" w:hanging="360"/>
      </w:pPr>
      <w:rPr>
        <w:rFonts w:cs="Times New Roman" w:hint="default"/>
      </w:rPr>
    </w:lvl>
    <w:lvl w:ilvl="2" w:tplc="04090005">
      <w:start w:val="1"/>
      <w:numFmt w:val="lowerLetter"/>
      <w:lvlText w:val="%3."/>
      <w:lvlJc w:val="left"/>
      <w:pPr>
        <w:tabs>
          <w:tab w:val="num" w:pos="2160"/>
        </w:tabs>
        <w:ind w:left="2160" w:hanging="360"/>
      </w:pPr>
      <w:rPr>
        <w:rFonts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5">
    <w:nsid w:val="65F06ADF"/>
    <w:multiLevelType w:val="hybridMultilevel"/>
    <w:tmpl w:val="6194070E"/>
    <w:lvl w:ilvl="0" w:tplc="F9C8F962">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662D19DF"/>
    <w:multiLevelType w:val="hybridMultilevel"/>
    <w:tmpl w:val="64A455C0"/>
    <w:lvl w:ilvl="0" w:tplc="B87AC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6587B89"/>
    <w:multiLevelType w:val="hybridMultilevel"/>
    <w:tmpl w:val="E312D996"/>
    <w:lvl w:ilvl="0" w:tplc="0409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8">
    <w:nsid w:val="66687657"/>
    <w:multiLevelType w:val="hybridMultilevel"/>
    <w:tmpl w:val="61709D5E"/>
    <w:lvl w:ilvl="0" w:tplc="8DF68B28">
      <w:start w:val="1"/>
      <w:numFmt w:val="decimal"/>
      <w:lvlText w:val="(%1)"/>
      <w:lvlJc w:val="left"/>
      <w:pPr>
        <w:ind w:left="360" w:hanging="360"/>
      </w:pPr>
      <w:rPr>
        <w:rFonts w:cs="Times New Roman" w:hint="default"/>
        <w:b w:val="0"/>
        <w:bCs w:val="0"/>
        <w:color w:val="auto"/>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69">
    <w:nsid w:val="668845CC"/>
    <w:multiLevelType w:val="hybridMultilevel"/>
    <w:tmpl w:val="BDD64A88"/>
    <w:lvl w:ilvl="0" w:tplc="E4145EF2">
      <w:start w:val="1"/>
      <w:numFmt w:val="lowerLetter"/>
      <w:lvlText w:val="%1."/>
      <w:lvlJc w:val="left"/>
      <w:pPr>
        <w:ind w:left="3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69D5059"/>
    <w:multiLevelType w:val="hybridMultilevel"/>
    <w:tmpl w:val="3C7CC2CE"/>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71">
    <w:nsid w:val="66EF37E0"/>
    <w:multiLevelType w:val="hybridMultilevel"/>
    <w:tmpl w:val="9C5E27EC"/>
    <w:lvl w:ilvl="0" w:tplc="088E7102">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72">
    <w:nsid w:val="67404F1B"/>
    <w:multiLevelType w:val="hybridMultilevel"/>
    <w:tmpl w:val="7FC8A952"/>
    <w:lvl w:ilvl="0" w:tplc="2DF0B750">
      <w:start w:val="1"/>
      <w:numFmt w:val="lowerLetter"/>
      <w:lvlText w:val="%1."/>
      <w:lvlJc w:val="left"/>
      <w:pPr>
        <w:ind w:left="720" w:hanging="360"/>
      </w:pPr>
      <w:rPr>
        <w:rFonts w:ascii="Bookman Old Style" w:eastAsia="Times New Roman" w:hAnsi="Bookman Old Style" w:cs="Times New Roman" w:hint="default"/>
        <w:color w:val="00000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67420F55"/>
    <w:multiLevelType w:val="hybridMultilevel"/>
    <w:tmpl w:val="CEF87552"/>
    <w:lvl w:ilvl="0" w:tplc="4FA6F584">
      <w:start w:val="1"/>
      <w:numFmt w:val="decimal"/>
      <w:lvlText w:val="(%1)"/>
      <w:lvlJc w:val="left"/>
      <w:pPr>
        <w:tabs>
          <w:tab w:val="num" w:pos="1353"/>
        </w:tabs>
        <w:ind w:left="1353" w:hanging="360"/>
      </w:pPr>
      <w:rPr>
        <w:rFonts w:cs="Times New Roman" w:hint="default"/>
      </w:rPr>
    </w:lvl>
    <w:lvl w:ilvl="1" w:tplc="08090019">
      <w:start w:val="1"/>
      <w:numFmt w:val="lowerLetter"/>
      <w:lvlText w:val="%2."/>
      <w:lvlJc w:val="left"/>
      <w:pPr>
        <w:tabs>
          <w:tab w:val="num" w:pos="-540"/>
        </w:tabs>
        <w:ind w:left="-540" w:hanging="360"/>
      </w:pPr>
      <w:rPr>
        <w:rFonts w:cs="Times New Roman"/>
      </w:rPr>
    </w:lvl>
    <w:lvl w:ilvl="2" w:tplc="0809001B">
      <w:start w:val="1"/>
      <w:numFmt w:val="lowerRoman"/>
      <w:lvlText w:val="%3."/>
      <w:lvlJc w:val="right"/>
      <w:pPr>
        <w:tabs>
          <w:tab w:val="num" w:pos="180"/>
        </w:tabs>
        <w:ind w:left="180" w:hanging="180"/>
      </w:pPr>
      <w:rPr>
        <w:rFonts w:cs="Times New Roman"/>
      </w:rPr>
    </w:lvl>
    <w:lvl w:ilvl="3" w:tplc="0809000F">
      <w:start w:val="1"/>
      <w:numFmt w:val="decimal"/>
      <w:lvlText w:val="%4."/>
      <w:lvlJc w:val="left"/>
      <w:pPr>
        <w:tabs>
          <w:tab w:val="num" w:pos="900"/>
        </w:tabs>
        <w:ind w:left="900" w:hanging="360"/>
      </w:pPr>
      <w:rPr>
        <w:rFonts w:cs="Times New Roman"/>
      </w:rPr>
    </w:lvl>
    <w:lvl w:ilvl="4" w:tplc="08090019">
      <w:start w:val="1"/>
      <w:numFmt w:val="lowerLetter"/>
      <w:lvlText w:val="%5."/>
      <w:lvlJc w:val="left"/>
      <w:pPr>
        <w:tabs>
          <w:tab w:val="num" w:pos="1620"/>
        </w:tabs>
        <w:ind w:left="1620" w:hanging="360"/>
      </w:pPr>
      <w:rPr>
        <w:rFonts w:cs="Times New Roman"/>
      </w:rPr>
    </w:lvl>
    <w:lvl w:ilvl="5" w:tplc="0809001B">
      <w:start w:val="1"/>
      <w:numFmt w:val="lowerRoman"/>
      <w:lvlText w:val="%6."/>
      <w:lvlJc w:val="right"/>
      <w:pPr>
        <w:tabs>
          <w:tab w:val="num" w:pos="2340"/>
        </w:tabs>
        <w:ind w:left="2340" w:hanging="180"/>
      </w:pPr>
      <w:rPr>
        <w:rFonts w:cs="Times New Roman"/>
      </w:rPr>
    </w:lvl>
    <w:lvl w:ilvl="6" w:tplc="0809000F">
      <w:start w:val="1"/>
      <w:numFmt w:val="decimal"/>
      <w:lvlText w:val="%7."/>
      <w:lvlJc w:val="left"/>
      <w:pPr>
        <w:tabs>
          <w:tab w:val="num" w:pos="3060"/>
        </w:tabs>
        <w:ind w:left="3060" w:hanging="360"/>
      </w:pPr>
      <w:rPr>
        <w:rFonts w:cs="Times New Roman"/>
      </w:rPr>
    </w:lvl>
    <w:lvl w:ilvl="7" w:tplc="08090019">
      <w:start w:val="1"/>
      <w:numFmt w:val="lowerLetter"/>
      <w:lvlText w:val="%8."/>
      <w:lvlJc w:val="left"/>
      <w:pPr>
        <w:tabs>
          <w:tab w:val="num" w:pos="3780"/>
        </w:tabs>
        <w:ind w:left="3780" w:hanging="360"/>
      </w:pPr>
      <w:rPr>
        <w:rFonts w:cs="Times New Roman"/>
      </w:rPr>
    </w:lvl>
    <w:lvl w:ilvl="8" w:tplc="0809001B">
      <w:start w:val="1"/>
      <w:numFmt w:val="lowerRoman"/>
      <w:lvlText w:val="%9."/>
      <w:lvlJc w:val="right"/>
      <w:pPr>
        <w:tabs>
          <w:tab w:val="num" w:pos="4500"/>
        </w:tabs>
        <w:ind w:left="4500" w:hanging="180"/>
      </w:pPr>
      <w:rPr>
        <w:rFonts w:cs="Times New Roman"/>
      </w:rPr>
    </w:lvl>
  </w:abstractNum>
  <w:abstractNum w:abstractNumId="274">
    <w:nsid w:val="675619D6"/>
    <w:multiLevelType w:val="hybridMultilevel"/>
    <w:tmpl w:val="C4CC4540"/>
    <w:lvl w:ilvl="0" w:tplc="0421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275">
    <w:nsid w:val="67EE66AA"/>
    <w:multiLevelType w:val="hybridMultilevel"/>
    <w:tmpl w:val="865E3376"/>
    <w:lvl w:ilvl="0" w:tplc="3FA6568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68CA4B11"/>
    <w:multiLevelType w:val="hybridMultilevel"/>
    <w:tmpl w:val="2E5034E0"/>
    <w:lvl w:ilvl="0" w:tplc="F0A4757A">
      <w:start w:val="1"/>
      <w:numFmt w:val="lowerLetter"/>
      <w:lvlText w:val="%1."/>
      <w:lvlJc w:val="left"/>
      <w:pPr>
        <w:ind w:left="1037" w:hanging="360"/>
      </w:pPr>
      <w:rPr>
        <w:rFonts w:cs="Times New Roman" w:hint="default"/>
      </w:rPr>
    </w:lvl>
    <w:lvl w:ilvl="1" w:tplc="04210019">
      <w:start w:val="1"/>
      <w:numFmt w:val="lowerLetter"/>
      <w:lvlText w:val="%2."/>
      <w:lvlJc w:val="left"/>
      <w:pPr>
        <w:ind w:left="1757" w:hanging="360"/>
      </w:pPr>
      <w:rPr>
        <w:rFonts w:cs="Times New Roman"/>
      </w:rPr>
    </w:lvl>
    <w:lvl w:ilvl="2" w:tplc="0421001B">
      <w:start w:val="1"/>
      <w:numFmt w:val="lowerRoman"/>
      <w:lvlText w:val="%3."/>
      <w:lvlJc w:val="right"/>
      <w:pPr>
        <w:ind w:left="2477" w:hanging="180"/>
      </w:pPr>
      <w:rPr>
        <w:rFonts w:cs="Times New Roman"/>
      </w:rPr>
    </w:lvl>
    <w:lvl w:ilvl="3" w:tplc="0421000F">
      <w:start w:val="1"/>
      <w:numFmt w:val="decimal"/>
      <w:lvlText w:val="%4."/>
      <w:lvlJc w:val="left"/>
      <w:pPr>
        <w:ind w:left="3197" w:hanging="360"/>
      </w:pPr>
      <w:rPr>
        <w:rFonts w:cs="Times New Roman"/>
      </w:rPr>
    </w:lvl>
    <w:lvl w:ilvl="4" w:tplc="04210019">
      <w:start w:val="1"/>
      <w:numFmt w:val="lowerLetter"/>
      <w:lvlText w:val="%5."/>
      <w:lvlJc w:val="left"/>
      <w:pPr>
        <w:ind w:left="3917" w:hanging="360"/>
      </w:pPr>
      <w:rPr>
        <w:rFonts w:cs="Times New Roman"/>
      </w:rPr>
    </w:lvl>
    <w:lvl w:ilvl="5" w:tplc="0421001B">
      <w:start w:val="1"/>
      <w:numFmt w:val="lowerRoman"/>
      <w:lvlText w:val="%6."/>
      <w:lvlJc w:val="right"/>
      <w:pPr>
        <w:ind w:left="4637" w:hanging="180"/>
      </w:pPr>
      <w:rPr>
        <w:rFonts w:cs="Times New Roman"/>
      </w:rPr>
    </w:lvl>
    <w:lvl w:ilvl="6" w:tplc="0421000F">
      <w:start w:val="1"/>
      <w:numFmt w:val="decimal"/>
      <w:lvlText w:val="%7."/>
      <w:lvlJc w:val="left"/>
      <w:pPr>
        <w:ind w:left="5357" w:hanging="360"/>
      </w:pPr>
      <w:rPr>
        <w:rFonts w:cs="Times New Roman"/>
      </w:rPr>
    </w:lvl>
    <w:lvl w:ilvl="7" w:tplc="04210019">
      <w:start w:val="1"/>
      <w:numFmt w:val="lowerLetter"/>
      <w:lvlText w:val="%8."/>
      <w:lvlJc w:val="left"/>
      <w:pPr>
        <w:ind w:left="6077" w:hanging="360"/>
      </w:pPr>
      <w:rPr>
        <w:rFonts w:cs="Times New Roman"/>
      </w:rPr>
    </w:lvl>
    <w:lvl w:ilvl="8" w:tplc="0421001B">
      <w:start w:val="1"/>
      <w:numFmt w:val="lowerRoman"/>
      <w:lvlText w:val="%9."/>
      <w:lvlJc w:val="right"/>
      <w:pPr>
        <w:ind w:left="6797" w:hanging="180"/>
      </w:pPr>
      <w:rPr>
        <w:rFonts w:cs="Times New Roman"/>
      </w:rPr>
    </w:lvl>
  </w:abstractNum>
  <w:abstractNum w:abstractNumId="277">
    <w:nsid w:val="69907DEC"/>
    <w:multiLevelType w:val="singleLevel"/>
    <w:tmpl w:val="1B5E645A"/>
    <w:lvl w:ilvl="0">
      <w:start w:val="1"/>
      <w:numFmt w:val="lowerLetter"/>
      <w:lvlText w:val="%1."/>
      <w:lvlJc w:val="left"/>
      <w:pPr>
        <w:ind w:left="360" w:hanging="360"/>
      </w:pPr>
      <w:rPr>
        <w:rFonts w:cs="Times New Roman" w:hint="default"/>
      </w:rPr>
    </w:lvl>
  </w:abstractNum>
  <w:abstractNum w:abstractNumId="278">
    <w:nsid w:val="69AD537E"/>
    <w:multiLevelType w:val="hybridMultilevel"/>
    <w:tmpl w:val="C4DEEEF8"/>
    <w:lvl w:ilvl="0" w:tplc="73448A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nsid w:val="6ADD7E82"/>
    <w:multiLevelType w:val="hybridMultilevel"/>
    <w:tmpl w:val="1570ADD2"/>
    <w:lvl w:ilvl="0" w:tplc="4FA6F584">
      <w:start w:val="1"/>
      <w:numFmt w:val="decimal"/>
      <w:lvlText w:val="(%1)"/>
      <w:lvlJc w:val="left"/>
      <w:pPr>
        <w:tabs>
          <w:tab w:val="num" w:pos="1353"/>
        </w:tabs>
        <w:ind w:left="1353" w:hanging="360"/>
      </w:pPr>
      <w:rPr>
        <w:rFonts w:cs="Times New Roman" w:hint="default"/>
      </w:rPr>
    </w:lvl>
    <w:lvl w:ilvl="1" w:tplc="04090019">
      <w:start w:val="1"/>
      <w:numFmt w:val="lowerLetter"/>
      <w:lvlText w:val="%2."/>
      <w:lvlJc w:val="left"/>
      <w:pPr>
        <w:tabs>
          <w:tab w:val="num" w:pos="644"/>
        </w:tabs>
        <w:ind w:left="644" w:hanging="360"/>
      </w:pPr>
      <w:rPr>
        <w:rFonts w:cs="Times New Roman"/>
      </w:rPr>
    </w:lvl>
    <w:lvl w:ilvl="2" w:tplc="0409001B">
      <w:start w:val="1"/>
      <w:numFmt w:val="lowerRoman"/>
      <w:lvlText w:val="%3."/>
      <w:lvlJc w:val="right"/>
      <w:pPr>
        <w:tabs>
          <w:tab w:val="num" w:pos="180"/>
        </w:tabs>
        <w:ind w:left="180" w:hanging="180"/>
      </w:pPr>
      <w:rPr>
        <w:rFonts w:cs="Times New Roman"/>
      </w:rPr>
    </w:lvl>
    <w:lvl w:ilvl="3" w:tplc="0409000F">
      <w:start w:val="1"/>
      <w:numFmt w:val="decimal"/>
      <w:lvlText w:val="%4."/>
      <w:lvlJc w:val="left"/>
      <w:pPr>
        <w:tabs>
          <w:tab w:val="num" w:pos="900"/>
        </w:tabs>
        <w:ind w:left="900" w:hanging="360"/>
      </w:pPr>
      <w:rPr>
        <w:rFonts w:cs="Times New Roman"/>
      </w:rPr>
    </w:lvl>
    <w:lvl w:ilvl="4" w:tplc="04090019">
      <w:start w:val="1"/>
      <w:numFmt w:val="lowerLetter"/>
      <w:lvlText w:val="%5."/>
      <w:lvlJc w:val="left"/>
      <w:pPr>
        <w:tabs>
          <w:tab w:val="num" w:pos="1620"/>
        </w:tabs>
        <w:ind w:left="1620" w:hanging="360"/>
      </w:pPr>
      <w:rPr>
        <w:rFonts w:cs="Times New Roman"/>
      </w:rPr>
    </w:lvl>
    <w:lvl w:ilvl="5" w:tplc="0409001B">
      <w:start w:val="1"/>
      <w:numFmt w:val="lowerRoman"/>
      <w:lvlText w:val="%6."/>
      <w:lvlJc w:val="right"/>
      <w:pPr>
        <w:tabs>
          <w:tab w:val="num" w:pos="2340"/>
        </w:tabs>
        <w:ind w:left="2340" w:hanging="180"/>
      </w:pPr>
      <w:rPr>
        <w:rFonts w:cs="Times New Roman"/>
      </w:rPr>
    </w:lvl>
    <w:lvl w:ilvl="6" w:tplc="0409000F">
      <w:start w:val="1"/>
      <w:numFmt w:val="decimal"/>
      <w:lvlText w:val="%7."/>
      <w:lvlJc w:val="left"/>
      <w:pPr>
        <w:tabs>
          <w:tab w:val="num" w:pos="3060"/>
        </w:tabs>
        <w:ind w:left="3060" w:hanging="360"/>
      </w:pPr>
      <w:rPr>
        <w:rFonts w:cs="Times New Roman"/>
      </w:rPr>
    </w:lvl>
    <w:lvl w:ilvl="7" w:tplc="04090019">
      <w:start w:val="1"/>
      <w:numFmt w:val="lowerLetter"/>
      <w:lvlText w:val="%8."/>
      <w:lvlJc w:val="left"/>
      <w:pPr>
        <w:tabs>
          <w:tab w:val="num" w:pos="3780"/>
        </w:tabs>
        <w:ind w:left="3780" w:hanging="360"/>
      </w:pPr>
      <w:rPr>
        <w:rFonts w:cs="Times New Roman"/>
      </w:rPr>
    </w:lvl>
    <w:lvl w:ilvl="8" w:tplc="0409001B">
      <w:start w:val="1"/>
      <w:numFmt w:val="lowerRoman"/>
      <w:lvlText w:val="%9."/>
      <w:lvlJc w:val="right"/>
      <w:pPr>
        <w:tabs>
          <w:tab w:val="num" w:pos="4500"/>
        </w:tabs>
        <w:ind w:left="4500" w:hanging="180"/>
      </w:pPr>
      <w:rPr>
        <w:rFonts w:cs="Times New Roman"/>
      </w:rPr>
    </w:lvl>
  </w:abstractNum>
  <w:abstractNum w:abstractNumId="280">
    <w:nsid w:val="6AFF02B5"/>
    <w:multiLevelType w:val="hybridMultilevel"/>
    <w:tmpl w:val="44526672"/>
    <w:lvl w:ilvl="0" w:tplc="404AAECC">
      <w:start w:val="1"/>
      <w:numFmt w:val="decimal"/>
      <w:lvlText w:val="(%1)"/>
      <w:lvlJc w:val="left"/>
      <w:pPr>
        <w:ind w:left="720" w:hanging="360"/>
      </w:pPr>
      <w:rPr>
        <w:rFonts w:cs="Times New Roman" w:hint="default"/>
        <w:color w:val="auto"/>
        <w:sz w:val="24"/>
        <w:szCs w:val="24"/>
      </w:rPr>
    </w:lvl>
    <w:lvl w:ilvl="1" w:tplc="820A3596">
      <w:start w:val="1"/>
      <w:numFmt w:val="decimal"/>
      <w:lvlText w:val="(%2)"/>
      <w:lvlJc w:val="left"/>
      <w:pPr>
        <w:ind w:left="1440" w:hanging="360"/>
      </w:pPr>
      <w:rPr>
        <w:rFonts w:cs="Times New Roman" w:hint="default"/>
        <w:color w:val="auto"/>
        <w:sz w:val="24"/>
        <w:szCs w:val="24"/>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81">
    <w:nsid w:val="6B9B5FC6"/>
    <w:multiLevelType w:val="hybridMultilevel"/>
    <w:tmpl w:val="DAF219B0"/>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82">
    <w:nsid w:val="6C5E15E9"/>
    <w:multiLevelType w:val="hybridMultilevel"/>
    <w:tmpl w:val="73EA681E"/>
    <w:lvl w:ilvl="0" w:tplc="C00AD2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6D633EF9"/>
    <w:multiLevelType w:val="hybridMultilevel"/>
    <w:tmpl w:val="52EEE62A"/>
    <w:lvl w:ilvl="0" w:tplc="FB3A8684">
      <w:start w:val="1"/>
      <w:numFmt w:val="decimal"/>
      <w:lvlText w:val="(%1)"/>
      <w:lvlJc w:val="left"/>
      <w:pPr>
        <w:tabs>
          <w:tab w:val="num" w:pos="2187"/>
        </w:tabs>
        <w:ind w:left="2907"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84">
    <w:nsid w:val="6E157312"/>
    <w:multiLevelType w:val="hybridMultilevel"/>
    <w:tmpl w:val="75942880"/>
    <w:lvl w:ilvl="0" w:tplc="591017B0">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85">
    <w:nsid w:val="6EA03508"/>
    <w:multiLevelType w:val="hybridMultilevel"/>
    <w:tmpl w:val="7E5624B6"/>
    <w:lvl w:ilvl="0" w:tplc="9D960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6F01389A"/>
    <w:multiLevelType w:val="hybridMultilevel"/>
    <w:tmpl w:val="BDBE95E8"/>
    <w:lvl w:ilvl="0" w:tplc="5220FCD8">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6FD91497"/>
    <w:multiLevelType w:val="hybridMultilevel"/>
    <w:tmpl w:val="218663E4"/>
    <w:lvl w:ilvl="0" w:tplc="E9E0EA6E">
      <w:start w:val="1"/>
      <w:numFmt w:val="lowerLetter"/>
      <w:lvlText w:val="%1."/>
      <w:lvlJc w:val="left"/>
      <w:pPr>
        <w:ind w:left="1714" w:hanging="360"/>
      </w:pPr>
      <w:rPr>
        <w:rFonts w:hint="default"/>
        <w:color w:val="auto"/>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288">
    <w:nsid w:val="70467874"/>
    <w:multiLevelType w:val="hybridMultilevel"/>
    <w:tmpl w:val="8D988FC2"/>
    <w:lvl w:ilvl="0" w:tplc="98CAE8EC">
      <w:start w:val="1"/>
      <w:numFmt w:val="lowerLetter"/>
      <w:lvlText w:val="%1."/>
      <w:lvlJc w:val="left"/>
      <w:pPr>
        <w:tabs>
          <w:tab w:val="num" w:pos="720"/>
        </w:tabs>
        <w:ind w:left="720" w:hanging="360"/>
      </w:pPr>
      <w:rPr>
        <w:rFonts w:cs="Times New Roman" w:hint="default"/>
        <w:b w:val="0"/>
        <w:b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7081536E"/>
    <w:multiLevelType w:val="hybridMultilevel"/>
    <w:tmpl w:val="35C40F56"/>
    <w:lvl w:ilvl="0" w:tplc="E8A0FDB8">
      <w:start w:val="1"/>
      <w:numFmt w:val="lowerLetter"/>
      <w:lvlText w:val="%1."/>
      <w:lvlJc w:val="left"/>
      <w:pPr>
        <w:tabs>
          <w:tab w:val="num" w:pos="2700"/>
        </w:tabs>
        <w:ind w:left="2700" w:hanging="360"/>
      </w:pPr>
      <w:rPr>
        <w:rFonts w:hint="default"/>
      </w:rPr>
    </w:lvl>
    <w:lvl w:ilvl="1" w:tplc="837EE7DE">
      <w:start w:val="1"/>
      <w:numFmt w:val="decimal"/>
      <w:lvlText w:val="%2."/>
      <w:lvlJc w:val="left"/>
      <w:pPr>
        <w:tabs>
          <w:tab w:val="num" w:pos="2700"/>
        </w:tabs>
        <w:ind w:left="2700" w:hanging="360"/>
      </w:pPr>
      <w:rPr>
        <w:rFonts w:hint="default"/>
      </w:rPr>
    </w:lvl>
    <w:lvl w:ilvl="2" w:tplc="D540BAE2">
      <w:start w:val="1"/>
      <w:numFmt w:val="decimal"/>
      <w:lvlText w:val="%3."/>
      <w:lvlJc w:val="left"/>
      <w:pPr>
        <w:tabs>
          <w:tab w:val="num" w:pos="3600"/>
        </w:tabs>
        <w:ind w:left="3600" w:hanging="360"/>
      </w:pPr>
      <w:rPr>
        <w:rFonts w:ascii="Bookman Old Style" w:hAnsi="Bookman Old Style" w:cs="Times New Roman" w:hint="default"/>
        <w:b w:val="0"/>
        <w:i w:val="0"/>
        <w:color w:val="auto"/>
        <w:sz w:val="24"/>
        <w:szCs w:val="24"/>
      </w:r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90">
    <w:nsid w:val="715D4E2E"/>
    <w:multiLevelType w:val="hybridMultilevel"/>
    <w:tmpl w:val="1406A0C8"/>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1">
    <w:nsid w:val="71A755F0"/>
    <w:multiLevelType w:val="hybridMultilevel"/>
    <w:tmpl w:val="5934B8E6"/>
    <w:lvl w:ilvl="0" w:tplc="BE9618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71FB039A"/>
    <w:multiLevelType w:val="hybridMultilevel"/>
    <w:tmpl w:val="A232EEA8"/>
    <w:lvl w:ilvl="0" w:tplc="23DAECD0">
      <w:start w:val="1"/>
      <w:numFmt w:val="decimal"/>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72253DD1"/>
    <w:multiLevelType w:val="hybridMultilevel"/>
    <w:tmpl w:val="8FB2240C"/>
    <w:lvl w:ilvl="0" w:tplc="B9E8990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73E4517E"/>
    <w:multiLevelType w:val="hybridMultilevel"/>
    <w:tmpl w:val="1324C1A0"/>
    <w:lvl w:ilvl="0" w:tplc="8BB8B4FE">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74524861"/>
    <w:multiLevelType w:val="hybridMultilevel"/>
    <w:tmpl w:val="0F7EBC9A"/>
    <w:lvl w:ilvl="0" w:tplc="A8DA644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748326A3"/>
    <w:multiLevelType w:val="hybridMultilevel"/>
    <w:tmpl w:val="228A5BEC"/>
    <w:lvl w:ilvl="0" w:tplc="DFA0904A">
      <w:start w:val="1"/>
      <w:numFmt w:val="lowerLetter"/>
      <w:lvlText w:val="%1."/>
      <w:lvlJc w:val="left"/>
      <w:pPr>
        <w:tabs>
          <w:tab w:val="num" w:pos="3060"/>
        </w:tabs>
        <w:ind w:left="306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49F3A50"/>
    <w:multiLevelType w:val="hybridMultilevel"/>
    <w:tmpl w:val="6E4E25A8"/>
    <w:lvl w:ilvl="0" w:tplc="0D3E5A3A">
      <w:start w:val="1"/>
      <w:numFmt w:val="lowerLetter"/>
      <w:lvlText w:val="%1."/>
      <w:lvlJc w:val="left"/>
      <w:pPr>
        <w:ind w:left="1146" w:hanging="360"/>
      </w:pPr>
      <w:rPr>
        <w:rFonts w:hint="default"/>
        <w:b w:val="0"/>
        <w:i w:val="0"/>
        <w:color w:val="auto"/>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98">
    <w:nsid w:val="74BE65C9"/>
    <w:multiLevelType w:val="hybridMultilevel"/>
    <w:tmpl w:val="3A26388A"/>
    <w:lvl w:ilvl="0" w:tplc="78ACF08C">
      <w:start w:val="1"/>
      <w:numFmt w:val="lowerLetter"/>
      <w:lvlText w:val="%1."/>
      <w:lvlJc w:val="left"/>
      <w:pPr>
        <w:tabs>
          <w:tab w:val="num" w:pos="754"/>
        </w:tabs>
        <w:ind w:left="754" w:hanging="360"/>
      </w:pPr>
      <w:rPr>
        <w:rFonts w:hint="default"/>
        <w:b w:val="0"/>
        <w:bCs w:val="0"/>
        <w:color w:val="auto"/>
        <w:sz w:val="24"/>
        <w:szCs w:val="24"/>
        <w:lang w:val="it-I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751B6BCA"/>
    <w:multiLevelType w:val="hybridMultilevel"/>
    <w:tmpl w:val="885EDE60"/>
    <w:lvl w:ilvl="0" w:tplc="B67ADE3A">
      <w:start w:val="1"/>
      <w:numFmt w:val="decimal"/>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5A62279"/>
    <w:multiLevelType w:val="hybridMultilevel"/>
    <w:tmpl w:val="83945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nsid w:val="774A1AB8"/>
    <w:multiLevelType w:val="hybridMultilevel"/>
    <w:tmpl w:val="99DAEECA"/>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02">
    <w:nsid w:val="77CB7320"/>
    <w:multiLevelType w:val="hybridMultilevel"/>
    <w:tmpl w:val="DB28205E"/>
    <w:lvl w:ilvl="0" w:tplc="0409000F">
      <w:start w:val="1"/>
      <w:numFmt w:val="decimal"/>
      <w:lvlText w:val="%1."/>
      <w:lvlJc w:val="left"/>
      <w:pPr>
        <w:tabs>
          <w:tab w:val="num" w:pos="2340"/>
        </w:tabs>
        <w:ind w:left="2340" w:hanging="360"/>
      </w:pPr>
    </w:lvl>
    <w:lvl w:ilvl="1" w:tplc="04210019" w:tentative="1">
      <w:start w:val="1"/>
      <w:numFmt w:val="lowerLetter"/>
      <w:lvlText w:val="%2."/>
      <w:lvlJc w:val="left"/>
      <w:pPr>
        <w:ind w:left="900" w:hanging="360"/>
      </w:pPr>
    </w:lvl>
    <w:lvl w:ilvl="2" w:tplc="0421001B" w:tentative="1">
      <w:start w:val="1"/>
      <w:numFmt w:val="lowerRoman"/>
      <w:lvlText w:val="%3."/>
      <w:lvlJc w:val="right"/>
      <w:pPr>
        <w:ind w:left="1620" w:hanging="180"/>
      </w:pPr>
    </w:lvl>
    <w:lvl w:ilvl="3" w:tplc="0421000F" w:tentative="1">
      <w:start w:val="1"/>
      <w:numFmt w:val="decimal"/>
      <w:lvlText w:val="%4."/>
      <w:lvlJc w:val="left"/>
      <w:pPr>
        <w:ind w:left="2340" w:hanging="360"/>
      </w:pPr>
    </w:lvl>
    <w:lvl w:ilvl="4" w:tplc="04210019" w:tentative="1">
      <w:start w:val="1"/>
      <w:numFmt w:val="lowerLetter"/>
      <w:lvlText w:val="%5."/>
      <w:lvlJc w:val="left"/>
      <w:pPr>
        <w:ind w:left="3060" w:hanging="360"/>
      </w:pPr>
    </w:lvl>
    <w:lvl w:ilvl="5" w:tplc="0421001B" w:tentative="1">
      <w:start w:val="1"/>
      <w:numFmt w:val="lowerRoman"/>
      <w:lvlText w:val="%6."/>
      <w:lvlJc w:val="right"/>
      <w:pPr>
        <w:ind w:left="3780" w:hanging="180"/>
      </w:pPr>
    </w:lvl>
    <w:lvl w:ilvl="6" w:tplc="0421000F" w:tentative="1">
      <w:start w:val="1"/>
      <w:numFmt w:val="decimal"/>
      <w:lvlText w:val="%7."/>
      <w:lvlJc w:val="left"/>
      <w:pPr>
        <w:ind w:left="4500" w:hanging="360"/>
      </w:pPr>
    </w:lvl>
    <w:lvl w:ilvl="7" w:tplc="04210019" w:tentative="1">
      <w:start w:val="1"/>
      <w:numFmt w:val="lowerLetter"/>
      <w:lvlText w:val="%8."/>
      <w:lvlJc w:val="left"/>
      <w:pPr>
        <w:ind w:left="5220" w:hanging="360"/>
      </w:pPr>
    </w:lvl>
    <w:lvl w:ilvl="8" w:tplc="0421001B" w:tentative="1">
      <w:start w:val="1"/>
      <w:numFmt w:val="lowerRoman"/>
      <w:lvlText w:val="%9."/>
      <w:lvlJc w:val="right"/>
      <w:pPr>
        <w:ind w:left="5940" w:hanging="180"/>
      </w:pPr>
    </w:lvl>
  </w:abstractNum>
  <w:abstractNum w:abstractNumId="303">
    <w:nsid w:val="77DC077F"/>
    <w:multiLevelType w:val="hybridMultilevel"/>
    <w:tmpl w:val="70F6FE66"/>
    <w:lvl w:ilvl="0" w:tplc="A60E0A20">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8A94BC9"/>
    <w:multiLevelType w:val="hybridMultilevel"/>
    <w:tmpl w:val="32F2CB52"/>
    <w:lvl w:ilvl="0" w:tplc="9F34FDB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79946C73"/>
    <w:multiLevelType w:val="hybridMultilevel"/>
    <w:tmpl w:val="9844CD0C"/>
    <w:lvl w:ilvl="0" w:tplc="0409000F">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nsid w:val="79AF7D6D"/>
    <w:multiLevelType w:val="hybridMultilevel"/>
    <w:tmpl w:val="31B0AD8C"/>
    <w:lvl w:ilvl="0" w:tplc="0409000F">
      <w:start w:val="1"/>
      <w:numFmt w:val="decimal"/>
      <w:lvlText w:val="%1."/>
      <w:lvlJc w:val="left"/>
      <w:pPr>
        <w:ind w:left="2720" w:hanging="360"/>
      </w:pPr>
    </w:lvl>
    <w:lvl w:ilvl="1" w:tplc="04090019" w:tentative="1">
      <w:start w:val="1"/>
      <w:numFmt w:val="lowerLetter"/>
      <w:lvlText w:val="%2."/>
      <w:lvlJc w:val="left"/>
      <w:pPr>
        <w:ind w:left="3440" w:hanging="360"/>
      </w:pPr>
    </w:lvl>
    <w:lvl w:ilvl="2" w:tplc="0409001B" w:tentative="1">
      <w:start w:val="1"/>
      <w:numFmt w:val="lowerRoman"/>
      <w:lvlText w:val="%3."/>
      <w:lvlJc w:val="right"/>
      <w:pPr>
        <w:ind w:left="4160" w:hanging="180"/>
      </w:pPr>
    </w:lvl>
    <w:lvl w:ilvl="3" w:tplc="0409000F" w:tentative="1">
      <w:start w:val="1"/>
      <w:numFmt w:val="decimal"/>
      <w:lvlText w:val="%4."/>
      <w:lvlJc w:val="left"/>
      <w:pPr>
        <w:ind w:left="4880" w:hanging="360"/>
      </w:pPr>
    </w:lvl>
    <w:lvl w:ilvl="4" w:tplc="04090019" w:tentative="1">
      <w:start w:val="1"/>
      <w:numFmt w:val="lowerLetter"/>
      <w:lvlText w:val="%5."/>
      <w:lvlJc w:val="left"/>
      <w:pPr>
        <w:ind w:left="5600" w:hanging="360"/>
      </w:pPr>
    </w:lvl>
    <w:lvl w:ilvl="5" w:tplc="0409001B" w:tentative="1">
      <w:start w:val="1"/>
      <w:numFmt w:val="lowerRoman"/>
      <w:lvlText w:val="%6."/>
      <w:lvlJc w:val="right"/>
      <w:pPr>
        <w:ind w:left="6320" w:hanging="180"/>
      </w:pPr>
    </w:lvl>
    <w:lvl w:ilvl="6" w:tplc="0409000F" w:tentative="1">
      <w:start w:val="1"/>
      <w:numFmt w:val="decimal"/>
      <w:lvlText w:val="%7."/>
      <w:lvlJc w:val="left"/>
      <w:pPr>
        <w:ind w:left="7040" w:hanging="360"/>
      </w:pPr>
    </w:lvl>
    <w:lvl w:ilvl="7" w:tplc="04090019" w:tentative="1">
      <w:start w:val="1"/>
      <w:numFmt w:val="lowerLetter"/>
      <w:lvlText w:val="%8."/>
      <w:lvlJc w:val="left"/>
      <w:pPr>
        <w:ind w:left="7760" w:hanging="360"/>
      </w:pPr>
    </w:lvl>
    <w:lvl w:ilvl="8" w:tplc="0409001B" w:tentative="1">
      <w:start w:val="1"/>
      <w:numFmt w:val="lowerRoman"/>
      <w:lvlText w:val="%9."/>
      <w:lvlJc w:val="right"/>
      <w:pPr>
        <w:ind w:left="8480" w:hanging="180"/>
      </w:pPr>
    </w:lvl>
  </w:abstractNum>
  <w:abstractNum w:abstractNumId="307">
    <w:nsid w:val="79F87FF0"/>
    <w:multiLevelType w:val="hybridMultilevel"/>
    <w:tmpl w:val="CCF2128C"/>
    <w:lvl w:ilvl="0" w:tplc="62386BDC">
      <w:start w:val="1"/>
      <w:numFmt w:val="lowerLetter"/>
      <w:lvlText w:val="%1."/>
      <w:lvlJc w:val="left"/>
      <w:pPr>
        <w:tabs>
          <w:tab w:val="num" w:pos="1479"/>
        </w:tabs>
        <w:ind w:left="1479" w:hanging="360"/>
      </w:pPr>
      <w:rPr>
        <w:rFonts w:ascii="Tahoma" w:hAnsi="Tahoma" w:cs="Tahoma" w:hint="default"/>
        <w:color w:val="auto"/>
        <w:sz w:val="21"/>
        <w:szCs w:val="21"/>
      </w:rPr>
    </w:lvl>
    <w:lvl w:ilvl="1" w:tplc="73B8F8A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nsid w:val="7B026174"/>
    <w:multiLevelType w:val="hybridMultilevel"/>
    <w:tmpl w:val="F2D8FE5C"/>
    <w:lvl w:ilvl="0" w:tplc="04090019">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09">
    <w:nsid w:val="7B38670C"/>
    <w:multiLevelType w:val="hybridMultilevel"/>
    <w:tmpl w:val="E5709378"/>
    <w:lvl w:ilvl="0" w:tplc="8DF68B28">
      <w:start w:val="1"/>
      <w:numFmt w:val="decimal"/>
      <w:lvlText w:val="(%1)"/>
      <w:lvlJc w:val="left"/>
      <w:pPr>
        <w:ind w:left="720" w:hanging="360"/>
      </w:pPr>
      <w:rPr>
        <w:rFonts w:cs="Times New Roman" w:hint="default"/>
        <w:color w:val="auto"/>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10">
    <w:nsid w:val="7BB05554"/>
    <w:multiLevelType w:val="hybridMultilevel"/>
    <w:tmpl w:val="7E40F846"/>
    <w:lvl w:ilvl="0" w:tplc="AEEC41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7C22669F"/>
    <w:multiLevelType w:val="hybridMultilevel"/>
    <w:tmpl w:val="619E82C0"/>
    <w:lvl w:ilvl="0" w:tplc="04210019">
      <w:start w:val="1"/>
      <w:numFmt w:val="lowerLetter"/>
      <w:lvlText w:val="%1."/>
      <w:lvlJc w:val="left"/>
      <w:pPr>
        <w:ind w:left="1154" w:hanging="360"/>
      </w:pPr>
    </w:lvl>
    <w:lvl w:ilvl="1" w:tplc="04210019" w:tentative="1">
      <w:start w:val="1"/>
      <w:numFmt w:val="lowerLetter"/>
      <w:lvlText w:val="%2."/>
      <w:lvlJc w:val="left"/>
      <w:pPr>
        <w:ind w:left="1874" w:hanging="360"/>
      </w:pPr>
    </w:lvl>
    <w:lvl w:ilvl="2" w:tplc="0421001B" w:tentative="1">
      <w:start w:val="1"/>
      <w:numFmt w:val="lowerRoman"/>
      <w:lvlText w:val="%3."/>
      <w:lvlJc w:val="right"/>
      <w:pPr>
        <w:ind w:left="2594" w:hanging="180"/>
      </w:pPr>
    </w:lvl>
    <w:lvl w:ilvl="3" w:tplc="0421000F" w:tentative="1">
      <w:start w:val="1"/>
      <w:numFmt w:val="decimal"/>
      <w:lvlText w:val="%4."/>
      <w:lvlJc w:val="left"/>
      <w:pPr>
        <w:ind w:left="3314" w:hanging="360"/>
      </w:pPr>
    </w:lvl>
    <w:lvl w:ilvl="4" w:tplc="04210019" w:tentative="1">
      <w:start w:val="1"/>
      <w:numFmt w:val="lowerLetter"/>
      <w:lvlText w:val="%5."/>
      <w:lvlJc w:val="left"/>
      <w:pPr>
        <w:ind w:left="4034" w:hanging="360"/>
      </w:pPr>
    </w:lvl>
    <w:lvl w:ilvl="5" w:tplc="0421001B" w:tentative="1">
      <w:start w:val="1"/>
      <w:numFmt w:val="lowerRoman"/>
      <w:lvlText w:val="%6."/>
      <w:lvlJc w:val="right"/>
      <w:pPr>
        <w:ind w:left="4754" w:hanging="180"/>
      </w:pPr>
    </w:lvl>
    <w:lvl w:ilvl="6" w:tplc="0421000F" w:tentative="1">
      <w:start w:val="1"/>
      <w:numFmt w:val="decimal"/>
      <w:lvlText w:val="%7."/>
      <w:lvlJc w:val="left"/>
      <w:pPr>
        <w:ind w:left="5474" w:hanging="360"/>
      </w:pPr>
    </w:lvl>
    <w:lvl w:ilvl="7" w:tplc="04210019" w:tentative="1">
      <w:start w:val="1"/>
      <w:numFmt w:val="lowerLetter"/>
      <w:lvlText w:val="%8."/>
      <w:lvlJc w:val="left"/>
      <w:pPr>
        <w:ind w:left="6194" w:hanging="360"/>
      </w:pPr>
    </w:lvl>
    <w:lvl w:ilvl="8" w:tplc="0421001B" w:tentative="1">
      <w:start w:val="1"/>
      <w:numFmt w:val="lowerRoman"/>
      <w:lvlText w:val="%9."/>
      <w:lvlJc w:val="right"/>
      <w:pPr>
        <w:ind w:left="6914" w:hanging="180"/>
      </w:pPr>
    </w:lvl>
  </w:abstractNum>
  <w:abstractNum w:abstractNumId="312">
    <w:nsid w:val="7D347C4A"/>
    <w:multiLevelType w:val="hybridMultilevel"/>
    <w:tmpl w:val="078250CE"/>
    <w:lvl w:ilvl="0" w:tplc="39FE23F0">
      <w:start w:val="1"/>
      <w:numFmt w:val="decimal"/>
      <w:lvlText w:val="(%1)"/>
      <w:lvlJc w:val="left"/>
      <w:pPr>
        <w:tabs>
          <w:tab w:val="num" w:pos="1980"/>
        </w:tabs>
        <w:ind w:left="1980" w:hanging="360"/>
      </w:pPr>
      <w:rPr>
        <w:rFonts w:cs="Times New Roman" w:hint="default"/>
      </w:rPr>
    </w:lvl>
    <w:lvl w:ilvl="1" w:tplc="0C090019">
      <w:start w:val="1"/>
      <w:numFmt w:val="lowerLetter"/>
      <w:lvlText w:val="%2."/>
      <w:lvlJc w:val="left"/>
      <w:pPr>
        <w:tabs>
          <w:tab w:val="num" w:pos="2700"/>
        </w:tabs>
        <w:ind w:left="2700" w:hanging="360"/>
      </w:pPr>
      <w:rPr>
        <w:rFonts w:cs="Times New Roman"/>
      </w:rPr>
    </w:lvl>
    <w:lvl w:ilvl="2" w:tplc="0C09001B">
      <w:start w:val="1"/>
      <w:numFmt w:val="lowerRoman"/>
      <w:lvlText w:val="%3."/>
      <w:lvlJc w:val="right"/>
      <w:pPr>
        <w:tabs>
          <w:tab w:val="num" w:pos="3420"/>
        </w:tabs>
        <w:ind w:left="3420" w:hanging="180"/>
      </w:pPr>
      <w:rPr>
        <w:rFonts w:cs="Times New Roman"/>
      </w:rPr>
    </w:lvl>
    <w:lvl w:ilvl="3" w:tplc="0C09000F">
      <w:start w:val="1"/>
      <w:numFmt w:val="decimal"/>
      <w:lvlText w:val="%4."/>
      <w:lvlJc w:val="left"/>
      <w:pPr>
        <w:tabs>
          <w:tab w:val="num" w:pos="4140"/>
        </w:tabs>
        <w:ind w:left="4140" w:hanging="360"/>
      </w:pPr>
      <w:rPr>
        <w:rFonts w:cs="Times New Roman"/>
      </w:rPr>
    </w:lvl>
    <w:lvl w:ilvl="4" w:tplc="04210019">
      <w:start w:val="1"/>
      <w:numFmt w:val="lowerLetter"/>
      <w:lvlText w:val="%5."/>
      <w:lvlJc w:val="left"/>
      <w:pPr>
        <w:tabs>
          <w:tab w:val="num" w:pos="4860"/>
        </w:tabs>
        <w:ind w:left="4860" w:hanging="360"/>
      </w:pPr>
      <w:rPr>
        <w:rFonts w:cs="Times New Roman"/>
      </w:rPr>
    </w:lvl>
    <w:lvl w:ilvl="5" w:tplc="0C09001B">
      <w:start w:val="1"/>
      <w:numFmt w:val="lowerRoman"/>
      <w:lvlText w:val="%6."/>
      <w:lvlJc w:val="right"/>
      <w:pPr>
        <w:tabs>
          <w:tab w:val="num" w:pos="5580"/>
        </w:tabs>
        <w:ind w:left="5580" w:hanging="180"/>
      </w:pPr>
      <w:rPr>
        <w:rFonts w:cs="Times New Roman"/>
      </w:rPr>
    </w:lvl>
    <w:lvl w:ilvl="6" w:tplc="0C09000F">
      <w:start w:val="1"/>
      <w:numFmt w:val="decimal"/>
      <w:lvlText w:val="%7."/>
      <w:lvlJc w:val="left"/>
      <w:pPr>
        <w:tabs>
          <w:tab w:val="num" w:pos="6300"/>
        </w:tabs>
        <w:ind w:left="6300" w:hanging="360"/>
      </w:pPr>
      <w:rPr>
        <w:rFonts w:cs="Times New Roman"/>
      </w:rPr>
    </w:lvl>
    <w:lvl w:ilvl="7" w:tplc="0C090019">
      <w:start w:val="1"/>
      <w:numFmt w:val="lowerLetter"/>
      <w:lvlText w:val="%8."/>
      <w:lvlJc w:val="left"/>
      <w:pPr>
        <w:tabs>
          <w:tab w:val="num" w:pos="7020"/>
        </w:tabs>
        <w:ind w:left="7020" w:hanging="360"/>
      </w:pPr>
      <w:rPr>
        <w:rFonts w:cs="Times New Roman"/>
      </w:rPr>
    </w:lvl>
    <w:lvl w:ilvl="8" w:tplc="0C09001B">
      <w:start w:val="1"/>
      <w:numFmt w:val="lowerRoman"/>
      <w:lvlText w:val="%9."/>
      <w:lvlJc w:val="right"/>
      <w:pPr>
        <w:tabs>
          <w:tab w:val="num" w:pos="7740"/>
        </w:tabs>
        <w:ind w:left="7740" w:hanging="180"/>
      </w:pPr>
      <w:rPr>
        <w:rFonts w:cs="Times New Roman"/>
      </w:rPr>
    </w:lvl>
  </w:abstractNum>
  <w:abstractNum w:abstractNumId="313">
    <w:nsid w:val="7D365DD7"/>
    <w:multiLevelType w:val="hybridMultilevel"/>
    <w:tmpl w:val="7C38DCDA"/>
    <w:lvl w:ilvl="0" w:tplc="50EE2F7E">
      <w:start w:val="1"/>
      <w:numFmt w:val="decimal"/>
      <w:lvlText w:val="(%1)"/>
      <w:lvlJc w:val="left"/>
      <w:pPr>
        <w:ind w:left="450" w:hanging="360"/>
      </w:pPr>
      <w:rPr>
        <w:rFonts w:cs="Times New Roman" w:hint="default"/>
        <w:b w:val="0"/>
        <w:bCs w:val="0"/>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4">
    <w:nsid w:val="7D834E36"/>
    <w:multiLevelType w:val="hybridMultilevel"/>
    <w:tmpl w:val="56C2A282"/>
    <w:lvl w:ilvl="0" w:tplc="A4B06210">
      <w:start w:val="1"/>
      <w:numFmt w:val="decimal"/>
      <w:lvlText w:val="(%1)"/>
      <w:lvlJc w:val="left"/>
      <w:pPr>
        <w:tabs>
          <w:tab w:val="num" w:pos="720"/>
        </w:tabs>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15">
    <w:nsid w:val="7DF316C5"/>
    <w:multiLevelType w:val="hybridMultilevel"/>
    <w:tmpl w:val="76481FB8"/>
    <w:lvl w:ilvl="0" w:tplc="2D6E4DCA">
      <w:start w:val="1"/>
      <w:numFmt w:val="lowerLetter"/>
      <w:lvlText w:val="%1."/>
      <w:lvlJc w:val="left"/>
      <w:pPr>
        <w:tabs>
          <w:tab w:val="num" w:pos="2520"/>
        </w:tabs>
        <w:ind w:left="2520" w:hanging="360"/>
      </w:pPr>
      <w:rPr>
        <w:rFonts w:hint="default"/>
        <w:b w:val="0"/>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6">
    <w:nsid w:val="7E1A793F"/>
    <w:multiLevelType w:val="hybridMultilevel"/>
    <w:tmpl w:val="7FD4630C"/>
    <w:lvl w:ilvl="0" w:tplc="A508D548">
      <w:start w:val="1"/>
      <w:numFmt w:val="lowerLetter"/>
      <w:lvlText w:val="%1."/>
      <w:lvlJc w:val="left"/>
      <w:pPr>
        <w:ind w:left="1121" w:hanging="360"/>
      </w:pPr>
    </w:lvl>
    <w:lvl w:ilvl="1" w:tplc="04090019" w:tentative="1">
      <w:start w:val="1"/>
      <w:numFmt w:val="lowerLetter"/>
      <w:lvlText w:val="%2."/>
      <w:lvlJc w:val="left"/>
      <w:pPr>
        <w:ind w:left="1841" w:hanging="360"/>
      </w:pPr>
    </w:lvl>
    <w:lvl w:ilvl="2" w:tplc="0409001B" w:tentative="1">
      <w:start w:val="1"/>
      <w:numFmt w:val="lowerRoman"/>
      <w:lvlText w:val="%3."/>
      <w:lvlJc w:val="right"/>
      <w:pPr>
        <w:ind w:left="2561" w:hanging="180"/>
      </w:pPr>
    </w:lvl>
    <w:lvl w:ilvl="3" w:tplc="0409000F" w:tentative="1">
      <w:start w:val="1"/>
      <w:numFmt w:val="decimal"/>
      <w:lvlText w:val="%4."/>
      <w:lvlJc w:val="left"/>
      <w:pPr>
        <w:ind w:left="3281" w:hanging="360"/>
      </w:pPr>
    </w:lvl>
    <w:lvl w:ilvl="4" w:tplc="04090019" w:tentative="1">
      <w:start w:val="1"/>
      <w:numFmt w:val="lowerLetter"/>
      <w:lvlText w:val="%5."/>
      <w:lvlJc w:val="left"/>
      <w:pPr>
        <w:ind w:left="4001" w:hanging="360"/>
      </w:pPr>
    </w:lvl>
    <w:lvl w:ilvl="5" w:tplc="0409001B" w:tentative="1">
      <w:start w:val="1"/>
      <w:numFmt w:val="lowerRoman"/>
      <w:lvlText w:val="%6."/>
      <w:lvlJc w:val="right"/>
      <w:pPr>
        <w:ind w:left="4721" w:hanging="180"/>
      </w:pPr>
    </w:lvl>
    <w:lvl w:ilvl="6" w:tplc="0409000F" w:tentative="1">
      <w:start w:val="1"/>
      <w:numFmt w:val="decimal"/>
      <w:lvlText w:val="%7."/>
      <w:lvlJc w:val="left"/>
      <w:pPr>
        <w:ind w:left="5441" w:hanging="360"/>
      </w:pPr>
    </w:lvl>
    <w:lvl w:ilvl="7" w:tplc="04090019" w:tentative="1">
      <w:start w:val="1"/>
      <w:numFmt w:val="lowerLetter"/>
      <w:lvlText w:val="%8."/>
      <w:lvlJc w:val="left"/>
      <w:pPr>
        <w:ind w:left="6161" w:hanging="360"/>
      </w:pPr>
    </w:lvl>
    <w:lvl w:ilvl="8" w:tplc="0409001B" w:tentative="1">
      <w:start w:val="1"/>
      <w:numFmt w:val="lowerRoman"/>
      <w:lvlText w:val="%9."/>
      <w:lvlJc w:val="right"/>
      <w:pPr>
        <w:ind w:left="6881" w:hanging="180"/>
      </w:pPr>
    </w:lvl>
  </w:abstractNum>
  <w:abstractNum w:abstractNumId="317">
    <w:nsid w:val="7E1C5177"/>
    <w:multiLevelType w:val="hybridMultilevel"/>
    <w:tmpl w:val="10284246"/>
    <w:lvl w:ilvl="0" w:tplc="04210019">
      <w:start w:val="1"/>
      <w:numFmt w:val="lowerLetter"/>
      <w:lvlText w:val="%1."/>
      <w:lvlJc w:val="left"/>
      <w:pPr>
        <w:ind w:left="1037" w:hanging="360"/>
      </w:pPr>
      <w:rPr>
        <w:rFonts w:cs="Times New Roman"/>
      </w:rPr>
    </w:lvl>
    <w:lvl w:ilvl="1" w:tplc="04210019">
      <w:start w:val="1"/>
      <w:numFmt w:val="lowerLetter"/>
      <w:lvlText w:val="%2."/>
      <w:lvlJc w:val="left"/>
      <w:pPr>
        <w:ind w:left="1757" w:hanging="360"/>
      </w:pPr>
      <w:rPr>
        <w:rFonts w:cs="Times New Roman"/>
      </w:rPr>
    </w:lvl>
    <w:lvl w:ilvl="2" w:tplc="0421001B">
      <w:start w:val="1"/>
      <w:numFmt w:val="lowerRoman"/>
      <w:lvlText w:val="%3."/>
      <w:lvlJc w:val="right"/>
      <w:pPr>
        <w:ind w:left="2477" w:hanging="180"/>
      </w:pPr>
      <w:rPr>
        <w:rFonts w:cs="Times New Roman"/>
      </w:rPr>
    </w:lvl>
    <w:lvl w:ilvl="3" w:tplc="0421000F">
      <w:start w:val="1"/>
      <w:numFmt w:val="decimal"/>
      <w:lvlText w:val="%4."/>
      <w:lvlJc w:val="left"/>
      <w:pPr>
        <w:ind w:left="3197" w:hanging="360"/>
      </w:pPr>
      <w:rPr>
        <w:rFonts w:cs="Times New Roman"/>
      </w:rPr>
    </w:lvl>
    <w:lvl w:ilvl="4" w:tplc="04210019">
      <w:start w:val="1"/>
      <w:numFmt w:val="lowerLetter"/>
      <w:lvlText w:val="%5."/>
      <w:lvlJc w:val="left"/>
      <w:pPr>
        <w:ind w:left="3917" w:hanging="360"/>
      </w:pPr>
      <w:rPr>
        <w:rFonts w:cs="Times New Roman"/>
      </w:rPr>
    </w:lvl>
    <w:lvl w:ilvl="5" w:tplc="0421001B">
      <w:start w:val="1"/>
      <w:numFmt w:val="lowerRoman"/>
      <w:lvlText w:val="%6."/>
      <w:lvlJc w:val="right"/>
      <w:pPr>
        <w:ind w:left="4637" w:hanging="180"/>
      </w:pPr>
      <w:rPr>
        <w:rFonts w:cs="Times New Roman"/>
      </w:rPr>
    </w:lvl>
    <w:lvl w:ilvl="6" w:tplc="0421000F">
      <w:start w:val="1"/>
      <w:numFmt w:val="decimal"/>
      <w:lvlText w:val="%7."/>
      <w:lvlJc w:val="left"/>
      <w:pPr>
        <w:ind w:left="5357" w:hanging="360"/>
      </w:pPr>
      <w:rPr>
        <w:rFonts w:cs="Times New Roman"/>
      </w:rPr>
    </w:lvl>
    <w:lvl w:ilvl="7" w:tplc="04210019">
      <w:start w:val="1"/>
      <w:numFmt w:val="lowerLetter"/>
      <w:lvlText w:val="%8."/>
      <w:lvlJc w:val="left"/>
      <w:pPr>
        <w:ind w:left="6077" w:hanging="360"/>
      </w:pPr>
      <w:rPr>
        <w:rFonts w:cs="Times New Roman"/>
      </w:rPr>
    </w:lvl>
    <w:lvl w:ilvl="8" w:tplc="0421001B">
      <w:start w:val="1"/>
      <w:numFmt w:val="lowerRoman"/>
      <w:lvlText w:val="%9."/>
      <w:lvlJc w:val="right"/>
      <w:pPr>
        <w:ind w:left="6797" w:hanging="180"/>
      </w:pPr>
      <w:rPr>
        <w:rFonts w:cs="Times New Roman"/>
      </w:rPr>
    </w:lvl>
  </w:abstractNum>
  <w:abstractNum w:abstractNumId="318">
    <w:nsid w:val="7E9C7FA6"/>
    <w:multiLevelType w:val="hybridMultilevel"/>
    <w:tmpl w:val="B296BB12"/>
    <w:lvl w:ilvl="0" w:tplc="1FC884E6">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7F6F1EB6"/>
    <w:multiLevelType w:val="hybridMultilevel"/>
    <w:tmpl w:val="B6B6FBC2"/>
    <w:lvl w:ilvl="0" w:tplc="99364F98">
      <w:start w:val="1"/>
      <w:numFmt w:val="lowerLetter"/>
      <w:lvlText w:val="%1."/>
      <w:lvlJc w:val="left"/>
      <w:pPr>
        <w:ind w:left="213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7FFC465E"/>
    <w:multiLevelType w:val="multilevel"/>
    <w:tmpl w:val="09DCABA4"/>
    <w:lvl w:ilvl="0">
      <w:start w:val="1"/>
      <w:numFmt w:val="lowerLetter"/>
      <w:lvlText w:val="%1."/>
      <w:lvlJc w:val="left"/>
      <w:pPr>
        <w:tabs>
          <w:tab w:val="num" w:pos="1627"/>
        </w:tabs>
        <w:ind w:left="1627" w:hanging="907"/>
      </w:pPr>
      <w:rPr>
        <w:rFonts w:cs="Times New Roman" w:hint="default"/>
      </w:rPr>
    </w:lvl>
    <w:lvl w:ilvl="1">
      <w:start w:val="5"/>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2520"/>
        </w:tabs>
        <w:ind w:left="2520" w:hanging="180"/>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num w:numId="1">
    <w:abstractNumId w:val="171"/>
  </w:num>
  <w:num w:numId="2">
    <w:abstractNumId w:val="83"/>
  </w:num>
  <w:num w:numId="3">
    <w:abstractNumId w:val="259"/>
  </w:num>
  <w:num w:numId="4">
    <w:abstractNumId w:val="208"/>
  </w:num>
  <w:num w:numId="5">
    <w:abstractNumId w:val="143"/>
  </w:num>
  <w:num w:numId="6">
    <w:abstractNumId w:val="131"/>
  </w:num>
  <w:num w:numId="7">
    <w:abstractNumId w:val="111"/>
  </w:num>
  <w:num w:numId="8">
    <w:abstractNumId w:val="140"/>
  </w:num>
  <w:num w:numId="9">
    <w:abstractNumId w:val="175"/>
  </w:num>
  <w:num w:numId="10">
    <w:abstractNumId w:val="226"/>
  </w:num>
  <w:num w:numId="11">
    <w:abstractNumId w:val="168"/>
  </w:num>
  <w:num w:numId="12">
    <w:abstractNumId w:val="120"/>
  </w:num>
  <w:num w:numId="13">
    <w:abstractNumId w:val="89"/>
  </w:num>
  <w:num w:numId="14">
    <w:abstractNumId w:val="309"/>
  </w:num>
  <w:num w:numId="15">
    <w:abstractNumId w:val="246"/>
  </w:num>
  <w:num w:numId="16">
    <w:abstractNumId w:val="280"/>
  </w:num>
  <w:num w:numId="17">
    <w:abstractNumId w:val="173"/>
  </w:num>
  <w:num w:numId="18">
    <w:abstractNumId w:val="65"/>
  </w:num>
  <w:num w:numId="19">
    <w:abstractNumId w:val="136"/>
  </w:num>
  <w:num w:numId="20">
    <w:abstractNumId w:val="237"/>
  </w:num>
  <w:num w:numId="21">
    <w:abstractNumId w:val="73"/>
  </w:num>
  <w:num w:numId="22">
    <w:abstractNumId w:val="98"/>
  </w:num>
  <w:num w:numId="23">
    <w:abstractNumId w:val="230"/>
  </w:num>
  <w:num w:numId="24">
    <w:abstractNumId w:val="283"/>
  </w:num>
  <w:num w:numId="25">
    <w:abstractNumId w:val="86"/>
  </w:num>
  <w:num w:numId="26">
    <w:abstractNumId w:val="235"/>
  </w:num>
  <w:num w:numId="27">
    <w:abstractNumId w:val="241"/>
  </w:num>
  <w:num w:numId="28">
    <w:abstractNumId w:val="198"/>
  </w:num>
  <w:num w:numId="29">
    <w:abstractNumId w:val="224"/>
  </w:num>
  <w:num w:numId="30">
    <w:abstractNumId w:val="112"/>
  </w:num>
  <w:num w:numId="31">
    <w:abstractNumId w:val="176"/>
  </w:num>
  <w:num w:numId="32">
    <w:abstractNumId w:val="47"/>
  </w:num>
  <w:num w:numId="33">
    <w:abstractNumId w:val="58"/>
  </w:num>
  <w:num w:numId="34">
    <w:abstractNumId w:val="220"/>
  </w:num>
  <w:num w:numId="35">
    <w:abstractNumId w:val="308"/>
  </w:num>
  <w:num w:numId="36">
    <w:abstractNumId w:val="254"/>
  </w:num>
  <w:num w:numId="37">
    <w:abstractNumId w:val="201"/>
  </w:num>
  <w:num w:numId="38">
    <w:abstractNumId w:val="293"/>
  </w:num>
  <w:num w:numId="39">
    <w:abstractNumId w:val="228"/>
  </w:num>
  <w:num w:numId="40">
    <w:abstractNumId w:val="33"/>
  </w:num>
  <w:num w:numId="41">
    <w:abstractNumId w:val="282"/>
  </w:num>
  <w:num w:numId="42">
    <w:abstractNumId w:val="138"/>
  </w:num>
  <w:num w:numId="43">
    <w:abstractNumId w:val="30"/>
  </w:num>
  <w:num w:numId="44">
    <w:abstractNumId w:val="278"/>
  </w:num>
  <w:num w:numId="45">
    <w:abstractNumId w:val="56"/>
  </w:num>
  <w:num w:numId="46">
    <w:abstractNumId w:val="252"/>
  </w:num>
  <w:num w:numId="47">
    <w:abstractNumId w:val="4"/>
  </w:num>
  <w:num w:numId="48">
    <w:abstractNumId w:val="158"/>
  </w:num>
  <w:num w:numId="49">
    <w:abstractNumId w:val="62"/>
  </w:num>
  <w:num w:numId="50">
    <w:abstractNumId w:val="20"/>
  </w:num>
  <w:num w:numId="51">
    <w:abstractNumId w:val="294"/>
  </w:num>
  <w:num w:numId="52">
    <w:abstractNumId w:val="303"/>
  </w:num>
  <w:num w:numId="53">
    <w:abstractNumId w:val="178"/>
  </w:num>
  <w:num w:numId="54">
    <w:abstractNumId w:val="193"/>
  </w:num>
  <w:num w:numId="55">
    <w:abstractNumId w:val="102"/>
  </w:num>
  <w:num w:numId="56">
    <w:abstractNumId w:val="87"/>
  </w:num>
  <w:num w:numId="57">
    <w:abstractNumId w:val="113"/>
  </w:num>
  <w:num w:numId="58">
    <w:abstractNumId w:val="80"/>
  </w:num>
  <w:num w:numId="59">
    <w:abstractNumId w:val="229"/>
  </w:num>
  <w:num w:numId="60">
    <w:abstractNumId w:val="232"/>
  </w:num>
  <w:num w:numId="61">
    <w:abstractNumId w:val="69"/>
  </w:num>
  <w:num w:numId="62">
    <w:abstractNumId w:val="76"/>
  </w:num>
  <w:num w:numId="63">
    <w:abstractNumId w:val="318"/>
  </w:num>
  <w:num w:numId="64">
    <w:abstractNumId w:val="172"/>
  </w:num>
  <w:num w:numId="65">
    <w:abstractNumId w:val="110"/>
  </w:num>
  <w:num w:numId="66">
    <w:abstractNumId w:val="44"/>
  </w:num>
  <w:num w:numId="67">
    <w:abstractNumId w:val="285"/>
  </w:num>
  <w:num w:numId="68">
    <w:abstractNumId w:val="319"/>
  </w:num>
  <w:num w:numId="69">
    <w:abstractNumId w:val="291"/>
  </w:num>
  <w:num w:numId="70">
    <w:abstractNumId w:val="187"/>
  </w:num>
  <w:num w:numId="71">
    <w:abstractNumId w:val="49"/>
  </w:num>
  <w:num w:numId="72">
    <w:abstractNumId w:val="142"/>
  </w:num>
  <w:num w:numId="73">
    <w:abstractNumId w:val="48"/>
  </w:num>
  <w:num w:numId="74">
    <w:abstractNumId w:val="316"/>
  </w:num>
  <w:num w:numId="75">
    <w:abstractNumId w:val="247"/>
  </w:num>
  <w:num w:numId="76">
    <w:abstractNumId w:val="36"/>
  </w:num>
  <w:num w:numId="77">
    <w:abstractNumId w:val="41"/>
  </w:num>
  <w:num w:numId="78">
    <w:abstractNumId w:val="214"/>
  </w:num>
  <w:num w:numId="79">
    <w:abstractNumId w:val="93"/>
  </w:num>
  <w:num w:numId="80">
    <w:abstractNumId w:val="297"/>
  </w:num>
  <w:num w:numId="81">
    <w:abstractNumId w:val="118"/>
  </w:num>
  <w:num w:numId="82">
    <w:abstractNumId w:val="18"/>
  </w:num>
  <w:num w:numId="83">
    <w:abstractNumId w:val="114"/>
  </w:num>
  <w:num w:numId="84">
    <w:abstractNumId w:val="156"/>
  </w:num>
  <w:num w:numId="85">
    <w:abstractNumId w:val="197"/>
  </w:num>
  <w:num w:numId="86">
    <w:abstractNumId w:val="169"/>
  </w:num>
  <w:num w:numId="87">
    <w:abstractNumId w:val="121"/>
  </w:num>
  <w:num w:numId="88">
    <w:abstractNumId w:val="88"/>
  </w:num>
  <w:num w:numId="89">
    <w:abstractNumId w:val="267"/>
  </w:num>
  <w:num w:numId="90">
    <w:abstractNumId w:val="28"/>
  </w:num>
  <w:num w:numId="91">
    <w:abstractNumId w:val="295"/>
  </w:num>
  <w:num w:numId="92">
    <w:abstractNumId w:val="40"/>
  </w:num>
  <w:num w:numId="93">
    <w:abstractNumId w:val="186"/>
  </w:num>
  <w:num w:numId="94">
    <w:abstractNumId w:val="236"/>
  </w:num>
  <w:num w:numId="95">
    <w:abstractNumId w:val="15"/>
  </w:num>
  <w:num w:numId="96">
    <w:abstractNumId w:val="218"/>
  </w:num>
  <w:num w:numId="97">
    <w:abstractNumId w:val="46"/>
  </w:num>
  <w:num w:numId="98">
    <w:abstractNumId w:val="292"/>
  </w:num>
  <w:num w:numId="99">
    <w:abstractNumId w:val="212"/>
  </w:num>
  <w:num w:numId="100">
    <w:abstractNumId w:val="245"/>
  </w:num>
  <w:num w:numId="101">
    <w:abstractNumId w:val="227"/>
  </w:num>
  <w:num w:numId="102">
    <w:abstractNumId w:val="132"/>
  </w:num>
  <w:num w:numId="103">
    <w:abstractNumId w:val="126"/>
  </w:num>
  <w:num w:numId="104">
    <w:abstractNumId w:val="59"/>
  </w:num>
  <w:num w:numId="105">
    <w:abstractNumId w:val="57"/>
  </w:num>
  <w:num w:numId="106">
    <w:abstractNumId w:val="16"/>
  </w:num>
  <w:num w:numId="107">
    <w:abstractNumId w:val="183"/>
  </w:num>
  <w:num w:numId="108">
    <w:abstractNumId w:val="61"/>
  </w:num>
  <w:num w:numId="109">
    <w:abstractNumId w:val="204"/>
  </w:num>
  <w:num w:numId="110">
    <w:abstractNumId w:val="167"/>
  </w:num>
  <w:num w:numId="111">
    <w:abstractNumId w:val="166"/>
  </w:num>
  <w:num w:numId="112">
    <w:abstractNumId w:val="107"/>
  </w:num>
  <w:num w:numId="113">
    <w:abstractNumId w:val="273"/>
  </w:num>
  <w:num w:numId="114">
    <w:abstractNumId w:val="31"/>
  </w:num>
  <w:num w:numId="115">
    <w:abstractNumId w:val="279"/>
  </w:num>
  <w:num w:numId="116">
    <w:abstractNumId w:val="32"/>
  </w:num>
  <w:num w:numId="117">
    <w:abstractNumId w:val="207"/>
  </w:num>
  <w:num w:numId="118">
    <w:abstractNumId w:val="154"/>
  </w:num>
  <w:num w:numId="119">
    <w:abstractNumId w:val="217"/>
  </w:num>
  <w:num w:numId="120">
    <w:abstractNumId w:val="284"/>
  </w:num>
  <w:num w:numId="121">
    <w:abstractNumId w:val="233"/>
  </w:num>
  <w:num w:numId="122">
    <w:abstractNumId w:val="314"/>
  </w:num>
  <w:num w:numId="123">
    <w:abstractNumId w:val="116"/>
  </w:num>
  <w:num w:numId="124">
    <w:abstractNumId w:val="149"/>
  </w:num>
  <w:num w:numId="125">
    <w:abstractNumId w:val="262"/>
  </w:num>
  <w:num w:numId="126">
    <w:abstractNumId w:val="317"/>
  </w:num>
  <w:num w:numId="127">
    <w:abstractNumId w:val="251"/>
  </w:num>
  <w:num w:numId="128">
    <w:abstractNumId w:val="268"/>
  </w:num>
  <w:num w:numId="129">
    <w:abstractNumId w:val="270"/>
  </w:num>
  <w:num w:numId="130">
    <w:abstractNumId w:val="320"/>
  </w:num>
  <w:num w:numId="131">
    <w:abstractNumId w:val="179"/>
  </w:num>
  <w:num w:numId="132">
    <w:abstractNumId w:val="209"/>
  </w:num>
  <w:num w:numId="133">
    <w:abstractNumId w:val="312"/>
  </w:num>
  <w:num w:numId="134">
    <w:abstractNumId w:val="281"/>
  </w:num>
  <w:num w:numId="135">
    <w:abstractNumId w:val="82"/>
  </w:num>
  <w:num w:numId="136">
    <w:abstractNumId w:val="101"/>
  </w:num>
  <w:num w:numId="137">
    <w:abstractNumId w:val="301"/>
  </w:num>
  <w:num w:numId="138">
    <w:abstractNumId w:val="37"/>
  </w:num>
  <w:num w:numId="139">
    <w:abstractNumId w:val="231"/>
  </w:num>
  <w:num w:numId="140">
    <w:abstractNumId w:val="244"/>
  </w:num>
  <w:num w:numId="141">
    <w:abstractNumId w:val="9"/>
  </w:num>
  <w:num w:numId="142">
    <w:abstractNumId w:val="39"/>
  </w:num>
  <w:num w:numId="143">
    <w:abstractNumId w:val="108"/>
  </w:num>
  <w:num w:numId="144">
    <w:abstractNumId w:val="74"/>
  </w:num>
  <w:num w:numId="145">
    <w:abstractNumId w:val="52"/>
  </w:num>
  <w:num w:numId="146">
    <w:abstractNumId w:val="71"/>
  </w:num>
  <w:num w:numId="147">
    <w:abstractNumId w:val="109"/>
  </w:num>
  <w:num w:numId="148">
    <w:abstractNumId w:val="257"/>
  </w:num>
  <w:num w:numId="149">
    <w:abstractNumId w:val="53"/>
  </w:num>
  <w:num w:numId="150">
    <w:abstractNumId w:val="78"/>
  </w:num>
  <w:num w:numId="151">
    <w:abstractNumId w:val="155"/>
  </w:num>
  <w:num w:numId="152">
    <w:abstractNumId w:val="202"/>
  </w:num>
  <w:num w:numId="153">
    <w:abstractNumId w:val="123"/>
  </w:num>
  <w:num w:numId="154">
    <w:abstractNumId w:val="290"/>
  </w:num>
  <w:num w:numId="155">
    <w:abstractNumId w:val="21"/>
  </w:num>
  <w:num w:numId="156">
    <w:abstractNumId w:val="34"/>
  </w:num>
  <w:num w:numId="157">
    <w:abstractNumId w:val="14"/>
  </w:num>
  <w:num w:numId="158">
    <w:abstractNumId w:val="260"/>
  </w:num>
  <w:num w:numId="159">
    <w:abstractNumId w:val="310"/>
  </w:num>
  <w:num w:numId="160">
    <w:abstractNumId w:val="150"/>
  </w:num>
  <w:num w:numId="161">
    <w:abstractNumId w:val="17"/>
  </w:num>
  <w:num w:numId="162">
    <w:abstractNumId w:val="60"/>
  </w:num>
  <w:num w:numId="163">
    <w:abstractNumId w:val="7"/>
  </w:num>
  <w:num w:numId="164">
    <w:abstractNumId w:val="199"/>
  </w:num>
  <w:num w:numId="165">
    <w:abstractNumId w:val="2"/>
  </w:num>
  <w:num w:numId="166">
    <w:abstractNumId w:val="63"/>
  </w:num>
  <w:num w:numId="167">
    <w:abstractNumId w:val="182"/>
  </w:num>
  <w:num w:numId="168">
    <w:abstractNumId w:val="125"/>
  </w:num>
  <w:num w:numId="169">
    <w:abstractNumId w:val="170"/>
  </w:num>
  <w:num w:numId="170">
    <w:abstractNumId w:val="271"/>
  </w:num>
  <w:num w:numId="171">
    <w:abstractNumId w:val="141"/>
  </w:num>
  <w:num w:numId="172">
    <w:abstractNumId w:val="243"/>
  </w:num>
  <w:num w:numId="173">
    <w:abstractNumId w:val="299"/>
  </w:num>
  <w:num w:numId="174">
    <w:abstractNumId w:val="13"/>
  </w:num>
  <w:num w:numId="175">
    <w:abstractNumId w:val="146"/>
  </w:num>
  <w:num w:numId="176">
    <w:abstractNumId w:val="95"/>
  </w:num>
  <w:num w:numId="177">
    <w:abstractNumId w:val="188"/>
  </w:num>
  <w:num w:numId="178">
    <w:abstractNumId w:val="162"/>
  </w:num>
  <w:num w:numId="179">
    <w:abstractNumId w:val="68"/>
  </w:num>
  <w:num w:numId="180">
    <w:abstractNumId w:val="239"/>
  </w:num>
  <w:num w:numId="181">
    <w:abstractNumId w:val="177"/>
  </w:num>
  <w:num w:numId="182">
    <w:abstractNumId w:val="248"/>
  </w:num>
  <w:num w:numId="183">
    <w:abstractNumId w:val="94"/>
  </w:num>
  <w:num w:numId="184">
    <w:abstractNumId w:val="210"/>
  </w:num>
  <w:num w:numId="185">
    <w:abstractNumId w:val="181"/>
  </w:num>
  <w:num w:numId="186">
    <w:abstractNumId w:val="194"/>
  </w:num>
  <w:num w:numId="187">
    <w:abstractNumId w:val="185"/>
  </w:num>
  <w:num w:numId="188">
    <w:abstractNumId w:val="180"/>
  </w:num>
  <w:num w:numId="189">
    <w:abstractNumId w:val="127"/>
  </w:num>
  <w:num w:numId="190">
    <w:abstractNumId w:val="276"/>
  </w:num>
  <w:num w:numId="191">
    <w:abstractNumId w:val="151"/>
  </w:num>
  <w:num w:numId="192">
    <w:abstractNumId w:val="274"/>
  </w:num>
  <w:num w:numId="193">
    <w:abstractNumId w:val="129"/>
  </w:num>
  <w:num w:numId="194">
    <w:abstractNumId w:val="144"/>
  </w:num>
  <w:num w:numId="195">
    <w:abstractNumId w:val="225"/>
  </w:num>
  <w:num w:numId="196">
    <w:abstractNumId w:val="253"/>
  </w:num>
  <w:num w:numId="197">
    <w:abstractNumId w:val="66"/>
  </w:num>
  <w:num w:numId="198">
    <w:abstractNumId w:val="147"/>
  </w:num>
  <w:num w:numId="199">
    <w:abstractNumId w:val="96"/>
  </w:num>
  <w:num w:numId="200">
    <w:abstractNumId w:val="42"/>
  </w:num>
  <w:num w:numId="201">
    <w:abstractNumId w:val="97"/>
  </w:num>
  <w:num w:numId="202">
    <w:abstractNumId w:val="255"/>
  </w:num>
  <w:num w:numId="203">
    <w:abstractNumId w:val="219"/>
  </w:num>
  <w:num w:numId="204">
    <w:abstractNumId w:val="122"/>
  </w:num>
  <w:num w:numId="205">
    <w:abstractNumId w:val="302"/>
  </w:num>
  <w:num w:numId="206">
    <w:abstractNumId w:val="137"/>
  </w:num>
  <w:num w:numId="207">
    <w:abstractNumId w:val="234"/>
  </w:num>
  <w:num w:numId="208">
    <w:abstractNumId w:val="200"/>
  </w:num>
  <w:num w:numId="209">
    <w:abstractNumId w:val="307"/>
  </w:num>
  <w:num w:numId="210">
    <w:abstractNumId w:val="72"/>
  </w:num>
  <w:num w:numId="211">
    <w:abstractNumId w:val="5"/>
  </w:num>
  <w:num w:numId="212">
    <w:abstractNumId w:val="206"/>
  </w:num>
  <w:num w:numId="213">
    <w:abstractNumId w:val="174"/>
  </w:num>
  <w:num w:numId="214">
    <w:abstractNumId w:val="54"/>
  </w:num>
  <w:num w:numId="215">
    <w:abstractNumId w:val="242"/>
  </w:num>
  <w:num w:numId="216">
    <w:abstractNumId w:val="298"/>
  </w:num>
  <w:num w:numId="217">
    <w:abstractNumId w:val="38"/>
  </w:num>
  <w:num w:numId="218">
    <w:abstractNumId w:val="256"/>
  </w:num>
  <w:num w:numId="219">
    <w:abstractNumId w:val="286"/>
  </w:num>
  <w:num w:numId="220">
    <w:abstractNumId w:val="250"/>
  </w:num>
  <w:num w:numId="221">
    <w:abstractNumId w:val="105"/>
  </w:num>
  <w:num w:numId="222">
    <w:abstractNumId w:val="221"/>
  </w:num>
  <w:num w:numId="223">
    <w:abstractNumId w:val="161"/>
  </w:num>
  <w:num w:numId="224">
    <w:abstractNumId w:val="306"/>
  </w:num>
  <w:num w:numId="225">
    <w:abstractNumId w:val="3"/>
  </w:num>
  <w:num w:numId="226">
    <w:abstractNumId w:val="8"/>
  </w:num>
  <w:num w:numId="227">
    <w:abstractNumId w:val="300"/>
  </w:num>
  <w:num w:numId="228">
    <w:abstractNumId w:val="11"/>
  </w:num>
  <w:num w:numId="229">
    <w:abstractNumId w:val="222"/>
  </w:num>
  <w:num w:numId="230">
    <w:abstractNumId w:val="157"/>
  </w:num>
  <w:num w:numId="231">
    <w:abstractNumId w:val="305"/>
  </w:num>
  <w:num w:numId="232">
    <w:abstractNumId w:val="261"/>
  </w:num>
  <w:num w:numId="233">
    <w:abstractNumId w:val="130"/>
  </w:num>
  <w:num w:numId="234">
    <w:abstractNumId w:val="133"/>
  </w:num>
  <w:num w:numId="235">
    <w:abstractNumId w:val="195"/>
  </w:num>
  <w:num w:numId="236">
    <w:abstractNumId w:val="25"/>
  </w:num>
  <w:num w:numId="237">
    <w:abstractNumId w:val="190"/>
  </w:num>
  <w:num w:numId="238">
    <w:abstractNumId w:val="215"/>
  </w:num>
  <w:num w:numId="239">
    <w:abstractNumId w:val="67"/>
  </w:num>
  <w:num w:numId="240">
    <w:abstractNumId w:val="287"/>
  </w:num>
  <w:num w:numId="241">
    <w:abstractNumId w:val="240"/>
  </w:num>
  <w:num w:numId="242">
    <w:abstractNumId w:val="106"/>
  </w:num>
  <w:num w:numId="243">
    <w:abstractNumId w:val="50"/>
  </w:num>
  <w:num w:numId="244">
    <w:abstractNumId w:val="153"/>
  </w:num>
  <w:num w:numId="245">
    <w:abstractNumId w:val="148"/>
  </w:num>
  <w:num w:numId="246">
    <w:abstractNumId w:val="23"/>
  </w:num>
  <w:num w:numId="247">
    <w:abstractNumId w:val="311"/>
  </w:num>
  <w:num w:numId="248">
    <w:abstractNumId w:val="264"/>
  </w:num>
  <w:num w:numId="249">
    <w:abstractNumId w:val="43"/>
  </w:num>
  <w:num w:numId="250">
    <w:abstractNumId w:val="24"/>
  </w:num>
  <w:num w:numId="251">
    <w:abstractNumId w:val="203"/>
  </w:num>
  <w:num w:numId="252">
    <w:abstractNumId w:val="216"/>
  </w:num>
  <w:num w:numId="253">
    <w:abstractNumId w:val="84"/>
  </w:num>
  <w:num w:numId="254">
    <w:abstractNumId w:val="85"/>
  </w:num>
  <w:num w:numId="255">
    <w:abstractNumId w:val="135"/>
  </w:num>
  <w:num w:numId="256">
    <w:abstractNumId w:val="45"/>
  </w:num>
  <w:num w:numId="257">
    <w:abstractNumId w:val="288"/>
  </w:num>
  <w:num w:numId="258">
    <w:abstractNumId w:val="22"/>
  </w:num>
  <w:num w:numId="259">
    <w:abstractNumId w:val="103"/>
  </w:num>
  <w:num w:numId="260">
    <w:abstractNumId w:val="249"/>
  </w:num>
  <w:num w:numId="261">
    <w:abstractNumId w:val="223"/>
  </w:num>
  <w:num w:numId="262">
    <w:abstractNumId w:val="0"/>
  </w:num>
  <w:num w:numId="263">
    <w:abstractNumId w:val="70"/>
  </w:num>
  <w:num w:numId="264">
    <w:abstractNumId w:val="205"/>
  </w:num>
  <w:num w:numId="265">
    <w:abstractNumId w:val="35"/>
  </w:num>
  <w:num w:numId="266">
    <w:abstractNumId w:val="266"/>
  </w:num>
  <w:num w:numId="267">
    <w:abstractNumId w:val="211"/>
  </w:num>
  <w:num w:numId="268">
    <w:abstractNumId w:val="191"/>
  </w:num>
  <w:num w:numId="269">
    <w:abstractNumId w:val="55"/>
  </w:num>
  <w:num w:numId="270">
    <w:abstractNumId w:val="27"/>
  </w:num>
  <w:num w:numId="271">
    <w:abstractNumId w:val="258"/>
  </w:num>
  <w:num w:numId="272">
    <w:abstractNumId w:val="26"/>
  </w:num>
  <w:num w:numId="273">
    <w:abstractNumId w:val="115"/>
  </w:num>
  <w:num w:numId="274">
    <w:abstractNumId w:val="64"/>
  </w:num>
  <w:num w:numId="275">
    <w:abstractNumId w:val="51"/>
  </w:num>
  <w:num w:numId="276">
    <w:abstractNumId w:val="152"/>
  </w:num>
  <w:num w:numId="277">
    <w:abstractNumId w:val="1"/>
  </w:num>
  <w:num w:numId="278">
    <w:abstractNumId w:val="104"/>
  </w:num>
  <w:num w:numId="279">
    <w:abstractNumId w:val="272"/>
  </w:num>
  <w:num w:numId="280">
    <w:abstractNumId w:val="99"/>
  </w:num>
  <w:num w:numId="281">
    <w:abstractNumId w:val="92"/>
  </w:num>
  <w:num w:numId="282">
    <w:abstractNumId w:val="163"/>
  </w:num>
  <w:num w:numId="283">
    <w:abstractNumId w:val="6"/>
  </w:num>
  <w:num w:numId="284">
    <w:abstractNumId w:val="79"/>
  </w:num>
  <w:num w:numId="285">
    <w:abstractNumId w:val="196"/>
  </w:num>
  <w:num w:numId="286">
    <w:abstractNumId w:val="90"/>
  </w:num>
  <w:num w:numId="287">
    <w:abstractNumId w:val="315"/>
  </w:num>
  <w:num w:numId="288">
    <w:abstractNumId w:val="29"/>
  </w:num>
  <w:num w:numId="289">
    <w:abstractNumId w:val="77"/>
  </w:num>
  <w:num w:numId="290">
    <w:abstractNumId w:val="304"/>
  </w:num>
  <w:num w:numId="291">
    <w:abstractNumId w:val="91"/>
  </w:num>
  <w:num w:numId="292">
    <w:abstractNumId w:val="165"/>
  </w:num>
  <w:num w:numId="293">
    <w:abstractNumId w:val="119"/>
  </w:num>
  <w:num w:numId="294">
    <w:abstractNumId w:val="313"/>
  </w:num>
  <w:num w:numId="295">
    <w:abstractNumId w:val="75"/>
  </w:num>
  <w:num w:numId="296">
    <w:abstractNumId w:val="277"/>
  </w:num>
  <w:num w:numId="297">
    <w:abstractNumId w:val="184"/>
  </w:num>
  <w:num w:numId="298">
    <w:abstractNumId w:val="124"/>
  </w:num>
  <w:num w:numId="299">
    <w:abstractNumId w:val="296"/>
  </w:num>
  <w:num w:numId="300">
    <w:abstractNumId w:val="100"/>
  </w:num>
  <w:num w:numId="301">
    <w:abstractNumId w:val="139"/>
  </w:num>
  <w:num w:numId="302">
    <w:abstractNumId w:val="289"/>
  </w:num>
  <w:num w:numId="303">
    <w:abstractNumId w:val="275"/>
  </w:num>
  <w:num w:numId="304">
    <w:abstractNumId w:val="269"/>
  </w:num>
  <w:num w:numId="305">
    <w:abstractNumId w:val="128"/>
  </w:num>
  <w:num w:numId="306">
    <w:abstractNumId w:val="81"/>
  </w:num>
  <w:num w:numId="307">
    <w:abstractNumId w:val="12"/>
  </w:num>
  <w:num w:numId="308">
    <w:abstractNumId w:val="189"/>
  </w:num>
  <w:num w:numId="309">
    <w:abstractNumId w:val="164"/>
  </w:num>
  <w:num w:numId="310">
    <w:abstractNumId w:val="134"/>
  </w:num>
  <w:num w:numId="311">
    <w:abstractNumId w:val="192"/>
  </w:num>
  <w:num w:numId="312">
    <w:abstractNumId w:val="19"/>
  </w:num>
  <w:num w:numId="313">
    <w:abstractNumId w:val="159"/>
  </w:num>
  <w:num w:numId="314">
    <w:abstractNumId w:val="238"/>
  </w:num>
  <w:num w:numId="315">
    <w:abstractNumId w:val="213"/>
  </w:num>
  <w:num w:numId="316">
    <w:abstractNumId w:val="10"/>
  </w:num>
  <w:num w:numId="317">
    <w:abstractNumId w:val="265"/>
  </w:num>
  <w:num w:numId="318">
    <w:abstractNumId w:val="145"/>
  </w:num>
  <w:num w:numId="319">
    <w:abstractNumId w:val="160"/>
  </w:num>
  <w:num w:numId="320">
    <w:abstractNumId w:val="117"/>
  </w:num>
  <w:num w:numId="321">
    <w:abstractNumId w:val="263"/>
  </w:num>
  <w:numIdMacAtCleanup w:val="3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ttachedTemplate r:id="rId1"/>
  <w:defaultTabStop w:val="720"/>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rsids>
    <w:rsidRoot w:val="00736405"/>
    <w:rsid w:val="00000236"/>
    <w:rsid w:val="000004F7"/>
    <w:rsid w:val="00001481"/>
    <w:rsid w:val="00002479"/>
    <w:rsid w:val="0000396F"/>
    <w:rsid w:val="000051DC"/>
    <w:rsid w:val="00006742"/>
    <w:rsid w:val="00006FE2"/>
    <w:rsid w:val="000077BD"/>
    <w:rsid w:val="00010B86"/>
    <w:rsid w:val="00010DBB"/>
    <w:rsid w:val="00011AE3"/>
    <w:rsid w:val="0001227F"/>
    <w:rsid w:val="00012B0D"/>
    <w:rsid w:val="00012B31"/>
    <w:rsid w:val="00012D75"/>
    <w:rsid w:val="000130B9"/>
    <w:rsid w:val="00013822"/>
    <w:rsid w:val="0001397B"/>
    <w:rsid w:val="00015062"/>
    <w:rsid w:val="00015CF0"/>
    <w:rsid w:val="0001726E"/>
    <w:rsid w:val="00017CAD"/>
    <w:rsid w:val="00022523"/>
    <w:rsid w:val="00022A16"/>
    <w:rsid w:val="00023AAA"/>
    <w:rsid w:val="0002465E"/>
    <w:rsid w:val="0002488C"/>
    <w:rsid w:val="0002505D"/>
    <w:rsid w:val="0002579E"/>
    <w:rsid w:val="00025D74"/>
    <w:rsid w:val="00026953"/>
    <w:rsid w:val="00027061"/>
    <w:rsid w:val="00030245"/>
    <w:rsid w:val="00030423"/>
    <w:rsid w:val="00030680"/>
    <w:rsid w:val="00030C5B"/>
    <w:rsid w:val="0003141D"/>
    <w:rsid w:val="00031692"/>
    <w:rsid w:val="00031D6F"/>
    <w:rsid w:val="0003217F"/>
    <w:rsid w:val="000330FD"/>
    <w:rsid w:val="0003334E"/>
    <w:rsid w:val="00035243"/>
    <w:rsid w:val="0003528E"/>
    <w:rsid w:val="00035650"/>
    <w:rsid w:val="0003594E"/>
    <w:rsid w:val="00042CCD"/>
    <w:rsid w:val="0004417E"/>
    <w:rsid w:val="000449A8"/>
    <w:rsid w:val="00045349"/>
    <w:rsid w:val="000465D9"/>
    <w:rsid w:val="00047431"/>
    <w:rsid w:val="000474B3"/>
    <w:rsid w:val="00047CBF"/>
    <w:rsid w:val="000509B6"/>
    <w:rsid w:val="00050FEF"/>
    <w:rsid w:val="0005152F"/>
    <w:rsid w:val="00051934"/>
    <w:rsid w:val="00052F81"/>
    <w:rsid w:val="00053815"/>
    <w:rsid w:val="00055EE9"/>
    <w:rsid w:val="0005692D"/>
    <w:rsid w:val="000576EE"/>
    <w:rsid w:val="000613E6"/>
    <w:rsid w:val="0006278A"/>
    <w:rsid w:val="00062B3B"/>
    <w:rsid w:val="00062E9B"/>
    <w:rsid w:val="00063A01"/>
    <w:rsid w:val="00063A82"/>
    <w:rsid w:val="00064CF7"/>
    <w:rsid w:val="00065688"/>
    <w:rsid w:val="00065BFA"/>
    <w:rsid w:val="00066066"/>
    <w:rsid w:val="00066397"/>
    <w:rsid w:val="00066B5C"/>
    <w:rsid w:val="00067667"/>
    <w:rsid w:val="00067F8B"/>
    <w:rsid w:val="00070365"/>
    <w:rsid w:val="00071474"/>
    <w:rsid w:val="00072E8A"/>
    <w:rsid w:val="0007343E"/>
    <w:rsid w:val="00073564"/>
    <w:rsid w:val="000736A1"/>
    <w:rsid w:val="00073776"/>
    <w:rsid w:val="000743EB"/>
    <w:rsid w:val="00075D04"/>
    <w:rsid w:val="00077FA0"/>
    <w:rsid w:val="00080001"/>
    <w:rsid w:val="00081043"/>
    <w:rsid w:val="000819B9"/>
    <w:rsid w:val="0008272B"/>
    <w:rsid w:val="00082E04"/>
    <w:rsid w:val="00082F37"/>
    <w:rsid w:val="00084E7F"/>
    <w:rsid w:val="000852A1"/>
    <w:rsid w:val="000853C1"/>
    <w:rsid w:val="00086164"/>
    <w:rsid w:val="000865C6"/>
    <w:rsid w:val="0008668C"/>
    <w:rsid w:val="00091860"/>
    <w:rsid w:val="00092982"/>
    <w:rsid w:val="0009338E"/>
    <w:rsid w:val="00093AD8"/>
    <w:rsid w:val="00093CBD"/>
    <w:rsid w:val="0009473E"/>
    <w:rsid w:val="00094CF6"/>
    <w:rsid w:val="00094D19"/>
    <w:rsid w:val="000955E6"/>
    <w:rsid w:val="00095B45"/>
    <w:rsid w:val="00095DCF"/>
    <w:rsid w:val="000966A8"/>
    <w:rsid w:val="000A1BEF"/>
    <w:rsid w:val="000A208D"/>
    <w:rsid w:val="000A2440"/>
    <w:rsid w:val="000A292B"/>
    <w:rsid w:val="000A3A6F"/>
    <w:rsid w:val="000A3AC2"/>
    <w:rsid w:val="000A4B7B"/>
    <w:rsid w:val="000A6EF4"/>
    <w:rsid w:val="000B00D1"/>
    <w:rsid w:val="000B0358"/>
    <w:rsid w:val="000B1C15"/>
    <w:rsid w:val="000B1D83"/>
    <w:rsid w:val="000B1F12"/>
    <w:rsid w:val="000B2939"/>
    <w:rsid w:val="000B2A88"/>
    <w:rsid w:val="000B2FC1"/>
    <w:rsid w:val="000B3829"/>
    <w:rsid w:val="000B489E"/>
    <w:rsid w:val="000B6D91"/>
    <w:rsid w:val="000B77E0"/>
    <w:rsid w:val="000B7B18"/>
    <w:rsid w:val="000C0495"/>
    <w:rsid w:val="000C11A9"/>
    <w:rsid w:val="000C279B"/>
    <w:rsid w:val="000C2A2E"/>
    <w:rsid w:val="000C364E"/>
    <w:rsid w:val="000C3DEF"/>
    <w:rsid w:val="000C4FB8"/>
    <w:rsid w:val="000C56AB"/>
    <w:rsid w:val="000C6721"/>
    <w:rsid w:val="000C7E12"/>
    <w:rsid w:val="000D1381"/>
    <w:rsid w:val="000D18A7"/>
    <w:rsid w:val="000D2BD3"/>
    <w:rsid w:val="000D3377"/>
    <w:rsid w:val="000D3DC9"/>
    <w:rsid w:val="000D54F4"/>
    <w:rsid w:val="000D626E"/>
    <w:rsid w:val="000D6585"/>
    <w:rsid w:val="000D6EEF"/>
    <w:rsid w:val="000D7116"/>
    <w:rsid w:val="000D7500"/>
    <w:rsid w:val="000E0508"/>
    <w:rsid w:val="000E082A"/>
    <w:rsid w:val="000E0943"/>
    <w:rsid w:val="000E0966"/>
    <w:rsid w:val="000E0B59"/>
    <w:rsid w:val="000E11B9"/>
    <w:rsid w:val="000E2CAC"/>
    <w:rsid w:val="000E3157"/>
    <w:rsid w:val="000E330E"/>
    <w:rsid w:val="000E3547"/>
    <w:rsid w:val="000E457B"/>
    <w:rsid w:val="000E5113"/>
    <w:rsid w:val="000E5E87"/>
    <w:rsid w:val="000E68A9"/>
    <w:rsid w:val="000E77B7"/>
    <w:rsid w:val="000E7BFD"/>
    <w:rsid w:val="000F1040"/>
    <w:rsid w:val="000F12ED"/>
    <w:rsid w:val="000F1888"/>
    <w:rsid w:val="000F19B7"/>
    <w:rsid w:val="000F2120"/>
    <w:rsid w:val="000F236C"/>
    <w:rsid w:val="000F263B"/>
    <w:rsid w:val="000F29EB"/>
    <w:rsid w:val="000F2AB6"/>
    <w:rsid w:val="000F2D3F"/>
    <w:rsid w:val="000F3C18"/>
    <w:rsid w:val="000F3EA6"/>
    <w:rsid w:val="000F50EE"/>
    <w:rsid w:val="000F5231"/>
    <w:rsid w:val="000F547F"/>
    <w:rsid w:val="000F5A5A"/>
    <w:rsid w:val="000F6FB7"/>
    <w:rsid w:val="000F7877"/>
    <w:rsid w:val="00100AFA"/>
    <w:rsid w:val="00100D5E"/>
    <w:rsid w:val="001026B7"/>
    <w:rsid w:val="00102A24"/>
    <w:rsid w:val="00102F03"/>
    <w:rsid w:val="00103FC0"/>
    <w:rsid w:val="001041F1"/>
    <w:rsid w:val="0010496A"/>
    <w:rsid w:val="00104A90"/>
    <w:rsid w:val="00104C1B"/>
    <w:rsid w:val="00105975"/>
    <w:rsid w:val="00105AED"/>
    <w:rsid w:val="00106462"/>
    <w:rsid w:val="0010697B"/>
    <w:rsid w:val="001074B8"/>
    <w:rsid w:val="001076EA"/>
    <w:rsid w:val="00107D16"/>
    <w:rsid w:val="00107F57"/>
    <w:rsid w:val="001105CB"/>
    <w:rsid w:val="00110A0D"/>
    <w:rsid w:val="00110DDD"/>
    <w:rsid w:val="001138C8"/>
    <w:rsid w:val="00114158"/>
    <w:rsid w:val="0011492D"/>
    <w:rsid w:val="00114A6A"/>
    <w:rsid w:val="001151D5"/>
    <w:rsid w:val="00116C0C"/>
    <w:rsid w:val="00117604"/>
    <w:rsid w:val="00120105"/>
    <w:rsid w:val="00120311"/>
    <w:rsid w:val="00120405"/>
    <w:rsid w:val="001204CF"/>
    <w:rsid w:val="0012070A"/>
    <w:rsid w:val="001219DC"/>
    <w:rsid w:val="001220F3"/>
    <w:rsid w:val="00122AF6"/>
    <w:rsid w:val="00123292"/>
    <w:rsid w:val="001234B1"/>
    <w:rsid w:val="00123584"/>
    <w:rsid w:val="0012398A"/>
    <w:rsid w:val="00124F1E"/>
    <w:rsid w:val="00125866"/>
    <w:rsid w:val="00126F3D"/>
    <w:rsid w:val="0012757A"/>
    <w:rsid w:val="00127A7E"/>
    <w:rsid w:val="00127D00"/>
    <w:rsid w:val="001301B6"/>
    <w:rsid w:val="001309DF"/>
    <w:rsid w:val="00130B36"/>
    <w:rsid w:val="00130D99"/>
    <w:rsid w:val="00132B60"/>
    <w:rsid w:val="00132C8B"/>
    <w:rsid w:val="00133D6B"/>
    <w:rsid w:val="00137A17"/>
    <w:rsid w:val="00137B2A"/>
    <w:rsid w:val="001408AA"/>
    <w:rsid w:val="0014191E"/>
    <w:rsid w:val="00142CA4"/>
    <w:rsid w:val="00144142"/>
    <w:rsid w:val="00146243"/>
    <w:rsid w:val="00146481"/>
    <w:rsid w:val="001469FE"/>
    <w:rsid w:val="00147528"/>
    <w:rsid w:val="00147F04"/>
    <w:rsid w:val="00150361"/>
    <w:rsid w:val="00151B44"/>
    <w:rsid w:val="001523F7"/>
    <w:rsid w:val="00152672"/>
    <w:rsid w:val="00152BBB"/>
    <w:rsid w:val="00152FA4"/>
    <w:rsid w:val="001533CB"/>
    <w:rsid w:val="001538D8"/>
    <w:rsid w:val="001554CF"/>
    <w:rsid w:val="0015562C"/>
    <w:rsid w:val="00155799"/>
    <w:rsid w:val="00156307"/>
    <w:rsid w:val="00156404"/>
    <w:rsid w:val="00156530"/>
    <w:rsid w:val="001611C7"/>
    <w:rsid w:val="00162D82"/>
    <w:rsid w:val="001637E0"/>
    <w:rsid w:val="0016448E"/>
    <w:rsid w:val="001655F5"/>
    <w:rsid w:val="001658E3"/>
    <w:rsid w:val="00165C28"/>
    <w:rsid w:val="00167244"/>
    <w:rsid w:val="0016796D"/>
    <w:rsid w:val="00167D91"/>
    <w:rsid w:val="00170658"/>
    <w:rsid w:val="001709C6"/>
    <w:rsid w:val="001710BE"/>
    <w:rsid w:val="00171A60"/>
    <w:rsid w:val="00171C34"/>
    <w:rsid w:val="00172EB6"/>
    <w:rsid w:val="0017329B"/>
    <w:rsid w:val="00173457"/>
    <w:rsid w:val="00173CF4"/>
    <w:rsid w:val="00174F87"/>
    <w:rsid w:val="001754F5"/>
    <w:rsid w:val="00175DF9"/>
    <w:rsid w:val="00177725"/>
    <w:rsid w:val="00177AB4"/>
    <w:rsid w:val="0018118A"/>
    <w:rsid w:val="00181222"/>
    <w:rsid w:val="001816C7"/>
    <w:rsid w:val="00181D6E"/>
    <w:rsid w:val="001836C2"/>
    <w:rsid w:val="001844C5"/>
    <w:rsid w:val="00185948"/>
    <w:rsid w:val="001863D9"/>
    <w:rsid w:val="0019019B"/>
    <w:rsid w:val="001909E8"/>
    <w:rsid w:val="001913B2"/>
    <w:rsid w:val="00191489"/>
    <w:rsid w:val="001919EA"/>
    <w:rsid w:val="00191A42"/>
    <w:rsid w:val="0019260F"/>
    <w:rsid w:val="001927C5"/>
    <w:rsid w:val="00194294"/>
    <w:rsid w:val="001943B4"/>
    <w:rsid w:val="00194985"/>
    <w:rsid w:val="00194EEC"/>
    <w:rsid w:val="0019520B"/>
    <w:rsid w:val="00196043"/>
    <w:rsid w:val="00196423"/>
    <w:rsid w:val="00196935"/>
    <w:rsid w:val="00196DF6"/>
    <w:rsid w:val="00197100"/>
    <w:rsid w:val="00197449"/>
    <w:rsid w:val="00197711"/>
    <w:rsid w:val="001A0952"/>
    <w:rsid w:val="001A107E"/>
    <w:rsid w:val="001A178F"/>
    <w:rsid w:val="001A29C7"/>
    <w:rsid w:val="001A3783"/>
    <w:rsid w:val="001A39C7"/>
    <w:rsid w:val="001A4B00"/>
    <w:rsid w:val="001A5244"/>
    <w:rsid w:val="001A5716"/>
    <w:rsid w:val="001A5D7A"/>
    <w:rsid w:val="001A601A"/>
    <w:rsid w:val="001A6243"/>
    <w:rsid w:val="001A7113"/>
    <w:rsid w:val="001B0492"/>
    <w:rsid w:val="001B0AF4"/>
    <w:rsid w:val="001B0E48"/>
    <w:rsid w:val="001B1136"/>
    <w:rsid w:val="001B13B0"/>
    <w:rsid w:val="001B20EE"/>
    <w:rsid w:val="001B275E"/>
    <w:rsid w:val="001B281A"/>
    <w:rsid w:val="001B2B6E"/>
    <w:rsid w:val="001B4ABF"/>
    <w:rsid w:val="001B630A"/>
    <w:rsid w:val="001B6F8D"/>
    <w:rsid w:val="001B71D5"/>
    <w:rsid w:val="001B761C"/>
    <w:rsid w:val="001B7E39"/>
    <w:rsid w:val="001C0703"/>
    <w:rsid w:val="001C1019"/>
    <w:rsid w:val="001C1E26"/>
    <w:rsid w:val="001C1FD9"/>
    <w:rsid w:val="001C2560"/>
    <w:rsid w:val="001C325E"/>
    <w:rsid w:val="001C55FF"/>
    <w:rsid w:val="001C60E0"/>
    <w:rsid w:val="001C6BE7"/>
    <w:rsid w:val="001C7049"/>
    <w:rsid w:val="001C75C0"/>
    <w:rsid w:val="001C77CA"/>
    <w:rsid w:val="001C7A35"/>
    <w:rsid w:val="001D079D"/>
    <w:rsid w:val="001D0C61"/>
    <w:rsid w:val="001D0D22"/>
    <w:rsid w:val="001D0E51"/>
    <w:rsid w:val="001D0ED1"/>
    <w:rsid w:val="001D4EE3"/>
    <w:rsid w:val="001D5096"/>
    <w:rsid w:val="001D5129"/>
    <w:rsid w:val="001D5F16"/>
    <w:rsid w:val="001D723F"/>
    <w:rsid w:val="001D76DD"/>
    <w:rsid w:val="001D7E66"/>
    <w:rsid w:val="001E122D"/>
    <w:rsid w:val="001E134A"/>
    <w:rsid w:val="001E16F1"/>
    <w:rsid w:val="001E2709"/>
    <w:rsid w:val="001E3014"/>
    <w:rsid w:val="001E5D0C"/>
    <w:rsid w:val="001E6D9C"/>
    <w:rsid w:val="001E74CC"/>
    <w:rsid w:val="001E7961"/>
    <w:rsid w:val="001F05CB"/>
    <w:rsid w:val="001F167A"/>
    <w:rsid w:val="001F1912"/>
    <w:rsid w:val="001F1922"/>
    <w:rsid w:val="001F1D34"/>
    <w:rsid w:val="001F32C9"/>
    <w:rsid w:val="001F3BC8"/>
    <w:rsid w:val="001F3F12"/>
    <w:rsid w:val="001F4390"/>
    <w:rsid w:val="001F45A4"/>
    <w:rsid w:val="001F59F7"/>
    <w:rsid w:val="001F66F4"/>
    <w:rsid w:val="001F6BB7"/>
    <w:rsid w:val="001F6C03"/>
    <w:rsid w:val="001F6DBE"/>
    <w:rsid w:val="001F7090"/>
    <w:rsid w:val="001F7C35"/>
    <w:rsid w:val="002000A8"/>
    <w:rsid w:val="0020039E"/>
    <w:rsid w:val="00200736"/>
    <w:rsid w:val="00200913"/>
    <w:rsid w:val="00201A21"/>
    <w:rsid w:val="00201E47"/>
    <w:rsid w:val="0020206A"/>
    <w:rsid w:val="002023A7"/>
    <w:rsid w:val="0020256C"/>
    <w:rsid w:val="00202D37"/>
    <w:rsid w:val="00203284"/>
    <w:rsid w:val="00203E0B"/>
    <w:rsid w:val="00203F30"/>
    <w:rsid w:val="00206F9C"/>
    <w:rsid w:val="0020762D"/>
    <w:rsid w:val="00210054"/>
    <w:rsid w:val="002108B8"/>
    <w:rsid w:val="00210EF0"/>
    <w:rsid w:val="00211A59"/>
    <w:rsid w:val="00211D03"/>
    <w:rsid w:val="00212403"/>
    <w:rsid w:val="00212988"/>
    <w:rsid w:val="00212B19"/>
    <w:rsid w:val="00213A1C"/>
    <w:rsid w:val="0021466F"/>
    <w:rsid w:val="002155D3"/>
    <w:rsid w:val="00216352"/>
    <w:rsid w:val="00216B2C"/>
    <w:rsid w:val="002210F0"/>
    <w:rsid w:val="002213C9"/>
    <w:rsid w:val="00221410"/>
    <w:rsid w:val="00221735"/>
    <w:rsid w:val="00221BAC"/>
    <w:rsid w:val="00221C4F"/>
    <w:rsid w:val="00222421"/>
    <w:rsid w:val="002225DB"/>
    <w:rsid w:val="00222B42"/>
    <w:rsid w:val="00223B10"/>
    <w:rsid w:val="00223C00"/>
    <w:rsid w:val="0022435B"/>
    <w:rsid w:val="00224DD2"/>
    <w:rsid w:val="00225643"/>
    <w:rsid w:val="00225D65"/>
    <w:rsid w:val="00226209"/>
    <w:rsid w:val="002269EC"/>
    <w:rsid w:val="002279CD"/>
    <w:rsid w:val="00232856"/>
    <w:rsid w:val="00233CF2"/>
    <w:rsid w:val="00233D03"/>
    <w:rsid w:val="00233D3B"/>
    <w:rsid w:val="002369A2"/>
    <w:rsid w:val="00237E57"/>
    <w:rsid w:val="002404F3"/>
    <w:rsid w:val="00240896"/>
    <w:rsid w:val="002411F9"/>
    <w:rsid w:val="002414DF"/>
    <w:rsid w:val="00241D69"/>
    <w:rsid w:val="002423D1"/>
    <w:rsid w:val="00242617"/>
    <w:rsid w:val="002430E5"/>
    <w:rsid w:val="00243DAE"/>
    <w:rsid w:val="0024448B"/>
    <w:rsid w:val="00245529"/>
    <w:rsid w:val="002457CF"/>
    <w:rsid w:val="0025041F"/>
    <w:rsid w:val="0025052E"/>
    <w:rsid w:val="002508A5"/>
    <w:rsid w:val="00250BC2"/>
    <w:rsid w:val="0025127B"/>
    <w:rsid w:val="00251FE2"/>
    <w:rsid w:val="002551E2"/>
    <w:rsid w:val="00255CDD"/>
    <w:rsid w:val="00257381"/>
    <w:rsid w:val="00257482"/>
    <w:rsid w:val="0026031B"/>
    <w:rsid w:val="002624B2"/>
    <w:rsid w:val="00262540"/>
    <w:rsid w:val="00262BDA"/>
    <w:rsid w:val="002636D9"/>
    <w:rsid w:val="0026487A"/>
    <w:rsid w:val="00264EDF"/>
    <w:rsid w:val="00265BC6"/>
    <w:rsid w:val="00265C5D"/>
    <w:rsid w:val="00265DF7"/>
    <w:rsid w:val="00266192"/>
    <w:rsid w:val="00266F42"/>
    <w:rsid w:val="002679DA"/>
    <w:rsid w:val="00267A72"/>
    <w:rsid w:val="00270127"/>
    <w:rsid w:val="00270CD7"/>
    <w:rsid w:val="00270FCB"/>
    <w:rsid w:val="00272254"/>
    <w:rsid w:val="002729E2"/>
    <w:rsid w:val="002734F4"/>
    <w:rsid w:val="00273650"/>
    <w:rsid w:val="0027371A"/>
    <w:rsid w:val="00273F71"/>
    <w:rsid w:val="00276464"/>
    <w:rsid w:val="00280A20"/>
    <w:rsid w:val="00280C4D"/>
    <w:rsid w:val="002828E5"/>
    <w:rsid w:val="002845C3"/>
    <w:rsid w:val="00284F85"/>
    <w:rsid w:val="002858E9"/>
    <w:rsid w:val="00287C0C"/>
    <w:rsid w:val="00292B26"/>
    <w:rsid w:val="00294142"/>
    <w:rsid w:val="00294F9D"/>
    <w:rsid w:val="0029517E"/>
    <w:rsid w:val="0029547B"/>
    <w:rsid w:val="00295AFC"/>
    <w:rsid w:val="00296584"/>
    <w:rsid w:val="00296917"/>
    <w:rsid w:val="00296E20"/>
    <w:rsid w:val="002974D2"/>
    <w:rsid w:val="00297605"/>
    <w:rsid w:val="002A0328"/>
    <w:rsid w:val="002A0526"/>
    <w:rsid w:val="002A083A"/>
    <w:rsid w:val="002A0BBD"/>
    <w:rsid w:val="002A1AB6"/>
    <w:rsid w:val="002A1B87"/>
    <w:rsid w:val="002A2DF4"/>
    <w:rsid w:val="002A3A08"/>
    <w:rsid w:val="002A3DBF"/>
    <w:rsid w:val="002A4005"/>
    <w:rsid w:val="002A435C"/>
    <w:rsid w:val="002A4770"/>
    <w:rsid w:val="002A4AA5"/>
    <w:rsid w:val="002A50CE"/>
    <w:rsid w:val="002A60B1"/>
    <w:rsid w:val="002A6743"/>
    <w:rsid w:val="002A6875"/>
    <w:rsid w:val="002B0A8B"/>
    <w:rsid w:val="002B0B38"/>
    <w:rsid w:val="002B0B8C"/>
    <w:rsid w:val="002B1338"/>
    <w:rsid w:val="002B1D03"/>
    <w:rsid w:val="002B2E1D"/>
    <w:rsid w:val="002B329A"/>
    <w:rsid w:val="002B3710"/>
    <w:rsid w:val="002B3AA3"/>
    <w:rsid w:val="002B467A"/>
    <w:rsid w:val="002B52F9"/>
    <w:rsid w:val="002B7EC8"/>
    <w:rsid w:val="002B7F60"/>
    <w:rsid w:val="002C101A"/>
    <w:rsid w:val="002C1238"/>
    <w:rsid w:val="002C1907"/>
    <w:rsid w:val="002C44AC"/>
    <w:rsid w:val="002C49F6"/>
    <w:rsid w:val="002C52BD"/>
    <w:rsid w:val="002C58F7"/>
    <w:rsid w:val="002C5DD7"/>
    <w:rsid w:val="002C6133"/>
    <w:rsid w:val="002C6162"/>
    <w:rsid w:val="002C64C5"/>
    <w:rsid w:val="002C743F"/>
    <w:rsid w:val="002C7736"/>
    <w:rsid w:val="002C7B81"/>
    <w:rsid w:val="002C7BED"/>
    <w:rsid w:val="002D0177"/>
    <w:rsid w:val="002D0874"/>
    <w:rsid w:val="002D22EA"/>
    <w:rsid w:val="002D396E"/>
    <w:rsid w:val="002D3E38"/>
    <w:rsid w:val="002D4180"/>
    <w:rsid w:val="002D6046"/>
    <w:rsid w:val="002D6A02"/>
    <w:rsid w:val="002D6AB4"/>
    <w:rsid w:val="002D6F1B"/>
    <w:rsid w:val="002E0038"/>
    <w:rsid w:val="002E0176"/>
    <w:rsid w:val="002E1CAD"/>
    <w:rsid w:val="002E303B"/>
    <w:rsid w:val="002E3552"/>
    <w:rsid w:val="002E494A"/>
    <w:rsid w:val="002E4A30"/>
    <w:rsid w:val="002E5359"/>
    <w:rsid w:val="002E5933"/>
    <w:rsid w:val="002E6EED"/>
    <w:rsid w:val="002E7277"/>
    <w:rsid w:val="002E776C"/>
    <w:rsid w:val="002F0E7D"/>
    <w:rsid w:val="002F11DE"/>
    <w:rsid w:val="002F1766"/>
    <w:rsid w:val="002F201C"/>
    <w:rsid w:val="002F3C9E"/>
    <w:rsid w:val="002F4AE4"/>
    <w:rsid w:val="002F4E00"/>
    <w:rsid w:val="002F543F"/>
    <w:rsid w:val="002F5824"/>
    <w:rsid w:val="002F5B90"/>
    <w:rsid w:val="002F5CE4"/>
    <w:rsid w:val="002F662B"/>
    <w:rsid w:val="002F6FF0"/>
    <w:rsid w:val="002F7729"/>
    <w:rsid w:val="002F78C3"/>
    <w:rsid w:val="002F79F0"/>
    <w:rsid w:val="003009FA"/>
    <w:rsid w:val="00300B5E"/>
    <w:rsid w:val="00300CBE"/>
    <w:rsid w:val="0030192F"/>
    <w:rsid w:val="00301AB6"/>
    <w:rsid w:val="00302855"/>
    <w:rsid w:val="0030312C"/>
    <w:rsid w:val="0030344F"/>
    <w:rsid w:val="00304093"/>
    <w:rsid w:val="0030446E"/>
    <w:rsid w:val="00304824"/>
    <w:rsid w:val="00305B59"/>
    <w:rsid w:val="00305D0E"/>
    <w:rsid w:val="00306744"/>
    <w:rsid w:val="00307C40"/>
    <w:rsid w:val="00310B59"/>
    <w:rsid w:val="00310DF1"/>
    <w:rsid w:val="003114E6"/>
    <w:rsid w:val="00311744"/>
    <w:rsid w:val="00311938"/>
    <w:rsid w:val="003122BC"/>
    <w:rsid w:val="003123EB"/>
    <w:rsid w:val="00312BEC"/>
    <w:rsid w:val="003135E9"/>
    <w:rsid w:val="0031370A"/>
    <w:rsid w:val="0031437D"/>
    <w:rsid w:val="00314C52"/>
    <w:rsid w:val="00314D16"/>
    <w:rsid w:val="00315FBC"/>
    <w:rsid w:val="00316008"/>
    <w:rsid w:val="00316694"/>
    <w:rsid w:val="00316864"/>
    <w:rsid w:val="003168D7"/>
    <w:rsid w:val="00316975"/>
    <w:rsid w:val="0032052D"/>
    <w:rsid w:val="00321CFD"/>
    <w:rsid w:val="0032244C"/>
    <w:rsid w:val="0032298A"/>
    <w:rsid w:val="00322C8F"/>
    <w:rsid w:val="00322F58"/>
    <w:rsid w:val="003230F0"/>
    <w:rsid w:val="0032355C"/>
    <w:rsid w:val="00327593"/>
    <w:rsid w:val="00327830"/>
    <w:rsid w:val="0032784E"/>
    <w:rsid w:val="00332171"/>
    <w:rsid w:val="00333188"/>
    <w:rsid w:val="00334521"/>
    <w:rsid w:val="00335177"/>
    <w:rsid w:val="00336006"/>
    <w:rsid w:val="003363DB"/>
    <w:rsid w:val="00336A83"/>
    <w:rsid w:val="003370BA"/>
    <w:rsid w:val="003375F1"/>
    <w:rsid w:val="00343D1F"/>
    <w:rsid w:val="00345807"/>
    <w:rsid w:val="00345D7D"/>
    <w:rsid w:val="003468E9"/>
    <w:rsid w:val="00346A10"/>
    <w:rsid w:val="00347DF4"/>
    <w:rsid w:val="00353313"/>
    <w:rsid w:val="00353647"/>
    <w:rsid w:val="00353D71"/>
    <w:rsid w:val="00354575"/>
    <w:rsid w:val="00355196"/>
    <w:rsid w:val="00356352"/>
    <w:rsid w:val="003563F9"/>
    <w:rsid w:val="00356649"/>
    <w:rsid w:val="00357AAF"/>
    <w:rsid w:val="00357B13"/>
    <w:rsid w:val="0036037F"/>
    <w:rsid w:val="003605E3"/>
    <w:rsid w:val="0036292F"/>
    <w:rsid w:val="003637B8"/>
    <w:rsid w:val="00364F69"/>
    <w:rsid w:val="003658E1"/>
    <w:rsid w:val="00366228"/>
    <w:rsid w:val="003667BE"/>
    <w:rsid w:val="003667BF"/>
    <w:rsid w:val="003674C5"/>
    <w:rsid w:val="00367656"/>
    <w:rsid w:val="0036798E"/>
    <w:rsid w:val="003718E9"/>
    <w:rsid w:val="003725BD"/>
    <w:rsid w:val="0037487B"/>
    <w:rsid w:val="00375964"/>
    <w:rsid w:val="00375E7A"/>
    <w:rsid w:val="00376160"/>
    <w:rsid w:val="00376F3B"/>
    <w:rsid w:val="003809F3"/>
    <w:rsid w:val="00380C54"/>
    <w:rsid w:val="0038238E"/>
    <w:rsid w:val="00383BF5"/>
    <w:rsid w:val="0038481B"/>
    <w:rsid w:val="003848BC"/>
    <w:rsid w:val="00384BE2"/>
    <w:rsid w:val="00384D1B"/>
    <w:rsid w:val="003854AF"/>
    <w:rsid w:val="00391E5E"/>
    <w:rsid w:val="00392363"/>
    <w:rsid w:val="003923F0"/>
    <w:rsid w:val="00394254"/>
    <w:rsid w:val="003946E6"/>
    <w:rsid w:val="0039551F"/>
    <w:rsid w:val="00396278"/>
    <w:rsid w:val="00396664"/>
    <w:rsid w:val="00396A84"/>
    <w:rsid w:val="00397024"/>
    <w:rsid w:val="003A0FB5"/>
    <w:rsid w:val="003A12EC"/>
    <w:rsid w:val="003A1AC3"/>
    <w:rsid w:val="003A294D"/>
    <w:rsid w:val="003A47A9"/>
    <w:rsid w:val="003A65F5"/>
    <w:rsid w:val="003A682A"/>
    <w:rsid w:val="003B134F"/>
    <w:rsid w:val="003B1B85"/>
    <w:rsid w:val="003B381B"/>
    <w:rsid w:val="003B3CA7"/>
    <w:rsid w:val="003B40ED"/>
    <w:rsid w:val="003B4531"/>
    <w:rsid w:val="003B4769"/>
    <w:rsid w:val="003B58B3"/>
    <w:rsid w:val="003B5E6F"/>
    <w:rsid w:val="003B6E14"/>
    <w:rsid w:val="003B790F"/>
    <w:rsid w:val="003C028D"/>
    <w:rsid w:val="003C12C7"/>
    <w:rsid w:val="003C153F"/>
    <w:rsid w:val="003C183F"/>
    <w:rsid w:val="003C214B"/>
    <w:rsid w:val="003C2C93"/>
    <w:rsid w:val="003C34F0"/>
    <w:rsid w:val="003C377A"/>
    <w:rsid w:val="003C3B24"/>
    <w:rsid w:val="003C46E1"/>
    <w:rsid w:val="003C4EB7"/>
    <w:rsid w:val="003C5FEF"/>
    <w:rsid w:val="003C60DE"/>
    <w:rsid w:val="003C6196"/>
    <w:rsid w:val="003C6ED2"/>
    <w:rsid w:val="003C70B2"/>
    <w:rsid w:val="003C7170"/>
    <w:rsid w:val="003C761A"/>
    <w:rsid w:val="003D15AE"/>
    <w:rsid w:val="003D1CB6"/>
    <w:rsid w:val="003D214B"/>
    <w:rsid w:val="003D2740"/>
    <w:rsid w:val="003D418D"/>
    <w:rsid w:val="003D54C0"/>
    <w:rsid w:val="003D57F1"/>
    <w:rsid w:val="003D6129"/>
    <w:rsid w:val="003D71AF"/>
    <w:rsid w:val="003D75FD"/>
    <w:rsid w:val="003D79BF"/>
    <w:rsid w:val="003E00B8"/>
    <w:rsid w:val="003E0812"/>
    <w:rsid w:val="003E0DAE"/>
    <w:rsid w:val="003E14A5"/>
    <w:rsid w:val="003E1AA9"/>
    <w:rsid w:val="003E474B"/>
    <w:rsid w:val="003E5E5E"/>
    <w:rsid w:val="003E5F91"/>
    <w:rsid w:val="003E6A3C"/>
    <w:rsid w:val="003E6AF0"/>
    <w:rsid w:val="003F0915"/>
    <w:rsid w:val="003F0F0F"/>
    <w:rsid w:val="003F1279"/>
    <w:rsid w:val="003F12B4"/>
    <w:rsid w:val="003F1EF9"/>
    <w:rsid w:val="003F20AC"/>
    <w:rsid w:val="003F2258"/>
    <w:rsid w:val="003F2AD7"/>
    <w:rsid w:val="003F3C28"/>
    <w:rsid w:val="003F4816"/>
    <w:rsid w:val="003F59FA"/>
    <w:rsid w:val="003F5E54"/>
    <w:rsid w:val="003F5F87"/>
    <w:rsid w:val="003F5FB3"/>
    <w:rsid w:val="003F617E"/>
    <w:rsid w:val="003F6AEF"/>
    <w:rsid w:val="00400A6D"/>
    <w:rsid w:val="00400FCC"/>
    <w:rsid w:val="004031EC"/>
    <w:rsid w:val="0040330C"/>
    <w:rsid w:val="00403687"/>
    <w:rsid w:val="0040511D"/>
    <w:rsid w:val="00405B32"/>
    <w:rsid w:val="004067EF"/>
    <w:rsid w:val="00407073"/>
    <w:rsid w:val="004100BA"/>
    <w:rsid w:val="00411BE7"/>
    <w:rsid w:val="00411C93"/>
    <w:rsid w:val="00412062"/>
    <w:rsid w:val="0041224F"/>
    <w:rsid w:val="00412404"/>
    <w:rsid w:val="004134BA"/>
    <w:rsid w:val="00414681"/>
    <w:rsid w:val="0041499D"/>
    <w:rsid w:val="004154E5"/>
    <w:rsid w:val="00416BFB"/>
    <w:rsid w:val="00416E2D"/>
    <w:rsid w:val="00420561"/>
    <w:rsid w:val="00420C6B"/>
    <w:rsid w:val="00420DCB"/>
    <w:rsid w:val="00422909"/>
    <w:rsid w:val="00424393"/>
    <w:rsid w:val="004252B5"/>
    <w:rsid w:val="00425C8F"/>
    <w:rsid w:val="00426FC4"/>
    <w:rsid w:val="00427840"/>
    <w:rsid w:val="0043038F"/>
    <w:rsid w:val="0043072F"/>
    <w:rsid w:val="004308E1"/>
    <w:rsid w:val="00430C49"/>
    <w:rsid w:val="00430F08"/>
    <w:rsid w:val="00431759"/>
    <w:rsid w:val="004318EA"/>
    <w:rsid w:val="00431B75"/>
    <w:rsid w:val="00431EC2"/>
    <w:rsid w:val="0043295B"/>
    <w:rsid w:val="00432A82"/>
    <w:rsid w:val="00433953"/>
    <w:rsid w:val="00434A7E"/>
    <w:rsid w:val="00435C9C"/>
    <w:rsid w:val="00436547"/>
    <w:rsid w:val="00436CF3"/>
    <w:rsid w:val="0043709B"/>
    <w:rsid w:val="0043759A"/>
    <w:rsid w:val="004379B0"/>
    <w:rsid w:val="00437E3F"/>
    <w:rsid w:val="0044014F"/>
    <w:rsid w:val="00441D32"/>
    <w:rsid w:val="004438AB"/>
    <w:rsid w:val="00444AD8"/>
    <w:rsid w:val="004459FD"/>
    <w:rsid w:val="004462E1"/>
    <w:rsid w:val="00450A75"/>
    <w:rsid w:val="004534C2"/>
    <w:rsid w:val="004548E1"/>
    <w:rsid w:val="0045563A"/>
    <w:rsid w:val="00455A60"/>
    <w:rsid w:val="00455B45"/>
    <w:rsid w:val="00456238"/>
    <w:rsid w:val="0045634D"/>
    <w:rsid w:val="00456449"/>
    <w:rsid w:val="00456610"/>
    <w:rsid w:val="00456A47"/>
    <w:rsid w:val="00460B3A"/>
    <w:rsid w:val="004611E9"/>
    <w:rsid w:val="00461659"/>
    <w:rsid w:val="00461878"/>
    <w:rsid w:val="00461B20"/>
    <w:rsid w:val="004633C4"/>
    <w:rsid w:val="00463517"/>
    <w:rsid w:val="00464B6E"/>
    <w:rsid w:val="00465131"/>
    <w:rsid w:val="00465B32"/>
    <w:rsid w:val="00465EE9"/>
    <w:rsid w:val="00466514"/>
    <w:rsid w:val="00466941"/>
    <w:rsid w:val="00470E8D"/>
    <w:rsid w:val="00470FC8"/>
    <w:rsid w:val="00472A05"/>
    <w:rsid w:val="004735E7"/>
    <w:rsid w:val="004760F7"/>
    <w:rsid w:val="00476C95"/>
    <w:rsid w:val="0047795D"/>
    <w:rsid w:val="00477CD7"/>
    <w:rsid w:val="00477DA7"/>
    <w:rsid w:val="00480AA8"/>
    <w:rsid w:val="00481868"/>
    <w:rsid w:val="004835A6"/>
    <w:rsid w:val="0048398D"/>
    <w:rsid w:val="00483C18"/>
    <w:rsid w:val="00483E21"/>
    <w:rsid w:val="0048479A"/>
    <w:rsid w:val="004847B2"/>
    <w:rsid w:val="004860FC"/>
    <w:rsid w:val="00486FFC"/>
    <w:rsid w:val="0048751F"/>
    <w:rsid w:val="004875DD"/>
    <w:rsid w:val="004902F6"/>
    <w:rsid w:val="00491410"/>
    <w:rsid w:val="004918F7"/>
    <w:rsid w:val="00491ABB"/>
    <w:rsid w:val="00491F59"/>
    <w:rsid w:val="00492571"/>
    <w:rsid w:val="00492B36"/>
    <w:rsid w:val="00493BC6"/>
    <w:rsid w:val="00493DFB"/>
    <w:rsid w:val="00493EA4"/>
    <w:rsid w:val="00493FCB"/>
    <w:rsid w:val="00494623"/>
    <w:rsid w:val="0049560F"/>
    <w:rsid w:val="0049677F"/>
    <w:rsid w:val="00496790"/>
    <w:rsid w:val="00496B31"/>
    <w:rsid w:val="00497BFD"/>
    <w:rsid w:val="00497C4B"/>
    <w:rsid w:val="004A0965"/>
    <w:rsid w:val="004A1AAE"/>
    <w:rsid w:val="004A2245"/>
    <w:rsid w:val="004A2332"/>
    <w:rsid w:val="004A2D72"/>
    <w:rsid w:val="004A318E"/>
    <w:rsid w:val="004A31D9"/>
    <w:rsid w:val="004A3B10"/>
    <w:rsid w:val="004A3B53"/>
    <w:rsid w:val="004A4A6D"/>
    <w:rsid w:val="004A4CF1"/>
    <w:rsid w:val="004A4F73"/>
    <w:rsid w:val="004A5990"/>
    <w:rsid w:val="004A5B72"/>
    <w:rsid w:val="004A5E27"/>
    <w:rsid w:val="004A61B1"/>
    <w:rsid w:val="004A64DD"/>
    <w:rsid w:val="004A730D"/>
    <w:rsid w:val="004B12A6"/>
    <w:rsid w:val="004B17A7"/>
    <w:rsid w:val="004B1A88"/>
    <w:rsid w:val="004B1B5F"/>
    <w:rsid w:val="004B4101"/>
    <w:rsid w:val="004B452B"/>
    <w:rsid w:val="004B49BF"/>
    <w:rsid w:val="004B4B15"/>
    <w:rsid w:val="004B5E3B"/>
    <w:rsid w:val="004B66F4"/>
    <w:rsid w:val="004B6829"/>
    <w:rsid w:val="004B6989"/>
    <w:rsid w:val="004B74A1"/>
    <w:rsid w:val="004C0256"/>
    <w:rsid w:val="004C0B84"/>
    <w:rsid w:val="004C1651"/>
    <w:rsid w:val="004C1945"/>
    <w:rsid w:val="004C1D44"/>
    <w:rsid w:val="004C24E7"/>
    <w:rsid w:val="004C2879"/>
    <w:rsid w:val="004C2B6F"/>
    <w:rsid w:val="004C2D3C"/>
    <w:rsid w:val="004C43F5"/>
    <w:rsid w:val="004C4479"/>
    <w:rsid w:val="004C5C33"/>
    <w:rsid w:val="004C7114"/>
    <w:rsid w:val="004C715F"/>
    <w:rsid w:val="004C73D3"/>
    <w:rsid w:val="004C7F97"/>
    <w:rsid w:val="004D0075"/>
    <w:rsid w:val="004D070A"/>
    <w:rsid w:val="004D07B2"/>
    <w:rsid w:val="004D1125"/>
    <w:rsid w:val="004D1176"/>
    <w:rsid w:val="004D1515"/>
    <w:rsid w:val="004D24D0"/>
    <w:rsid w:val="004D26CA"/>
    <w:rsid w:val="004D3E0D"/>
    <w:rsid w:val="004D424B"/>
    <w:rsid w:val="004D4662"/>
    <w:rsid w:val="004D486A"/>
    <w:rsid w:val="004D5A86"/>
    <w:rsid w:val="004D5B5A"/>
    <w:rsid w:val="004D6033"/>
    <w:rsid w:val="004D6051"/>
    <w:rsid w:val="004D6B8C"/>
    <w:rsid w:val="004D78D7"/>
    <w:rsid w:val="004D7CB2"/>
    <w:rsid w:val="004E06D7"/>
    <w:rsid w:val="004E0A31"/>
    <w:rsid w:val="004E11E9"/>
    <w:rsid w:val="004E12CF"/>
    <w:rsid w:val="004E158A"/>
    <w:rsid w:val="004E1DDE"/>
    <w:rsid w:val="004E2447"/>
    <w:rsid w:val="004E2D18"/>
    <w:rsid w:val="004E2F04"/>
    <w:rsid w:val="004E3B78"/>
    <w:rsid w:val="004E3C40"/>
    <w:rsid w:val="004E3DA8"/>
    <w:rsid w:val="004E52F7"/>
    <w:rsid w:val="004E63CB"/>
    <w:rsid w:val="004E72BB"/>
    <w:rsid w:val="004E7CAF"/>
    <w:rsid w:val="004F06F5"/>
    <w:rsid w:val="004F1B14"/>
    <w:rsid w:val="004F22A9"/>
    <w:rsid w:val="004F266F"/>
    <w:rsid w:val="004F71BD"/>
    <w:rsid w:val="004F7689"/>
    <w:rsid w:val="004F7F1C"/>
    <w:rsid w:val="00500CDA"/>
    <w:rsid w:val="00503877"/>
    <w:rsid w:val="005054D1"/>
    <w:rsid w:val="00505D2A"/>
    <w:rsid w:val="0050654B"/>
    <w:rsid w:val="00506F6E"/>
    <w:rsid w:val="00510F4F"/>
    <w:rsid w:val="00511C60"/>
    <w:rsid w:val="0051235D"/>
    <w:rsid w:val="00512EA1"/>
    <w:rsid w:val="00513671"/>
    <w:rsid w:val="00513914"/>
    <w:rsid w:val="00513E8F"/>
    <w:rsid w:val="0051408E"/>
    <w:rsid w:val="005145DC"/>
    <w:rsid w:val="0051566E"/>
    <w:rsid w:val="00517918"/>
    <w:rsid w:val="00517AF0"/>
    <w:rsid w:val="00517DF9"/>
    <w:rsid w:val="00520446"/>
    <w:rsid w:val="00520C77"/>
    <w:rsid w:val="00520E23"/>
    <w:rsid w:val="00521CF7"/>
    <w:rsid w:val="00522C5A"/>
    <w:rsid w:val="00522D18"/>
    <w:rsid w:val="00522ED1"/>
    <w:rsid w:val="005238EC"/>
    <w:rsid w:val="0052448A"/>
    <w:rsid w:val="005262B1"/>
    <w:rsid w:val="00526F0D"/>
    <w:rsid w:val="005278C6"/>
    <w:rsid w:val="00530A15"/>
    <w:rsid w:val="00530AF2"/>
    <w:rsid w:val="00530EED"/>
    <w:rsid w:val="005311B2"/>
    <w:rsid w:val="00531978"/>
    <w:rsid w:val="00532763"/>
    <w:rsid w:val="0053305C"/>
    <w:rsid w:val="005336BA"/>
    <w:rsid w:val="0053503F"/>
    <w:rsid w:val="00535A7B"/>
    <w:rsid w:val="00535EA4"/>
    <w:rsid w:val="00536C6E"/>
    <w:rsid w:val="00536EF4"/>
    <w:rsid w:val="005376C8"/>
    <w:rsid w:val="005377E2"/>
    <w:rsid w:val="0054043D"/>
    <w:rsid w:val="00541107"/>
    <w:rsid w:val="00541313"/>
    <w:rsid w:val="00541C44"/>
    <w:rsid w:val="00541E88"/>
    <w:rsid w:val="00542437"/>
    <w:rsid w:val="005425AC"/>
    <w:rsid w:val="00543317"/>
    <w:rsid w:val="00544780"/>
    <w:rsid w:val="00545595"/>
    <w:rsid w:val="00545B08"/>
    <w:rsid w:val="005460F9"/>
    <w:rsid w:val="00546265"/>
    <w:rsid w:val="00546BFA"/>
    <w:rsid w:val="00546F61"/>
    <w:rsid w:val="00547619"/>
    <w:rsid w:val="00547C2A"/>
    <w:rsid w:val="00547DF5"/>
    <w:rsid w:val="005509A6"/>
    <w:rsid w:val="00552437"/>
    <w:rsid w:val="00553832"/>
    <w:rsid w:val="005538ED"/>
    <w:rsid w:val="00554962"/>
    <w:rsid w:val="005549B6"/>
    <w:rsid w:val="00554A7B"/>
    <w:rsid w:val="00554DF6"/>
    <w:rsid w:val="005571C4"/>
    <w:rsid w:val="00560918"/>
    <w:rsid w:val="005609E3"/>
    <w:rsid w:val="00560DD3"/>
    <w:rsid w:val="0056174E"/>
    <w:rsid w:val="00561884"/>
    <w:rsid w:val="005625E7"/>
    <w:rsid w:val="005629F2"/>
    <w:rsid w:val="00562C56"/>
    <w:rsid w:val="005632C1"/>
    <w:rsid w:val="0056377A"/>
    <w:rsid w:val="00563EB5"/>
    <w:rsid w:val="005652CF"/>
    <w:rsid w:val="005664A4"/>
    <w:rsid w:val="00570252"/>
    <w:rsid w:val="00570CF9"/>
    <w:rsid w:val="00571FB2"/>
    <w:rsid w:val="005726F4"/>
    <w:rsid w:val="00573FC3"/>
    <w:rsid w:val="00574012"/>
    <w:rsid w:val="0057488E"/>
    <w:rsid w:val="00574FD2"/>
    <w:rsid w:val="005756DC"/>
    <w:rsid w:val="00575C4D"/>
    <w:rsid w:val="005764BD"/>
    <w:rsid w:val="00576E2D"/>
    <w:rsid w:val="00576F59"/>
    <w:rsid w:val="00580FF4"/>
    <w:rsid w:val="00581DE5"/>
    <w:rsid w:val="005823C5"/>
    <w:rsid w:val="00582FAF"/>
    <w:rsid w:val="0058338F"/>
    <w:rsid w:val="00583B3F"/>
    <w:rsid w:val="00584E22"/>
    <w:rsid w:val="00584F9D"/>
    <w:rsid w:val="005855B5"/>
    <w:rsid w:val="0058584A"/>
    <w:rsid w:val="00587178"/>
    <w:rsid w:val="00587655"/>
    <w:rsid w:val="00587D26"/>
    <w:rsid w:val="005916BF"/>
    <w:rsid w:val="005917F6"/>
    <w:rsid w:val="00591DCB"/>
    <w:rsid w:val="00592108"/>
    <w:rsid w:val="005921F1"/>
    <w:rsid w:val="00592273"/>
    <w:rsid w:val="0059240E"/>
    <w:rsid w:val="0059275B"/>
    <w:rsid w:val="0059296F"/>
    <w:rsid w:val="00592CD0"/>
    <w:rsid w:val="0059380E"/>
    <w:rsid w:val="005949DC"/>
    <w:rsid w:val="005951B6"/>
    <w:rsid w:val="00595C57"/>
    <w:rsid w:val="00595D3E"/>
    <w:rsid w:val="00596567"/>
    <w:rsid w:val="00596A33"/>
    <w:rsid w:val="00596AA8"/>
    <w:rsid w:val="00596B0F"/>
    <w:rsid w:val="00596B74"/>
    <w:rsid w:val="005970E5"/>
    <w:rsid w:val="00597AA1"/>
    <w:rsid w:val="00597BE3"/>
    <w:rsid w:val="005A021F"/>
    <w:rsid w:val="005A05A6"/>
    <w:rsid w:val="005A0A77"/>
    <w:rsid w:val="005A147A"/>
    <w:rsid w:val="005A2872"/>
    <w:rsid w:val="005A3AB4"/>
    <w:rsid w:val="005A3ED8"/>
    <w:rsid w:val="005A454D"/>
    <w:rsid w:val="005A4C76"/>
    <w:rsid w:val="005A514B"/>
    <w:rsid w:val="005A6776"/>
    <w:rsid w:val="005A67EB"/>
    <w:rsid w:val="005A6A1A"/>
    <w:rsid w:val="005A6F63"/>
    <w:rsid w:val="005A7682"/>
    <w:rsid w:val="005A7B7D"/>
    <w:rsid w:val="005B0380"/>
    <w:rsid w:val="005B2452"/>
    <w:rsid w:val="005B28B0"/>
    <w:rsid w:val="005B2D9F"/>
    <w:rsid w:val="005B33A2"/>
    <w:rsid w:val="005B3DA4"/>
    <w:rsid w:val="005B40E2"/>
    <w:rsid w:val="005B4CB8"/>
    <w:rsid w:val="005B5416"/>
    <w:rsid w:val="005B5C4D"/>
    <w:rsid w:val="005B6089"/>
    <w:rsid w:val="005B68CB"/>
    <w:rsid w:val="005B70F2"/>
    <w:rsid w:val="005B78C8"/>
    <w:rsid w:val="005B7E66"/>
    <w:rsid w:val="005C258C"/>
    <w:rsid w:val="005C2D0E"/>
    <w:rsid w:val="005C471F"/>
    <w:rsid w:val="005C546A"/>
    <w:rsid w:val="005C54FD"/>
    <w:rsid w:val="005C65EC"/>
    <w:rsid w:val="005C6A49"/>
    <w:rsid w:val="005C7F89"/>
    <w:rsid w:val="005D1568"/>
    <w:rsid w:val="005D1BE5"/>
    <w:rsid w:val="005D1E88"/>
    <w:rsid w:val="005D2007"/>
    <w:rsid w:val="005D2E16"/>
    <w:rsid w:val="005D3245"/>
    <w:rsid w:val="005D3D7C"/>
    <w:rsid w:val="005D454A"/>
    <w:rsid w:val="005D5677"/>
    <w:rsid w:val="005D5D1F"/>
    <w:rsid w:val="005D611B"/>
    <w:rsid w:val="005D6DE1"/>
    <w:rsid w:val="005D7B28"/>
    <w:rsid w:val="005D7DFF"/>
    <w:rsid w:val="005E0B49"/>
    <w:rsid w:val="005E111B"/>
    <w:rsid w:val="005E17EC"/>
    <w:rsid w:val="005E28C0"/>
    <w:rsid w:val="005E435E"/>
    <w:rsid w:val="005E4DC8"/>
    <w:rsid w:val="005E51EA"/>
    <w:rsid w:val="005E6A30"/>
    <w:rsid w:val="005E6D38"/>
    <w:rsid w:val="005E6F40"/>
    <w:rsid w:val="005F0BCA"/>
    <w:rsid w:val="005F1894"/>
    <w:rsid w:val="005F256F"/>
    <w:rsid w:val="005F2592"/>
    <w:rsid w:val="005F38FE"/>
    <w:rsid w:val="005F4189"/>
    <w:rsid w:val="005F4642"/>
    <w:rsid w:val="005F4BDC"/>
    <w:rsid w:val="005F56E5"/>
    <w:rsid w:val="005F5C46"/>
    <w:rsid w:val="005F6071"/>
    <w:rsid w:val="005F774F"/>
    <w:rsid w:val="005F7BD4"/>
    <w:rsid w:val="00601EA7"/>
    <w:rsid w:val="006027EC"/>
    <w:rsid w:val="00603901"/>
    <w:rsid w:val="00604512"/>
    <w:rsid w:val="00604689"/>
    <w:rsid w:val="006048F1"/>
    <w:rsid w:val="00604A94"/>
    <w:rsid w:val="00604F92"/>
    <w:rsid w:val="00605A1C"/>
    <w:rsid w:val="00605BF1"/>
    <w:rsid w:val="00606362"/>
    <w:rsid w:val="00606AFF"/>
    <w:rsid w:val="006100E7"/>
    <w:rsid w:val="006107AA"/>
    <w:rsid w:val="006107C5"/>
    <w:rsid w:val="006126D1"/>
    <w:rsid w:val="00612837"/>
    <w:rsid w:val="006135F8"/>
    <w:rsid w:val="00613F92"/>
    <w:rsid w:val="00614630"/>
    <w:rsid w:val="00614CDD"/>
    <w:rsid w:val="0061536E"/>
    <w:rsid w:val="00615447"/>
    <w:rsid w:val="006154F4"/>
    <w:rsid w:val="00616141"/>
    <w:rsid w:val="00620043"/>
    <w:rsid w:val="00620083"/>
    <w:rsid w:val="006226DB"/>
    <w:rsid w:val="006233D6"/>
    <w:rsid w:val="00624605"/>
    <w:rsid w:val="00626002"/>
    <w:rsid w:val="006270EA"/>
    <w:rsid w:val="0062765E"/>
    <w:rsid w:val="0063000B"/>
    <w:rsid w:val="00630B68"/>
    <w:rsid w:val="00630CA5"/>
    <w:rsid w:val="00630F65"/>
    <w:rsid w:val="00631716"/>
    <w:rsid w:val="00632E20"/>
    <w:rsid w:val="00632F99"/>
    <w:rsid w:val="0063307D"/>
    <w:rsid w:val="006346C0"/>
    <w:rsid w:val="006349A3"/>
    <w:rsid w:val="006353BE"/>
    <w:rsid w:val="00635771"/>
    <w:rsid w:val="00636BDC"/>
    <w:rsid w:val="006404D9"/>
    <w:rsid w:val="00640625"/>
    <w:rsid w:val="00640CA8"/>
    <w:rsid w:val="00641128"/>
    <w:rsid w:val="00641418"/>
    <w:rsid w:val="0064148E"/>
    <w:rsid w:val="00641FC1"/>
    <w:rsid w:val="006422B7"/>
    <w:rsid w:val="00642374"/>
    <w:rsid w:val="0064267E"/>
    <w:rsid w:val="006426EA"/>
    <w:rsid w:val="0064341C"/>
    <w:rsid w:val="00643A23"/>
    <w:rsid w:val="00643A39"/>
    <w:rsid w:val="006448ED"/>
    <w:rsid w:val="00645331"/>
    <w:rsid w:val="00645F6B"/>
    <w:rsid w:val="00646D42"/>
    <w:rsid w:val="00647801"/>
    <w:rsid w:val="00650026"/>
    <w:rsid w:val="006503BE"/>
    <w:rsid w:val="006508CC"/>
    <w:rsid w:val="00651112"/>
    <w:rsid w:val="0065132E"/>
    <w:rsid w:val="00651658"/>
    <w:rsid w:val="00651CF0"/>
    <w:rsid w:val="00651E0F"/>
    <w:rsid w:val="006536C2"/>
    <w:rsid w:val="00653E9B"/>
    <w:rsid w:val="006544E8"/>
    <w:rsid w:val="00654CD6"/>
    <w:rsid w:val="006559DC"/>
    <w:rsid w:val="00657048"/>
    <w:rsid w:val="00657E87"/>
    <w:rsid w:val="00660055"/>
    <w:rsid w:val="00660317"/>
    <w:rsid w:val="0066041B"/>
    <w:rsid w:val="00660843"/>
    <w:rsid w:val="00661E04"/>
    <w:rsid w:val="00662985"/>
    <w:rsid w:val="00663BEA"/>
    <w:rsid w:val="00664021"/>
    <w:rsid w:val="00665562"/>
    <w:rsid w:val="00667FDB"/>
    <w:rsid w:val="0067028B"/>
    <w:rsid w:val="006702D4"/>
    <w:rsid w:val="00671030"/>
    <w:rsid w:val="00671B63"/>
    <w:rsid w:val="006720F6"/>
    <w:rsid w:val="006721E0"/>
    <w:rsid w:val="00672592"/>
    <w:rsid w:val="00672F8D"/>
    <w:rsid w:val="006733F2"/>
    <w:rsid w:val="00675220"/>
    <w:rsid w:val="00675AAC"/>
    <w:rsid w:val="00675DB9"/>
    <w:rsid w:val="00677362"/>
    <w:rsid w:val="00677C32"/>
    <w:rsid w:val="00677C87"/>
    <w:rsid w:val="00677E98"/>
    <w:rsid w:val="00680D08"/>
    <w:rsid w:val="006820CA"/>
    <w:rsid w:val="006827AB"/>
    <w:rsid w:val="00682CA8"/>
    <w:rsid w:val="00683AB7"/>
    <w:rsid w:val="0068451A"/>
    <w:rsid w:val="00684AAB"/>
    <w:rsid w:val="00685537"/>
    <w:rsid w:val="006856C1"/>
    <w:rsid w:val="00685832"/>
    <w:rsid w:val="006868DC"/>
    <w:rsid w:val="00686B7D"/>
    <w:rsid w:val="00686DAD"/>
    <w:rsid w:val="00686EA4"/>
    <w:rsid w:val="00687127"/>
    <w:rsid w:val="006875CD"/>
    <w:rsid w:val="00687BFE"/>
    <w:rsid w:val="00690318"/>
    <w:rsid w:val="00690D14"/>
    <w:rsid w:val="006925D0"/>
    <w:rsid w:val="00692958"/>
    <w:rsid w:val="0069295E"/>
    <w:rsid w:val="00692C27"/>
    <w:rsid w:val="006945F5"/>
    <w:rsid w:val="006950C9"/>
    <w:rsid w:val="006969E1"/>
    <w:rsid w:val="00696DB1"/>
    <w:rsid w:val="00697E6D"/>
    <w:rsid w:val="006A0B93"/>
    <w:rsid w:val="006A120B"/>
    <w:rsid w:val="006A1213"/>
    <w:rsid w:val="006A22AA"/>
    <w:rsid w:val="006A2B0B"/>
    <w:rsid w:val="006A2C6A"/>
    <w:rsid w:val="006A30AC"/>
    <w:rsid w:val="006A4293"/>
    <w:rsid w:val="006A4930"/>
    <w:rsid w:val="006A5418"/>
    <w:rsid w:val="006A6286"/>
    <w:rsid w:val="006A7599"/>
    <w:rsid w:val="006B042B"/>
    <w:rsid w:val="006B0C78"/>
    <w:rsid w:val="006B10CA"/>
    <w:rsid w:val="006B170A"/>
    <w:rsid w:val="006B42A6"/>
    <w:rsid w:val="006B4561"/>
    <w:rsid w:val="006B48EF"/>
    <w:rsid w:val="006B4C08"/>
    <w:rsid w:val="006B4C3D"/>
    <w:rsid w:val="006B5F98"/>
    <w:rsid w:val="006B6AEF"/>
    <w:rsid w:val="006B770E"/>
    <w:rsid w:val="006C06C7"/>
    <w:rsid w:val="006C126B"/>
    <w:rsid w:val="006C1B3A"/>
    <w:rsid w:val="006C23A6"/>
    <w:rsid w:val="006C265E"/>
    <w:rsid w:val="006C2E8D"/>
    <w:rsid w:val="006C526C"/>
    <w:rsid w:val="006C52FF"/>
    <w:rsid w:val="006C5A77"/>
    <w:rsid w:val="006C626D"/>
    <w:rsid w:val="006C6445"/>
    <w:rsid w:val="006C649B"/>
    <w:rsid w:val="006C64AB"/>
    <w:rsid w:val="006C7508"/>
    <w:rsid w:val="006D0360"/>
    <w:rsid w:val="006D0DE3"/>
    <w:rsid w:val="006D1867"/>
    <w:rsid w:val="006D1D3A"/>
    <w:rsid w:val="006D2257"/>
    <w:rsid w:val="006D25BF"/>
    <w:rsid w:val="006D3607"/>
    <w:rsid w:val="006D4072"/>
    <w:rsid w:val="006D5575"/>
    <w:rsid w:val="006D5EFB"/>
    <w:rsid w:val="006D62FB"/>
    <w:rsid w:val="006D67EF"/>
    <w:rsid w:val="006D6E30"/>
    <w:rsid w:val="006D73DE"/>
    <w:rsid w:val="006D7931"/>
    <w:rsid w:val="006D7BF7"/>
    <w:rsid w:val="006E05E0"/>
    <w:rsid w:val="006E07B0"/>
    <w:rsid w:val="006E08EE"/>
    <w:rsid w:val="006E19B1"/>
    <w:rsid w:val="006E1DD7"/>
    <w:rsid w:val="006E1F21"/>
    <w:rsid w:val="006E1F2F"/>
    <w:rsid w:val="006E220A"/>
    <w:rsid w:val="006E2CEF"/>
    <w:rsid w:val="006E302E"/>
    <w:rsid w:val="006E4434"/>
    <w:rsid w:val="006E45B2"/>
    <w:rsid w:val="006E4A95"/>
    <w:rsid w:val="006E5363"/>
    <w:rsid w:val="006E5A4C"/>
    <w:rsid w:val="006E657D"/>
    <w:rsid w:val="006E6F60"/>
    <w:rsid w:val="006F0102"/>
    <w:rsid w:val="006F026F"/>
    <w:rsid w:val="006F14A0"/>
    <w:rsid w:val="006F167D"/>
    <w:rsid w:val="006F26B0"/>
    <w:rsid w:val="006F2FAF"/>
    <w:rsid w:val="006F3D27"/>
    <w:rsid w:val="006F57E8"/>
    <w:rsid w:val="006F58CB"/>
    <w:rsid w:val="006F5BD4"/>
    <w:rsid w:val="006F608E"/>
    <w:rsid w:val="007004F2"/>
    <w:rsid w:val="007018DC"/>
    <w:rsid w:val="007018F9"/>
    <w:rsid w:val="00702723"/>
    <w:rsid w:val="0070278F"/>
    <w:rsid w:val="00702BFE"/>
    <w:rsid w:val="00702E4D"/>
    <w:rsid w:val="00703D3B"/>
    <w:rsid w:val="007040C6"/>
    <w:rsid w:val="0070483A"/>
    <w:rsid w:val="00704B20"/>
    <w:rsid w:val="00705434"/>
    <w:rsid w:val="00705B5D"/>
    <w:rsid w:val="00705F06"/>
    <w:rsid w:val="00706D01"/>
    <w:rsid w:val="00707052"/>
    <w:rsid w:val="0071079A"/>
    <w:rsid w:val="00711020"/>
    <w:rsid w:val="00711240"/>
    <w:rsid w:val="00711A58"/>
    <w:rsid w:val="0071327C"/>
    <w:rsid w:val="00713A74"/>
    <w:rsid w:val="00716B45"/>
    <w:rsid w:val="0072013D"/>
    <w:rsid w:val="007202F8"/>
    <w:rsid w:val="007203D1"/>
    <w:rsid w:val="007213AC"/>
    <w:rsid w:val="007217AD"/>
    <w:rsid w:val="00721F79"/>
    <w:rsid w:val="00721FA0"/>
    <w:rsid w:val="0072256A"/>
    <w:rsid w:val="00722BEA"/>
    <w:rsid w:val="0072315A"/>
    <w:rsid w:val="00723F1D"/>
    <w:rsid w:val="0072598E"/>
    <w:rsid w:val="00725DC2"/>
    <w:rsid w:val="007265A4"/>
    <w:rsid w:val="0072696F"/>
    <w:rsid w:val="00727387"/>
    <w:rsid w:val="007274E9"/>
    <w:rsid w:val="00730797"/>
    <w:rsid w:val="007310B6"/>
    <w:rsid w:val="00731BEC"/>
    <w:rsid w:val="0073230B"/>
    <w:rsid w:val="007327DF"/>
    <w:rsid w:val="00732D09"/>
    <w:rsid w:val="0073340D"/>
    <w:rsid w:val="00734826"/>
    <w:rsid w:val="00734A20"/>
    <w:rsid w:val="00735227"/>
    <w:rsid w:val="007355B4"/>
    <w:rsid w:val="00736405"/>
    <w:rsid w:val="007376E3"/>
    <w:rsid w:val="00737AE3"/>
    <w:rsid w:val="007400F1"/>
    <w:rsid w:val="0074116D"/>
    <w:rsid w:val="0074189E"/>
    <w:rsid w:val="00741C26"/>
    <w:rsid w:val="00741C38"/>
    <w:rsid w:val="00742889"/>
    <w:rsid w:val="00744794"/>
    <w:rsid w:val="007455DD"/>
    <w:rsid w:val="00746C12"/>
    <w:rsid w:val="007478C9"/>
    <w:rsid w:val="00751696"/>
    <w:rsid w:val="00752793"/>
    <w:rsid w:val="007527F4"/>
    <w:rsid w:val="00752D9F"/>
    <w:rsid w:val="00753480"/>
    <w:rsid w:val="00753709"/>
    <w:rsid w:val="00753AFC"/>
    <w:rsid w:val="00753E35"/>
    <w:rsid w:val="00755980"/>
    <w:rsid w:val="00755E1D"/>
    <w:rsid w:val="00756376"/>
    <w:rsid w:val="0075769C"/>
    <w:rsid w:val="00757A4F"/>
    <w:rsid w:val="00757D7B"/>
    <w:rsid w:val="00760407"/>
    <w:rsid w:val="007609D6"/>
    <w:rsid w:val="00760A08"/>
    <w:rsid w:val="007611D6"/>
    <w:rsid w:val="00761F7C"/>
    <w:rsid w:val="007658C1"/>
    <w:rsid w:val="007679A4"/>
    <w:rsid w:val="00767F06"/>
    <w:rsid w:val="007708AC"/>
    <w:rsid w:val="007719AC"/>
    <w:rsid w:val="00772BB3"/>
    <w:rsid w:val="00773172"/>
    <w:rsid w:val="00774446"/>
    <w:rsid w:val="00774F40"/>
    <w:rsid w:val="007754B3"/>
    <w:rsid w:val="00775BA0"/>
    <w:rsid w:val="00775C9C"/>
    <w:rsid w:val="007770A8"/>
    <w:rsid w:val="007772D4"/>
    <w:rsid w:val="007778A9"/>
    <w:rsid w:val="00777D52"/>
    <w:rsid w:val="00780D71"/>
    <w:rsid w:val="0078107D"/>
    <w:rsid w:val="00781358"/>
    <w:rsid w:val="00781422"/>
    <w:rsid w:val="00781F26"/>
    <w:rsid w:val="0078278D"/>
    <w:rsid w:val="00782C1A"/>
    <w:rsid w:val="007832DA"/>
    <w:rsid w:val="00783578"/>
    <w:rsid w:val="00783610"/>
    <w:rsid w:val="00783D4D"/>
    <w:rsid w:val="00783F68"/>
    <w:rsid w:val="007845C7"/>
    <w:rsid w:val="00784F7E"/>
    <w:rsid w:val="0078589E"/>
    <w:rsid w:val="00785F33"/>
    <w:rsid w:val="007863DD"/>
    <w:rsid w:val="007869AE"/>
    <w:rsid w:val="00787305"/>
    <w:rsid w:val="007876D6"/>
    <w:rsid w:val="00787D16"/>
    <w:rsid w:val="00787E8F"/>
    <w:rsid w:val="007902CB"/>
    <w:rsid w:val="007903A3"/>
    <w:rsid w:val="007904C5"/>
    <w:rsid w:val="00790A60"/>
    <w:rsid w:val="00790D27"/>
    <w:rsid w:val="00792772"/>
    <w:rsid w:val="0079319D"/>
    <w:rsid w:val="00793262"/>
    <w:rsid w:val="007933DE"/>
    <w:rsid w:val="00793677"/>
    <w:rsid w:val="007937A8"/>
    <w:rsid w:val="00794002"/>
    <w:rsid w:val="007947DD"/>
    <w:rsid w:val="00794B43"/>
    <w:rsid w:val="00795923"/>
    <w:rsid w:val="00795BF5"/>
    <w:rsid w:val="00796D88"/>
    <w:rsid w:val="00796D9F"/>
    <w:rsid w:val="00797773"/>
    <w:rsid w:val="007A04AB"/>
    <w:rsid w:val="007A1C67"/>
    <w:rsid w:val="007A288C"/>
    <w:rsid w:val="007A37D5"/>
    <w:rsid w:val="007A395C"/>
    <w:rsid w:val="007A3D67"/>
    <w:rsid w:val="007A448B"/>
    <w:rsid w:val="007A537C"/>
    <w:rsid w:val="007A68B5"/>
    <w:rsid w:val="007A6A22"/>
    <w:rsid w:val="007A71B8"/>
    <w:rsid w:val="007A7B07"/>
    <w:rsid w:val="007B03FE"/>
    <w:rsid w:val="007B04C9"/>
    <w:rsid w:val="007B0DDF"/>
    <w:rsid w:val="007B193F"/>
    <w:rsid w:val="007B1CB2"/>
    <w:rsid w:val="007B5124"/>
    <w:rsid w:val="007B5BF5"/>
    <w:rsid w:val="007B5C0A"/>
    <w:rsid w:val="007B6235"/>
    <w:rsid w:val="007B6AA9"/>
    <w:rsid w:val="007B6D8B"/>
    <w:rsid w:val="007B6E03"/>
    <w:rsid w:val="007B71C0"/>
    <w:rsid w:val="007B7388"/>
    <w:rsid w:val="007B7853"/>
    <w:rsid w:val="007B7DE3"/>
    <w:rsid w:val="007C0764"/>
    <w:rsid w:val="007C210C"/>
    <w:rsid w:val="007C2D75"/>
    <w:rsid w:val="007C3181"/>
    <w:rsid w:val="007C403B"/>
    <w:rsid w:val="007C4A1E"/>
    <w:rsid w:val="007C58BA"/>
    <w:rsid w:val="007C6242"/>
    <w:rsid w:val="007C7071"/>
    <w:rsid w:val="007C712B"/>
    <w:rsid w:val="007C7897"/>
    <w:rsid w:val="007D03ED"/>
    <w:rsid w:val="007D2E90"/>
    <w:rsid w:val="007D4CAE"/>
    <w:rsid w:val="007D4F05"/>
    <w:rsid w:val="007D566F"/>
    <w:rsid w:val="007D5AA5"/>
    <w:rsid w:val="007D6AE4"/>
    <w:rsid w:val="007D76CA"/>
    <w:rsid w:val="007E0854"/>
    <w:rsid w:val="007E0C08"/>
    <w:rsid w:val="007E1C7B"/>
    <w:rsid w:val="007E1F51"/>
    <w:rsid w:val="007E2115"/>
    <w:rsid w:val="007E234F"/>
    <w:rsid w:val="007E3560"/>
    <w:rsid w:val="007E3DD1"/>
    <w:rsid w:val="007E4F69"/>
    <w:rsid w:val="007E54EB"/>
    <w:rsid w:val="007E5AE2"/>
    <w:rsid w:val="007E6E0C"/>
    <w:rsid w:val="007E6E30"/>
    <w:rsid w:val="007E7106"/>
    <w:rsid w:val="007E7140"/>
    <w:rsid w:val="007E798D"/>
    <w:rsid w:val="007F045B"/>
    <w:rsid w:val="007F0D4F"/>
    <w:rsid w:val="007F0E95"/>
    <w:rsid w:val="007F1760"/>
    <w:rsid w:val="007F1B94"/>
    <w:rsid w:val="007F43B4"/>
    <w:rsid w:val="007F5782"/>
    <w:rsid w:val="007F5D68"/>
    <w:rsid w:val="007F688F"/>
    <w:rsid w:val="007F6F94"/>
    <w:rsid w:val="007F77B7"/>
    <w:rsid w:val="007F78C3"/>
    <w:rsid w:val="007F7BE9"/>
    <w:rsid w:val="007F7C6D"/>
    <w:rsid w:val="008005D7"/>
    <w:rsid w:val="008008CA"/>
    <w:rsid w:val="00800E19"/>
    <w:rsid w:val="00801A03"/>
    <w:rsid w:val="00802088"/>
    <w:rsid w:val="00803A4D"/>
    <w:rsid w:val="00803F09"/>
    <w:rsid w:val="00805C5E"/>
    <w:rsid w:val="0080612A"/>
    <w:rsid w:val="00807C26"/>
    <w:rsid w:val="008109E7"/>
    <w:rsid w:val="00810E34"/>
    <w:rsid w:val="008115CF"/>
    <w:rsid w:val="00812767"/>
    <w:rsid w:val="00817001"/>
    <w:rsid w:val="00817817"/>
    <w:rsid w:val="00817916"/>
    <w:rsid w:val="00820242"/>
    <w:rsid w:val="0082060C"/>
    <w:rsid w:val="00820DC0"/>
    <w:rsid w:val="0082122F"/>
    <w:rsid w:val="00821632"/>
    <w:rsid w:val="00821789"/>
    <w:rsid w:val="00823296"/>
    <w:rsid w:val="00824836"/>
    <w:rsid w:val="0082552D"/>
    <w:rsid w:val="00825B8E"/>
    <w:rsid w:val="00825CAA"/>
    <w:rsid w:val="00826103"/>
    <w:rsid w:val="008269E9"/>
    <w:rsid w:val="00826A21"/>
    <w:rsid w:val="00826C6A"/>
    <w:rsid w:val="00826D8A"/>
    <w:rsid w:val="008271AA"/>
    <w:rsid w:val="008274CB"/>
    <w:rsid w:val="00827E51"/>
    <w:rsid w:val="00827F2A"/>
    <w:rsid w:val="008303E4"/>
    <w:rsid w:val="00830F99"/>
    <w:rsid w:val="00831C21"/>
    <w:rsid w:val="00832067"/>
    <w:rsid w:val="008332F2"/>
    <w:rsid w:val="0083332C"/>
    <w:rsid w:val="0083358E"/>
    <w:rsid w:val="0083369C"/>
    <w:rsid w:val="0083376E"/>
    <w:rsid w:val="008346F4"/>
    <w:rsid w:val="00835153"/>
    <w:rsid w:val="00837144"/>
    <w:rsid w:val="00837146"/>
    <w:rsid w:val="008379D9"/>
    <w:rsid w:val="008400CF"/>
    <w:rsid w:val="00840ED3"/>
    <w:rsid w:val="008417CF"/>
    <w:rsid w:val="0084189C"/>
    <w:rsid w:val="00841EB3"/>
    <w:rsid w:val="0084307B"/>
    <w:rsid w:val="00843418"/>
    <w:rsid w:val="0084350F"/>
    <w:rsid w:val="008435F7"/>
    <w:rsid w:val="00844592"/>
    <w:rsid w:val="00845D35"/>
    <w:rsid w:val="00845FB2"/>
    <w:rsid w:val="0084697D"/>
    <w:rsid w:val="00846DE0"/>
    <w:rsid w:val="00847755"/>
    <w:rsid w:val="008478A9"/>
    <w:rsid w:val="00847C5C"/>
    <w:rsid w:val="00847D31"/>
    <w:rsid w:val="008503D8"/>
    <w:rsid w:val="00850BD4"/>
    <w:rsid w:val="00851272"/>
    <w:rsid w:val="0085140B"/>
    <w:rsid w:val="00852079"/>
    <w:rsid w:val="00853ED4"/>
    <w:rsid w:val="00853FBA"/>
    <w:rsid w:val="008542D2"/>
    <w:rsid w:val="008543CC"/>
    <w:rsid w:val="00854E5C"/>
    <w:rsid w:val="00856C45"/>
    <w:rsid w:val="00857787"/>
    <w:rsid w:val="00861374"/>
    <w:rsid w:val="0086216F"/>
    <w:rsid w:val="0086264B"/>
    <w:rsid w:val="00862DDF"/>
    <w:rsid w:val="008631B1"/>
    <w:rsid w:val="008632A1"/>
    <w:rsid w:val="00863F51"/>
    <w:rsid w:val="00864E42"/>
    <w:rsid w:val="0086552C"/>
    <w:rsid w:val="00865FE2"/>
    <w:rsid w:val="00867474"/>
    <w:rsid w:val="0086764A"/>
    <w:rsid w:val="00867718"/>
    <w:rsid w:val="008704B6"/>
    <w:rsid w:val="00870521"/>
    <w:rsid w:val="00870748"/>
    <w:rsid w:val="00870EA6"/>
    <w:rsid w:val="00870F36"/>
    <w:rsid w:val="00871B00"/>
    <w:rsid w:val="00872012"/>
    <w:rsid w:val="00872AC8"/>
    <w:rsid w:val="0087323A"/>
    <w:rsid w:val="00875EA1"/>
    <w:rsid w:val="00876D81"/>
    <w:rsid w:val="00876E4F"/>
    <w:rsid w:val="00877B53"/>
    <w:rsid w:val="008809D3"/>
    <w:rsid w:val="0088151D"/>
    <w:rsid w:val="00882654"/>
    <w:rsid w:val="008829B1"/>
    <w:rsid w:val="008831A4"/>
    <w:rsid w:val="008832C5"/>
    <w:rsid w:val="0088359F"/>
    <w:rsid w:val="00883A8D"/>
    <w:rsid w:val="00883B2F"/>
    <w:rsid w:val="00884400"/>
    <w:rsid w:val="0088465D"/>
    <w:rsid w:val="00884C27"/>
    <w:rsid w:val="00885872"/>
    <w:rsid w:val="008858AC"/>
    <w:rsid w:val="00886F2E"/>
    <w:rsid w:val="00887738"/>
    <w:rsid w:val="00887B5E"/>
    <w:rsid w:val="00890851"/>
    <w:rsid w:val="00890B30"/>
    <w:rsid w:val="008911BD"/>
    <w:rsid w:val="008912ED"/>
    <w:rsid w:val="00892050"/>
    <w:rsid w:val="00892727"/>
    <w:rsid w:val="00892BE6"/>
    <w:rsid w:val="008950F2"/>
    <w:rsid w:val="00896423"/>
    <w:rsid w:val="0089657C"/>
    <w:rsid w:val="00896B93"/>
    <w:rsid w:val="00896D6F"/>
    <w:rsid w:val="008978D8"/>
    <w:rsid w:val="00897F2C"/>
    <w:rsid w:val="008A0503"/>
    <w:rsid w:val="008A09E9"/>
    <w:rsid w:val="008A0A7B"/>
    <w:rsid w:val="008A0B34"/>
    <w:rsid w:val="008A15A0"/>
    <w:rsid w:val="008A19CA"/>
    <w:rsid w:val="008A23CB"/>
    <w:rsid w:val="008A2946"/>
    <w:rsid w:val="008A2EB0"/>
    <w:rsid w:val="008A388E"/>
    <w:rsid w:val="008A3FD6"/>
    <w:rsid w:val="008A46C8"/>
    <w:rsid w:val="008A46F0"/>
    <w:rsid w:val="008A532A"/>
    <w:rsid w:val="008A5C5B"/>
    <w:rsid w:val="008A63D9"/>
    <w:rsid w:val="008A6D59"/>
    <w:rsid w:val="008B1544"/>
    <w:rsid w:val="008B3D99"/>
    <w:rsid w:val="008B413C"/>
    <w:rsid w:val="008B4F0D"/>
    <w:rsid w:val="008B56B6"/>
    <w:rsid w:val="008B5A4D"/>
    <w:rsid w:val="008B609E"/>
    <w:rsid w:val="008B62B9"/>
    <w:rsid w:val="008B6E3B"/>
    <w:rsid w:val="008B6FDA"/>
    <w:rsid w:val="008C1752"/>
    <w:rsid w:val="008C3FE5"/>
    <w:rsid w:val="008C40C8"/>
    <w:rsid w:val="008C428C"/>
    <w:rsid w:val="008C5E9E"/>
    <w:rsid w:val="008C6189"/>
    <w:rsid w:val="008C640C"/>
    <w:rsid w:val="008C6487"/>
    <w:rsid w:val="008C7137"/>
    <w:rsid w:val="008C7663"/>
    <w:rsid w:val="008D056B"/>
    <w:rsid w:val="008D06A6"/>
    <w:rsid w:val="008D0BF0"/>
    <w:rsid w:val="008D1F01"/>
    <w:rsid w:val="008D20B5"/>
    <w:rsid w:val="008D26C6"/>
    <w:rsid w:val="008D33D0"/>
    <w:rsid w:val="008D3B86"/>
    <w:rsid w:val="008D55B0"/>
    <w:rsid w:val="008D5EE1"/>
    <w:rsid w:val="008D605A"/>
    <w:rsid w:val="008D7B4E"/>
    <w:rsid w:val="008E0B57"/>
    <w:rsid w:val="008E0D35"/>
    <w:rsid w:val="008E16AA"/>
    <w:rsid w:val="008E1980"/>
    <w:rsid w:val="008E1D14"/>
    <w:rsid w:val="008E2122"/>
    <w:rsid w:val="008E2FDC"/>
    <w:rsid w:val="008E35ED"/>
    <w:rsid w:val="008E4EF6"/>
    <w:rsid w:val="008E5188"/>
    <w:rsid w:val="008E5774"/>
    <w:rsid w:val="008E63CE"/>
    <w:rsid w:val="008E69C4"/>
    <w:rsid w:val="008F09C4"/>
    <w:rsid w:val="008F0E79"/>
    <w:rsid w:val="008F23DC"/>
    <w:rsid w:val="008F303E"/>
    <w:rsid w:val="008F31D1"/>
    <w:rsid w:val="008F3334"/>
    <w:rsid w:val="008F45E6"/>
    <w:rsid w:val="008F496D"/>
    <w:rsid w:val="008F5E93"/>
    <w:rsid w:val="008F6D58"/>
    <w:rsid w:val="008F7F55"/>
    <w:rsid w:val="009013A7"/>
    <w:rsid w:val="00901491"/>
    <w:rsid w:val="00902355"/>
    <w:rsid w:val="009029EB"/>
    <w:rsid w:val="00903C27"/>
    <w:rsid w:val="00903F01"/>
    <w:rsid w:val="0090547B"/>
    <w:rsid w:val="00905EA0"/>
    <w:rsid w:val="009074CA"/>
    <w:rsid w:val="0090758B"/>
    <w:rsid w:val="00907849"/>
    <w:rsid w:val="009106C6"/>
    <w:rsid w:val="00910C20"/>
    <w:rsid w:val="00912C27"/>
    <w:rsid w:val="009130B4"/>
    <w:rsid w:val="009133D2"/>
    <w:rsid w:val="009140AF"/>
    <w:rsid w:val="0091454C"/>
    <w:rsid w:val="009169C7"/>
    <w:rsid w:val="00916EA5"/>
    <w:rsid w:val="00917C3C"/>
    <w:rsid w:val="00920E31"/>
    <w:rsid w:val="0092179B"/>
    <w:rsid w:val="009226E7"/>
    <w:rsid w:val="009240D9"/>
    <w:rsid w:val="009241E8"/>
    <w:rsid w:val="0092550E"/>
    <w:rsid w:val="00925624"/>
    <w:rsid w:val="00925E39"/>
    <w:rsid w:val="0092650D"/>
    <w:rsid w:val="00926E96"/>
    <w:rsid w:val="009275D6"/>
    <w:rsid w:val="00927F54"/>
    <w:rsid w:val="00931085"/>
    <w:rsid w:val="0093131C"/>
    <w:rsid w:val="00931762"/>
    <w:rsid w:val="00931D8E"/>
    <w:rsid w:val="009326D0"/>
    <w:rsid w:val="0093335D"/>
    <w:rsid w:val="0093623F"/>
    <w:rsid w:val="0093690B"/>
    <w:rsid w:val="0093757B"/>
    <w:rsid w:val="009379FB"/>
    <w:rsid w:val="00941F12"/>
    <w:rsid w:val="00941F33"/>
    <w:rsid w:val="00943D89"/>
    <w:rsid w:val="0094427C"/>
    <w:rsid w:val="00944456"/>
    <w:rsid w:val="00944807"/>
    <w:rsid w:val="00944CD8"/>
    <w:rsid w:val="00945FA9"/>
    <w:rsid w:val="00946307"/>
    <w:rsid w:val="0094666F"/>
    <w:rsid w:val="00946C96"/>
    <w:rsid w:val="00950EA3"/>
    <w:rsid w:val="00950ED5"/>
    <w:rsid w:val="00952924"/>
    <w:rsid w:val="00953639"/>
    <w:rsid w:val="00954B18"/>
    <w:rsid w:val="00956139"/>
    <w:rsid w:val="00956498"/>
    <w:rsid w:val="00960B8E"/>
    <w:rsid w:val="00961D76"/>
    <w:rsid w:val="00962135"/>
    <w:rsid w:val="009626DA"/>
    <w:rsid w:val="00964788"/>
    <w:rsid w:val="00964877"/>
    <w:rsid w:val="00965421"/>
    <w:rsid w:val="009658E3"/>
    <w:rsid w:val="00966D8B"/>
    <w:rsid w:val="00966E99"/>
    <w:rsid w:val="00970261"/>
    <w:rsid w:val="00970DAB"/>
    <w:rsid w:val="00971835"/>
    <w:rsid w:val="00972BC4"/>
    <w:rsid w:val="0097486D"/>
    <w:rsid w:val="009759DF"/>
    <w:rsid w:val="00976341"/>
    <w:rsid w:val="00976448"/>
    <w:rsid w:val="00976E6A"/>
    <w:rsid w:val="009775A2"/>
    <w:rsid w:val="0098008E"/>
    <w:rsid w:val="00980912"/>
    <w:rsid w:val="00980D94"/>
    <w:rsid w:val="00981B64"/>
    <w:rsid w:val="00981DFE"/>
    <w:rsid w:val="00981F6F"/>
    <w:rsid w:val="009821C8"/>
    <w:rsid w:val="009824A9"/>
    <w:rsid w:val="009825A1"/>
    <w:rsid w:val="0098355A"/>
    <w:rsid w:val="0098473F"/>
    <w:rsid w:val="00984F62"/>
    <w:rsid w:val="00985513"/>
    <w:rsid w:val="009861E1"/>
    <w:rsid w:val="009864FD"/>
    <w:rsid w:val="009867C3"/>
    <w:rsid w:val="00986E98"/>
    <w:rsid w:val="00987108"/>
    <w:rsid w:val="009904D7"/>
    <w:rsid w:val="00990836"/>
    <w:rsid w:val="00991937"/>
    <w:rsid w:val="00991A21"/>
    <w:rsid w:val="009925B4"/>
    <w:rsid w:val="00992637"/>
    <w:rsid w:val="0099264A"/>
    <w:rsid w:val="00992B65"/>
    <w:rsid w:val="00992B85"/>
    <w:rsid w:val="00992C4D"/>
    <w:rsid w:val="009935D1"/>
    <w:rsid w:val="00993800"/>
    <w:rsid w:val="0099466A"/>
    <w:rsid w:val="00994D7D"/>
    <w:rsid w:val="009952E7"/>
    <w:rsid w:val="0099658B"/>
    <w:rsid w:val="009977E3"/>
    <w:rsid w:val="00997ADF"/>
    <w:rsid w:val="009A11BE"/>
    <w:rsid w:val="009A1776"/>
    <w:rsid w:val="009A23AE"/>
    <w:rsid w:val="009A31D4"/>
    <w:rsid w:val="009A37F7"/>
    <w:rsid w:val="009A460D"/>
    <w:rsid w:val="009A4AE0"/>
    <w:rsid w:val="009A6C1D"/>
    <w:rsid w:val="009A7517"/>
    <w:rsid w:val="009A75A8"/>
    <w:rsid w:val="009A7D71"/>
    <w:rsid w:val="009B01A7"/>
    <w:rsid w:val="009B025B"/>
    <w:rsid w:val="009B0580"/>
    <w:rsid w:val="009B0EF1"/>
    <w:rsid w:val="009B0F51"/>
    <w:rsid w:val="009B194F"/>
    <w:rsid w:val="009B1D99"/>
    <w:rsid w:val="009B27C8"/>
    <w:rsid w:val="009B3263"/>
    <w:rsid w:val="009B3D61"/>
    <w:rsid w:val="009B4D28"/>
    <w:rsid w:val="009B5133"/>
    <w:rsid w:val="009B5430"/>
    <w:rsid w:val="009B5F65"/>
    <w:rsid w:val="009B7B66"/>
    <w:rsid w:val="009C04F5"/>
    <w:rsid w:val="009C0827"/>
    <w:rsid w:val="009C1130"/>
    <w:rsid w:val="009C27B8"/>
    <w:rsid w:val="009C33EF"/>
    <w:rsid w:val="009C3467"/>
    <w:rsid w:val="009C3F03"/>
    <w:rsid w:val="009C4EC8"/>
    <w:rsid w:val="009C4F0D"/>
    <w:rsid w:val="009C6333"/>
    <w:rsid w:val="009D12A5"/>
    <w:rsid w:val="009D1C22"/>
    <w:rsid w:val="009D252A"/>
    <w:rsid w:val="009D25A4"/>
    <w:rsid w:val="009D2F81"/>
    <w:rsid w:val="009D3470"/>
    <w:rsid w:val="009D3643"/>
    <w:rsid w:val="009D403F"/>
    <w:rsid w:val="009D44FB"/>
    <w:rsid w:val="009D4D1F"/>
    <w:rsid w:val="009D5672"/>
    <w:rsid w:val="009D58A6"/>
    <w:rsid w:val="009D69D9"/>
    <w:rsid w:val="009D6E60"/>
    <w:rsid w:val="009D7747"/>
    <w:rsid w:val="009D77F9"/>
    <w:rsid w:val="009D7F2B"/>
    <w:rsid w:val="009E0D21"/>
    <w:rsid w:val="009E10EC"/>
    <w:rsid w:val="009E22A4"/>
    <w:rsid w:val="009E3425"/>
    <w:rsid w:val="009E3528"/>
    <w:rsid w:val="009E36E3"/>
    <w:rsid w:val="009E552B"/>
    <w:rsid w:val="009E7181"/>
    <w:rsid w:val="009F0214"/>
    <w:rsid w:val="009F0716"/>
    <w:rsid w:val="009F1FF3"/>
    <w:rsid w:val="009F25CC"/>
    <w:rsid w:val="009F2938"/>
    <w:rsid w:val="009F2CEF"/>
    <w:rsid w:val="009F3066"/>
    <w:rsid w:val="009F31D4"/>
    <w:rsid w:val="009F3FE1"/>
    <w:rsid w:val="009F426F"/>
    <w:rsid w:val="009F4AEF"/>
    <w:rsid w:val="009F5BA1"/>
    <w:rsid w:val="009F6F78"/>
    <w:rsid w:val="009F73B8"/>
    <w:rsid w:val="009F7912"/>
    <w:rsid w:val="00A000BD"/>
    <w:rsid w:val="00A00FEC"/>
    <w:rsid w:val="00A02A08"/>
    <w:rsid w:val="00A0365C"/>
    <w:rsid w:val="00A04868"/>
    <w:rsid w:val="00A05FBB"/>
    <w:rsid w:val="00A0782F"/>
    <w:rsid w:val="00A07F72"/>
    <w:rsid w:val="00A07F99"/>
    <w:rsid w:val="00A10780"/>
    <w:rsid w:val="00A115F5"/>
    <w:rsid w:val="00A11FA5"/>
    <w:rsid w:val="00A12381"/>
    <w:rsid w:val="00A12466"/>
    <w:rsid w:val="00A128BF"/>
    <w:rsid w:val="00A128EA"/>
    <w:rsid w:val="00A12B53"/>
    <w:rsid w:val="00A13723"/>
    <w:rsid w:val="00A13AA5"/>
    <w:rsid w:val="00A14663"/>
    <w:rsid w:val="00A149F0"/>
    <w:rsid w:val="00A15A9D"/>
    <w:rsid w:val="00A16158"/>
    <w:rsid w:val="00A178D6"/>
    <w:rsid w:val="00A17D0A"/>
    <w:rsid w:val="00A20ED1"/>
    <w:rsid w:val="00A216EC"/>
    <w:rsid w:val="00A22848"/>
    <w:rsid w:val="00A22CF1"/>
    <w:rsid w:val="00A232C0"/>
    <w:rsid w:val="00A23652"/>
    <w:rsid w:val="00A244DF"/>
    <w:rsid w:val="00A25F16"/>
    <w:rsid w:val="00A2766B"/>
    <w:rsid w:val="00A2774C"/>
    <w:rsid w:val="00A27DF6"/>
    <w:rsid w:val="00A30127"/>
    <w:rsid w:val="00A31652"/>
    <w:rsid w:val="00A31F37"/>
    <w:rsid w:val="00A32504"/>
    <w:rsid w:val="00A33118"/>
    <w:rsid w:val="00A33170"/>
    <w:rsid w:val="00A33AE0"/>
    <w:rsid w:val="00A33B9B"/>
    <w:rsid w:val="00A33E59"/>
    <w:rsid w:val="00A34745"/>
    <w:rsid w:val="00A35DF9"/>
    <w:rsid w:val="00A361D5"/>
    <w:rsid w:val="00A4140A"/>
    <w:rsid w:val="00A423D9"/>
    <w:rsid w:val="00A42CF4"/>
    <w:rsid w:val="00A45307"/>
    <w:rsid w:val="00A50282"/>
    <w:rsid w:val="00A5050B"/>
    <w:rsid w:val="00A50513"/>
    <w:rsid w:val="00A50CDA"/>
    <w:rsid w:val="00A51409"/>
    <w:rsid w:val="00A52A69"/>
    <w:rsid w:val="00A52FDC"/>
    <w:rsid w:val="00A53098"/>
    <w:rsid w:val="00A5629C"/>
    <w:rsid w:val="00A569E0"/>
    <w:rsid w:val="00A56BE1"/>
    <w:rsid w:val="00A56C52"/>
    <w:rsid w:val="00A56D07"/>
    <w:rsid w:val="00A56EA1"/>
    <w:rsid w:val="00A5712C"/>
    <w:rsid w:val="00A57764"/>
    <w:rsid w:val="00A579AC"/>
    <w:rsid w:val="00A60A89"/>
    <w:rsid w:val="00A60C4A"/>
    <w:rsid w:val="00A60E13"/>
    <w:rsid w:val="00A650B5"/>
    <w:rsid w:val="00A659F2"/>
    <w:rsid w:val="00A665D6"/>
    <w:rsid w:val="00A66BFC"/>
    <w:rsid w:val="00A670B4"/>
    <w:rsid w:val="00A67AE3"/>
    <w:rsid w:val="00A67B23"/>
    <w:rsid w:val="00A67C93"/>
    <w:rsid w:val="00A7037C"/>
    <w:rsid w:val="00A71726"/>
    <w:rsid w:val="00A71A3A"/>
    <w:rsid w:val="00A72F0A"/>
    <w:rsid w:val="00A737C4"/>
    <w:rsid w:val="00A7388F"/>
    <w:rsid w:val="00A73C6B"/>
    <w:rsid w:val="00A741F3"/>
    <w:rsid w:val="00A76784"/>
    <w:rsid w:val="00A76965"/>
    <w:rsid w:val="00A76F61"/>
    <w:rsid w:val="00A77C2A"/>
    <w:rsid w:val="00A800FD"/>
    <w:rsid w:val="00A801FD"/>
    <w:rsid w:val="00A80878"/>
    <w:rsid w:val="00A80C6C"/>
    <w:rsid w:val="00A8201A"/>
    <w:rsid w:val="00A8228C"/>
    <w:rsid w:val="00A82895"/>
    <w:rsid w:val="00A82934"/>
    <w:rsid w:val="00A82BA0"/>
    <w:rsid w:val="00A82FC6"/>
    <w:rsid w:val="00A8386F"/>
    <w:rsid w:val="00A9114C"/>
    <w:rsid w:val="00A91153"/>
    <w:rsid w:val="00A918E0"/>
    <w:rsid w:val="00A92ACB"/>
    <w:rsid w:val="00A92CC5"/>
    <w:rsid w:val="00A938DC"/>
    <w:rsid w:val="00A93B0E"/>
    <w:rsid w:val="00A95B33"/>
    <w:rsid w:val="00A964FC"/>
    <w:rsid w:val="00A96E86"/>
    <w:rsid w:val="00A97D99"/>
    <w:rsid w:val="00A97EEB"/>
    <w:rsid w:val="00AA0C60"/>
    <w:rsid w:val="00AA0C94"/>
    <w:rsid w:val="00AA10C3"/>
    <w:rsid w:val="00AA1202"/>
    <w:rsid w:val="00AA1647"/>
    <w:rsid w:val="00AA18C0"/>
    <w:rsid w:val="00AA29C6"/>
    <w:rsid w:val="00AA2C18"/>
    <w:rsid w:val="00AA33E6"/>
    <w:rsid w:val="00AA4310"/>
    <w:rsid w:val="00AA51B1"/>
    <w:rsid w:val="00AA5252"/>
    <w:rsid w:val="00AA5466"/>
    <w:rsid w:val="00AA5538"/>
    <w:rsid w:val="00AA72EF"/>
    <w:rsid w:val="00AA7FA9"/>
    <w:rsid w:val="00AB0114"/>
    <w:rsid w:val="00AB0221"/>
    <w:rsid w:val="00AB066D"/>
    <w:rsid w:val="00AB098E"/>
    <w:rsid w:val="00AB1FF2"/>
    <w:rsid w:val="00AB2AEC"/>
    <w:rsid w:val="00AB2D1F"/>
    <w:rsid w:val="00AB49E7"/>
    <w:rsid w:val="00AB6764"/>
    <w:rsid w:val="00AB68BB"/>
    <w:rsid w:val="00AB7043"/>
    <w:rsid w:val="00AC0C33"/>
    <w:rsid w:val="00AC1BE5"/>
    <w:rsid w:val="00AC1C8B"/>
    <w:rsid w:val="00AC269B"/>
    <w:rsid w:val="00AC2719"/>
    <w:rsid w:val="00AC38F6"/>
    <w:rsid w:val="00AC4F60"/>
    <w:rsid w:val="00AC5B4F"/>
    <w:rsid w:val="00AC5E5E"/>
    <w:rsid w:val="00AC6522"/>
    <w:rsid w:val="00AC65E6"/>
    <w:rsid w:val="00AD041F"/>
    <w:rsid w:val="00AD0EED"/>
    <w:rsid w:val="00AD14F1"/>
    <w:rsid w:val="00AD1A39"/>
    <w:rsid w:val="00AD2FF8"/>
    <w:rsid w:val="00AD31BB"/>
    <w:rsid w:val="00AD3B7A"/>
    <w:rsid w:val="00AD3B99"/>
    <w:rsid w:val="00AD3E03"/>
    <w:rsid w:val="00AD5035"/>
    <w:rsid w:val="00AD5672"/>
    <w:rsid w:val="00AD56CA"/>
    <w:rsid w:val="00AD6161"/>
    <w:rsid w:val="00AD641F"/>
    <w:rsid w:val="00AD66B9"/>
    <w:rsid w:val="00AD738E"/>
    <w:rsid w:val="00AD7FA7"/>
    <w:rsid w:val="00AE0532"/>
    <w:rsid w:val="00AE0E2E"/>
    <w:rsid w:val="00AE2921"/>
    <w:rsid w:val="00AE2D8E"/>
    <w:rsid w:val="00AE2E0B"/>
    <w:rsid w:val="00AE3AFC"/>
    <w:rsid w:val="00AE4E8D"/>
    <w:rsid w:val="00AE54D9"/>
    <w:rsid w:val="00AE78C4"/>
    <w:rsid w:val="00AE7985"/>
    <w:rsid w:val="00AE7E0D"/>
    <w:rsid w:val="00AE7E6D"/>
    <w:rsid w:val="00AF0725"/>
    <w:rsid w:val="00AF0C29"/>
    <w:rsid w:val="00AF0EAD"/>
    <w:rsid w:val="00AF163D"/>
    <w:rsid w:val="00AF2192"/>
    <w:rsid w:val="00AF3831"/>
    <w:rsid w:val="00AF4E36"/>
    <w:rsid w:val="00AF5859"/>
    <w:rsid w:val="00AF5A6E"/>
    <w:rsid w:val="00AF5E01"/>
    <w:rsid w:val="00AF6BE5"/>
    <w:rsid w:val="00AF7139"/>
    <w:rsid w:val="00AF72A8"/>
    <w:rsid w:val="00AF76D2"/>
    <w:rsid w:val="00AF7DEC"/>
    <w:rsid w:val="00B0341A"/>
    <w:rsid w:val="00B04E34"/>
    <w:rsid w:val="00B05829"/>
    <w:rsid w:val="00B05F1D"/>
    <w:rsid w:val="00B061A6"/>
    <w:rsid w:val="00B06E61"/>
    <w:rsid w:val="00B06FF7"/>
    <w:rsid w:val="00B07F04"/>
    <w:rsid w:val="00B10B43"/>
    <w:rsid w:val="00B12055"/>
    <w:rsid w:val="00B12A76"/>
    <w:rsid w:val="00B12FBE"/>
    <w:rsid w:val="00B15C06"/>
    <w:rsid w:val="00B16C2A"/>
    <w:rsid w:val="00B20AA0"/>
    <w:rsid w:val="00B218AF"/>
    <w:rsid w:val="00B24328"/>
    <w:rsid w:val="00B25A34"/>
    <w:rsid w:val="00B26531"/>
    <w:rsid w:val="00B26B3C"/>
    <w:rsid w:val="00B270FD"/>
    <w:rsid w:val="00B27661"/>
    <w:rsid w:val="00B27D32"/>
    <w:rsid w:val="00B30625"/>
    <w:rsid w:val="00B30988"/>
    <w:rsid w:val="00B30CE8"/>
    <w:rsid w:val="00B30EF9"/>
    <w:rsid w:val="00B323CC"/>
    <w:rsid w:val="00B32F16"/>
    <w:rsid w:val="00B3451C"/>
    <w:rsid w:val="00B35409"/>
    <w:rsid w:val="00B3584E"/>
    <w:rsid w:val="00B35B7D"/>
    <w:rsid w:val="00B363D3"/>
    <w:rsid w:val="00B37F76"/>
    <w:rsid w:val="00B40D4C"/>
    <w:rsid w:val="00B4165A"/>
    <w:rsid w:val="00B41A6E"/>
    <w:rsid w:val="00B41ED7"/>
    <w:rsid w:val="00B428C8"/>
    <w:rsid w:val="00B42A5E"/>
    <w:rsid w:val="00B43700"/>
    <w:rsid w:val="00B44C9B"/>
    <w:rsid w:val="00B45996"/>
    <w:rsid w:val="00B45A21"/>
    <w:rsid w:val="00B46125"/>
    <w:rsid w:val="00B467A6"/>
    <w:rsid w:val="00B50AE6"/>
    <w:rsid w:val="00B50C5D"/>
    <w:rsid w:val="00B50D9B"/>
    <w:rsid w:val="00B516A4"/>
    <w:rsid w:val="00B531F8"/>
    <w:rsid w:val="00B53FAB"/>
    <w:rsid w:val="00B55275"/>
    <w:rsid w:val="00B56670"/>
    <w:rsid w:val="00B57302"/>
    <w:rsid w:val="00B57814"/>
    <w:rsid w:val="00B579BB"/>
    <w:rsid w:val="00B61037"/>
    <w:rsid w:val="00B629B8"/>
    <w:rsid w:val="00B62A2C"/>
    <w:rsid w:val="00B62A8E"/>
    <w:rsid w:val="00B63CE7"/>
    <w:rsid w:val="00B63DFD"/>
    <w:rsid w:val="00B64967"/>
    <w:rsid w:val="00B64E83"/>
    <w:rsid w:val="00B658A6"/>
    <w:rsid w:val="00B6647D"/>
    <w:rsid w:val="00B66A9E"/>
    <w:rsid w:val="00B66E13"/>
    <w:rsid w:val="00B670D7"/>
    <w:rsid w:val="00B671BD"/>
    <w:rsid w:val="00B6771B"/>
    <w:rsid w:val="00B706C1"/>
    <w:rsid w:val="00B725DA"/>
    <w:rsid w:val="00B7385D"/>
    <w:rsid w:val="00B73C15"/>
    <w:rsid w:val="00B740BE"/>
    <w:rsid w:val="00B744BF"/>
    <w:rsid w:val="00B74E09"/>
    <w:rsid w:val="00B75701"/>
    <w:rsid w:val="00B75C11"/>
    <w:rsid w:val="00B75DBC"/>
    <w:rsid w:val="00B75E97"/>
    <w:rsid w:val="00B7602E"/>
    <w:rsid w:val="00B76141"/>
    <w:rsid w:val="00B762C6"/>
    <w:rsid w:val="00B773A3"/>
    <w:rsid w:val="00B77787"/>
    <w:rsid w:val="00B77F03"/>
    <w:rsid w:val="00B818A4"/>
    <w:rsid w:val="00B82418"/>
    <w:rsid w:val="00B82858"/>
    <w:rsid w:val="00B82F8D"/>
    <w:rsid w:val="00B83B58"/>
    <w:rsid w:val="00B84012"/>
    <w:rsid w:val="00B8503F"/>
    <w:rsid w:val="00B85400"/>
    <w:rsid w:val="00B867DB"/>
    <w:rsid w:val="00B87337"/>
    <w:rsid w:val="00B87797"/>
    <w:rsid w:val="00B93FCF"/>
    <w:rsid w:val="00B96117"/>
    <w:rsid w:val="00B96F41"/>
    <w:rsid w:val="00B975D2"/>
    <w:rsid w:val="00B9780D"/>
    <w:rsid w:val="00B97CE5"/>
    <w:rsid w:val="00BA01B4"/>
    <w:rsid w:val="00BA0792"/>
    <w:rsid w:val="00BA1521"/>
    <w:rsid w:val="00BA1D50"/>
    <w:rsid w:val="00BA2465"/>
    <w:rsid w:val="00BA298D"/>
    <w:rsid w:val="00BA374E"/>
    <w:rsid w:val="00BA3BC4"/>
    <w:rsid w:val="00BA6D57"/>
    <w:rsid w:val="00BA722F"/>
    <w:rsid w:val="00BA7287"/>
    <w:rsid w:val="00BB191A"/>
    <w:rsid w:val="00BB2028"/>
    <w:rsid w:val="00BB2E94"/>
    <w:rsid w:val="00BB319A"/>
    <w:rsid w:val="00BB3ACE"/>
    <w:rsid w:val="00BB510F"/>
    <w:rsid w:val="00BB5600"/>
    <w:rsid w:val="00BB5A11"/>
    <w:rsid w:val="00BB66FB"/>
    <w:rsid w:val="00BB6A3B"/>
    <w:rsid w:val="00BB75CB"/>
    <w:rsid w:val="00BC0028"/>
    <w:rsid w:val="00BC010F"/>
    <w:rsid w:val="00BC03FB"/>
    <w:rsid w:val="00BC054E"/>
    <w:rsid w:val="00BC06CD"/>
    <w:rsid w:val="00BC14FA"/>
    <w:rsid w:val="00BC19FC"/>
    <w:rsid w:val="00BC2E23"/>
    <w:rsid w:val="00BC3925"/>
    <w:rsid w:val="00BC3C73"/>
    <w:rsid w:val="00BC476E"/>
    <w:rsid w:val="00BC497B"/>
    <w:rsid w:val="00BC60AB"/>
    <w:rsid w:val="00BD0E48"/>
    <w:rsid w:val="00BD11DD"/>
    <w:rsid w:val="00BD3C3B"/>
    <w:rsid w:val="00BD3CA7"/>
    <w:rsid w:val="00BD4276"/>
    <w:rsid w:val="00BD5B69"/>
    <w:rsid w:val="00BE004A"/>
    <w:rsid w:val="00BE0250"/>
    <w:rsid w:val="00BE0581"/>
    <w:rsid w:val="00BE0A2D"/>
    <w:rsid w:val="00BE0D6F"/>
    <w:rsid w:val="00BE0E1E"/>
    <w:rsid w:val="00BE0F04"/>
    <w:rsid w:val="00BE1336"/>
    <w:rsid w:val="00BE2180"/>
    <w:rsid w:val="00BE2888"/>
    <w:rsid w:val="00BE344C"/>
    <w:rsid w:val="00BE4D8A"/>
    <w:rsid w:val="00BE501E"/>
    <w:rsid w:val="00BE5C44"/>
    <w:rsid w:val="00BE667E"/>
    <w:rsid w:val="00BE7CA0"/>
    <w:rsid w:val="00BF04EF"/>
    <w:rsid w:val="00BF0D8F"/>
    <w:rsid w:val="00BF143F"/>
    <w:rsid w:val="00BF1E69"/>
    <w:rsid w:val="00BF2295"/>
    <w:rsid w:val="00BF25D6"/>
    <w:rsid w:val="00BF2744"/>
    <w:rsid w:val="00BF2B4C"/>
    <w:rsid w:val="00BF61F6"/>
    <w:rsid w:val="00BF647A"/>
    <w:rsid w:val="00BF7651"/>
    <w:rsid w:val="00C00891"/>
    <w:rsid w:val="00C00A2E"/>
    <w:rsid w:val="00C00E3C"/>
    <w:rsid w:val="00C017D5"/>
    <w:rsid w:val="00C02196"/>
    <w:rsid w:val="00C02D7F"/>
    <w:rsid w:val="00C0327B"/>
    <w:rsid w:val="00C03C33"/>
    <w:rsid w:val="00C044E8"/>
    <w:rsid w:val="00C045D9"/>
    <w:rsid w:val="00C05574"/>
    <w:rsid w:val="00C059DB"/>
    <w:rsid w:val="00C0678E"/>
    <w:rsid w:val="00C104E9"/>
    <w:rsid w:val="00C10C31"/>
    <w:rsid w:val="00C11A25"/>
    <w:rsid w:val="00C12DD9"/>
    <w:rsid w:val="00C135A2"/>
    <w:rsid w:val="00C1371D"/>
    <w:rsid w:val="00C13D7F"/>
    <w:rsid w:val="00C14549"/>
    <w:rsid w:val="00C165BF"/>
    <w:rsid w:val="00C16953"/>
    <w:rsid w:val="00C1732A"/>
    <w:rsid w:val="00C1784E"/>
    <w:rsid w:val="00C17DF6"/>
    <w:rsid w:val="00C2113E"/>
    <w:rsid w:val="00C21A9D"/>
    <w:rsid w:val="00C22481"/>
    <w:rsid w:val="00C23610"/>
    <w:rsid w:val="00C23840"/>
    <w:rsid w:val="00C2384A"/>
    <w:rsid w:val="00C24288"/>
    <w:rsid w:val="00C24752"/>
    <w:rsid w:val="00C25325"/>
    <w:rsid w:val="00C25D0B"/>
    <w:rsid w:val="00C26D58"/>
    <w:rsid w:val="00C26D5C"/>
    <w:rsid w:val="00C26F46"/>
    <w:rsid w:val="00C312C2"/>
    <w:rsid w:val="00C32E53"/>
    <w:rsid w:val="00C34325"/>
    <w:rsid w:val="00C3437C"/>
    <w:rsid w:val="00C35991"/>
    <w:rsid w:val="00C36D2F"/>
    <w:rsid w:val="00C40894"/>
    <w:rsid w:val="00C40A26"/>
    <w:rsid w:val="00C40F14"/>
    <w:rsid w:val="00C41634"/>
    <w:rsid w:val="00C41D1F"/>
    <w:rsid w:val="00C42826"/>
    <w:rsid w:val="00C43639"/>
    <w:rsid w:val="00C443FD"/>
    <w:rsid w:val="00C50EF3"/>
    <w:rsid w:val="00C510B4"/>
    <w:rsid w:val="00C5185B"/>
    <w:rsid w:val="00C52291"/>
    <w:rsid w:val="00C523C9"/>
    <w:rsid w:val="00C5272C"/>
    <w:rsid w:val="00C528C1"/>
    <w:rsid w:val="00C534EE"/>
    <w:rsid w:val="00C53BEF"/>
    <w:rsid w:val="00C558AF"/>
    <w:rsid w:val="00C5657D"/>
    <w:rsid w:val="00C56A4B"/>
    <w:rsid w:val="00C56E0E"/>
    <w:rsid w:val="00C572A3"/>
    <w:rsid w:val="00C6013B"/>
    <w:rsid w:val="00C6155E"/>
    <w:rsid w:val="00C615B5"/>
    <w:rsid w:val="00C61B14"/>
    <w:rsid w:val="00C63432"/>
    <w:rsid w:val="00C63542"/>
    <w:rsid w:val="00C646C9"/>
    <w:rsid w:val="00C6543B"/>
    <w:rsid w:val="00C658BF"/>
    <w:rsid w:val="00C6721F"/>
    <w:rsid w:val="00C70506"/>
    <w:rsid w:val="00C7130C"/>
    <w:rsid w:val="00C71F90"/>
    <w:rsid w:val="00C729A2"/>
    <w:rsid w:val="00C740CC"/>
    <w:rsid w:val="00C740F5"/>
    <w:rsid w:val="00C75760"/>
    <w:rsid w:val="00C76D5D"/>
    <w:rsid w:val="00C777D2"/>
    <w:rsid w:val="00C77A9D"/>
    <w:rsid w:val="00C8026E"/>
    <w:rsid w:val="00C8093A"/>
    <w:rsid w:val="00C80966"/>
    <w:rsid w:val="00C81417"/>
    <w:rsid w:val="00C823CB"/>
    <w:rsid w:val="00C83042"/>
    <w:rsid w:val="00C8304D"/>
    <w:rsid w:val="00C832BF"/>
    <w:rsid w:val="00C838A0"/>
    <w:rsid w:val="00C84857"/>
    <w:rsid w:val="00C84AF5"/>
    <w:rsid w:val="00C84D93"/>
    <w:rsid w:val="00C851FC"/>
    <w:rsid w:val="00C85948"/>
    <w:rsid w:val="00C86647"/>
    <w:rsid w:val="00C86B26"/>
    <w:rsid w:val="00C86B42"/>
    <w:rsid w:val="00C86EA2"/>
    <w:rsid w:val="00C8712D"/>
    <w:rsid w:val="00C8791B"/>
    <w:rsid w:val="00C901C5"/>
    <w:rsid w:val="00C90403"/>
    <w:rsid w:val="00C90834"/>
    <w:rsid w:val="00C912F6"/>
    <w:rsid w:val="00C919C2"/>
    <w:rsid w:val="00C927FC"/>
    <w:rsid w:val="00C92855"/>
    <w:rsid w:val="00C92B9E"/>
    <w:rsid w:val="00C92F1F"/>
    <w:rsid w:val="00C93111"/>
    <w:rsid w:val="00C936C4"/>
    <w:rsid w:val="00C94072"/>
    <w:rsid w:val="00C948D0"/>
    <w:rsid w:val="00C95937"/>
    <w:rsid w:val="00C965D8"/>
    <w:rsid w:val="00C97F00"/>
    <w:rsid w:val="00CA0B94"/>
    <w:rsid w:val="00CA0C1C"/>
    <w:rsid w:val="00CA1215"/>
    <w:rsid w:val="00CA26C1"/>
    <w:rsid w:val="00CA2707"/>
    <w:rsid w:val="00CA35ED"/>
    <w:rsid w:val="00CA3B61"/>
    <w:rsid w:val="00CA45B7"/>
    <w:rsid w:val="00CA553A"/>
    <w:rsid w:val="00CA572B"/>
    <w:rsid w:val="00CA59AC"/>
    <w:rsid w:val="00CA5CD8"/>
    <w:rsid w:val="00CB0184"/>
    <w:rsid w:val="00CB172D"/>
    <w:rsid w:val="00CB1877"/>
    <w:rsid w:val="00CB1878"/>
    <w:rsid w:val="00CB2029"/>
    <w:rsid w:val="00CB2155"/>
    <w:rsid w:val="00CB3E91"/>
    <w:rsid w:val="00CB45D5"/>
    <w:rsid w:val="00CB4CB7"/>
    <w:rsid w:val="00CB5693"/>
    <w:rsid w:val="00CB5999"/>
    <w:rsid w:val="00CB65DB"/>
    <w:rsid w:val="00CB6B03"/>
    <w:rsid w:val="00CB6EB2"/>
    <w:rsid w:val="00CB7152"/>
    <w:rsid w:val="00CB7369"/>
    <w:rsid w:val="00CC0268"/>
    <w:rsid w:val="00CC07E8"/>
    <w:rsid w:val="00CC1923"/>
    <w:rsid w:val="00CC25A5"/>
    <w:rsid w:val="00CC2C15"/>
    <w:rsid w:val="00CC32C1"/>
    <w:rsid w:val="00CC3467"/>
    <w:rsid w:val="00CC38D9"/>
    <w:rsid w:val="00CC47C6"/>
    <w:rsid w:val="00CC4847"/>
    <w:rsid w:val="00CC4B92"/>
    <w:rsid w:val="00CC4CAE"/>
    <w:rsid w:val="00CC4EA1"/>
    <w:rsid w:val="00CD0121"/>
    <w:rsid w:val="00CD0586"/>
    <w:rsid w:val="00CD2186"/>
    <w:rsid w:val="00CD241A"/>
    <w:rsid w:val="00CD3150"/>
    <w:rsid w:val="00CD3379"/>
    <w:rsid w:val="00CD35A8"/>
    <w:rsid w:val="00CD42FA"/>
    <w:rsid w:val="00CD58EA"/>
    <w:rsid w:val="00CD5C3F"/>
    <w:rsid w:val="00CD679E"/>
    <w:rsid w:val="00CD6C81"/>
    <w:rsid w:val="00CD790A"/>
    <w:rsid w:val="00CE0548"/>
    <w:rsid w:val="00CE153D"/>
    <w:rsid w:val="00CE17CC"/>
    <w:rsid w:val="00CE1822"/>
    <w:rsid w:val="00CE195F"/>
    <w:rsid w:val="00CE1A94"/>
    <w:rsid w:val="00CE2908"/>
    <w:rsid w:val="00CE31DB"/>
    <w:rsid w:val="00CE3CA6"/>
    <w:rsid w:val="00CE48F1"/>
    <w:rsid w:val="00CE58CD"/>
    <w:rsid w:val="00CE5B13"/>
    <w:rsid w:val="00CE63CC"/>
    <w:rsid w:val="00CF042F"/>
    <w:rsid w:val="00CF0702"/>
    <w:rsid w:val="00CF0EEA"/>
    <w:rsid w:val="00CF1381"/>
    <w:rsid w:val="00CF1996"/>
    <w:rsid w:val="00CF1DC0"/>
    <w:rsid w:val="00CF2730"/>
    <w:rsid w:val="00CF3B9D"/>
    <w:rsid w:val="00CF3ECE"/>
    <w:rsid w:val="00CF4526"/>
    <w:rsid w:val="00CF4BAB"/>
    <w:rsid w:val="00CF4DBF"/>
    <w:rsid w:val="00CF585E"/>
    <w:rsid w:val="00CF5BF4"/>
    <w:rsid w:val="00CF5FFC"/>
    <w:rsid w:val="00CF5FFE"/>
    <w:rsid w:val="00CF63C5"/>
    <w:rsid w:val="00CF649B"/>
    <w:rsid w:val="00CF6B93"/>
    <w:rsid w:val="00CF7B73"/>
    <w:rsid w:val="00CF7BA9"/>
    <w:rsid w:val="00D00482"/>
    <w:rsid w:val="00D008CB"/>
    <w:rsid w:val="00D00EDF"/>
    <w:rsid w:val="00D0291F"/>
    <w:rsid w:val="00D02A38"/>
    <w:rsid w:val="00D0307A"/>
    <w:rsid w:val="00D04795"/>
    <w:rsid w:val="00D05785"/>
    <w:rsid w:val="00D07438"/>
    <w:rsid w:val="00D10854"/>
    <w:rsid w:val="00D11730"/>
    <w:rsid w:val="00D13C78"/>
    <w:rsid w:val="00D14C59"/>
    <w:rsid w:val="00D15766"/>
    <w:rsid w:val="00D158DF"/>
    <w:rsid w:val="00D158ED"/>
    <w:rsid w:val="00D15925"/>
    <w:rsid w:val="00D16A78"/>
    <w:rsid w:val="00D16CFD"/>
    <w:rsid w:val="00D17B23"/>
    <w:rsid w:val="00D17D35"/>
    <w:rsid w:val="00D207E1"/>
    <w:rsid w:val="00D20B11"/>
    <w:rsid w:val="00D2155F"/>
    <w:rsid w:val="00D215A5"/>
    <w:rsid w:val="00D22D75"/>
    <w:rsid w:val="00D23658"/>
    <w:rsid w:val="00D23BC8"/>
    <w:rsid w:val="00D25BB6"/>
    <w:rsid w:val="00D26896"/>
    <w:rsid w:val="00D26C2E"/>
    <w:rsid w:val="00D26D7A"/>
    <w:rsid w:val="00D2746D"/>
    <w:rsid w:val="00D27B4C"/>
    <w:rsid w:val="00D30400"/>
    <w:rsid w:val="00D30C49"/>
    <w:rsid w:val="00D31013"/>
    <w:rsid w:val="00D315B7"/>
    <w:rsid w:val="00D31A36"/>
    <w:rsid w:val="00D3251A"/>
    <w:rsid w:val="00D32A1D"/>
    <w:rsid w:val="00D32A33"/>
    <w:rsid w:val="00D33E51"/>
    <w:rsid w:val="00D34ABD"/>
    <w:rsid w:val="00D34DA9"/>
    <w:rsid w:val="00D351D1"/>
    <w:rsid w:val="00D3598B"/>
    <w:rsid w:val="00D36AE6"/>
    <w:rsid w:val="00D371B0"/>
    <w:rsid w:val="00D374C7"/>
    <w:rsid w:val="00D404E5"/>
    <w:rsid w:val="00D40879"/>
    <w:rsid w:val="00D42095"/>
    <w:rsid w:val="00D42B8E"/>
    <w:rsid w:val="00D45999"/>
    <w:rsid w:val="00D45C0A"/>
    <w:rsid w:val="00D45C75"/>
    <w:rsid w:val="00D46DE2"/>
    <w:rsid w:val="00D476ED"/>
    <w:rsid w:val="00D51575"/>
    <w:rsid w:val="00D51957"/>
    <w:rsid w:val="00D51EB5"/>
    <w:rsid w:val="00D522D7"/>
    <w:rsid w:val="00D5248C"/>
    <w:rsid w:val="00D52714"/>
    <w:rsid w:val="00D5296E"/>
    <w:rsid w:val="00D5379D"/>
    <w:rsid w:val="00D53FE3"/>
    <w:rsid w:val="00D548D0"/>
    <w:rsid w:val="00D552CA"/>
    <w:rsid w:val="00D55AEA"/>
    <w:rsid w:val="00D573C3"/>
    <w:rsid w:val="00D6005C"/>
    <w:rsid w:val="00D603FC"/>
    <w:rsid w:val="00D60B3E"/>
    <w:rsid w:val="00D611CE"/>
    <w:rsid w:val="00D6179F"/>
    <w:rsid w:val="00D61B5D"/>
    <w:rsid w:val="00D61F04"/>
    <w:rsid w:val="00D628A0"/>
    <w:rsid w:val="00D6348F"/>
    <w:rsid w:val="00D63974"/>
    <w:rsid w:val="00D63D5F"/>
    <w:rsid w:val="00D64F32"/>
    <w:rsid w:val="00D65FAC"/>
    <w:rsid w:val="00D67F41"/>
    <w:rsid w:val="00D703DD"/>
    <w:rsid w:val="00D71E50"/>
    <w:rsid w:val="00D72C05"/>
    <w:rsid w:val="00D73380"/>
    <w:rsid w:val="00D739D4"/>
    <w:rsid w:val="00D73D0C"/>
    <w:rsid w:val="00D74D3E"/>
    <w:rsid w:val="00D74F69"/>
    <w:rsid w:val="00D7516D"/>
    <w:rsid w:val="00D7609C"/>
    <w:rsid w:val="00D77876"/>
    <w:rsid w:val="00D7793A"/>
    <w:rsid w:val="00D7799C"/>
    <w:rsid w:val="00D8058E"/>
    <w:rsid w:val="00D82741"/>
    <w:rsid w:val="00D82767"/>
    <w:rsid w:val="00D83951"/>
    <w:rsid w:val="00D83CF2"/>
    <w:rsid w:val="00D84A78"/>
    <w:rsid w:val="00D84D07"/>
    <w:rsid w:val="00D86161"/>
    <w:rsid w:val="00D867C2"/>
    <w:rsid w:val="00D86CC7"/>
    <w:rsid w:val="00D87526"/>
    <w:rsid w:val="00D87DC6"/>
    <w:rsid w:val="00D907B9"/>
    <w:rsid w:val="00D92341"/>
    <w:rsid w:val="00D92EA9"/>
    <w:rsid w:val="00D93E42"/>
    <w:rsid w:val="00D958A6"/>
    <w:rsid w:val="00D95FEA"/>
    <w:rsid w:val="00D96065"/>
    <w:rsid w:val="00D96E95"/>
    <w:rsid w:val="00D973E7"/>
    <w:rsid w:val="00D974BF"/>
    <w:rsid w:val="00D97572"/>
    <w:rsid w:val="00D97821"/>
    <w:rsid w:val="00DA012E"/>
    <w:rsid w:val="00DA18BC"/>
    <w:rsid w:val="00DA1C16"/>
    <w:rsid w:val="00DA1ED9"/>
    <w:rsid w:val="00DA2314"/>
    <w:rsid w:val="00DA2458"/>
    <w:rsid w:val="00DA39B0"/>
    <w:rsid w:val="00DA3BCC"/>
    <w:rsid w:val="00DA48AB"/>
    <w:rsid w:val="00DA5132"/>
    <w:rsid w:val="00DA5B32"/>
    <w:rsid w:val="00DA5B69"/>
    <w:rsid w:val="00DA6323"/>
    <w:rsid w:val="00DA65EC"/>
    <w:rsid w:val="00DB0690"/>
    <w:rsid w:val="00DB0CA4"/>
    <w:rsid w:val="00DB0D97"/>
    <w:rsid w:val="00DB1A3B"/>
    <w:rsid w:val="00DB1D10"/>
    <w:rsid w:val="00DB1D29"/>
    <w:rsid w:val="00DB21FF"/>
    <w:rsid w:val="00DB24D8"/>
    <w:rsid w:val="00DB3611"/>
    <w:rsid w:val="00DB4454"/>
    <w:rsid w:val="00DB4497"/>
    <w:rsid w:val="00DB4A40"/>
    <w:rsid w:val="00DB4AA7"/>
    <w:rsid w:val="00DB4F37"/>
    <w:rsid w:val="00DB5CFA"/>
    <w:rsid w:val="00DB5FAF"/>
    <w:rsid w:val="00DB60C5"/>
    <w:rsid w:val="00DB67BC"/>
    <w:rsid w:val="00DB68C3"/>
    <w:rsid w:val="00DB6AF5"/>
    <w:rsid w:val="00DB7509"/>
    <w:rsid w:val="00DC06CF"/>
    <w:rsid w:val="00DC0848"/>
    <w:rsid w:val="00DC1ECF"/>
    <w:rsid w:val="00DC2A49"/>
    <w:rsid w:val="00DC3151"/>
    <w:rsid w:val="00DC321A"/>
    <w:rsid w:val="00DC39EB"/>
    <w:rsid w:val="00DC62A5"/>
    <w:rsid w:val="00DC75B9"/>
    <w:rsid w:val="00DD08B9"/>
    <w:rsid w:val="00DD0986"/>
    <w:rsid w:val="00DD145A"/>
    <w:rsid w:val="00DD16BC"/>
    <w:rsid w:val="00DD1EE6"/>
    <w:rsid w:val="00DD34EE"/>
    <w:rsid w:val="00DD34F7"/>
    <w:rsid w:val="00DD4ADC"/>
    <w:rsid w:val="00DD534B"/>
    <w:rsid w:val="00DD79F9"/>
    <w:rsid w:val="00DE0D29"/>
    <w:rsid w:val="00DE286F"/>
    <w:rsid w:val="00DE2ACE"/>
    <w:rsid w:val="00DE31BF"/>
    <w:rsid w:val="00DE351D"/>
    <w:rsid w:val="00DE3C24"/>
    <w:rsid w:val="00DE4EF7"/>
    <w:rsid w:val="00DE54E1"/>
    <w:rsid w:val="00DE56E8"/>
    <w:rsid w:val="00DE5C8A"/>
    <w:rsid w:val="00DE5D9A"/>
    <w:rsid w:val="00DE6A06"/>
    <w:rsid w:val="00DE6D70"/>
    <w:rsid w:val="00DE7507"/>
    <w:rsid w:val="00DE768C"/>
    <w:rsid w:val="00DF032C"/>
    <w:rsid w:val="00DF0582"/>
    <w:rsid w:val="00DF0C8F"/>
    <w:rsid w:val="00DF0D36"/>
    <w:rsid w:val="00DF1EA0"/>
    <w:rsid w:val="00DF2135"/>
    <w:rsid w:val="00DF24B8"/>
    <w:rsid w:val="00DF27A9"/>
    <w:rsid w:val="00DF2DDC"/>
    <w:rsid w:val="00DF3F4C"/>
    <w:rsid w:val="00DF500A"/>
    <w:rsid w:val="00DF5A2D"/>
    <w:rsid w:val="00DF73E7"/>
    <w:rsid w:val="00DF7557"/>
    <w:rsid w:val="00E018D3"/>
    <w:rsid w:val="00E01F52"/>
    <w:rsid w:val="00E02187"/>
    <w:rsid w:val="00E025A6"/>
    <w:rsid w:val="00E0318D"/>
    <w:rsid w:val="00E031A0"/>
    <w:rsid w:val="00E033C3"/>
    <w:rsid w:val="00E035D3"/>
    <w:rsid w:val="00E050CD"/>
    <w:rsid w:val="00E05B88"/>
    <w:rsid w:val="00E05EDF"/>
    <w:rsid w:val="00E060C1"/>
    <w:rsid w:val="00E06A42"/>
    <w:rsid w:val="00E108D5"/>
    <w:rsid w:val="00E11C75"/>
    <w:rsid w:val="00E12C18"/>
    <w:rsid w:val="00E12CB5"/>
    <w:rsid w:val="00E13EF2"/>
    <w:rsid w:val="00E1494C"/>
    <w:rsid w:val="00E14F03"/>
    <w:rsid w:val="00E14F37"/>
    <w:rsid w:val="00E1556D"/>
    <w:rsid w:val="00E15593"/>
    <w:rsid w:val="00E15A78"/>
    <w:rsid w:val="00E163A8"/>
    <w:rsid w:val="00E16F08"/>
    <w:rsid w:val="00E20012"/>
    <w:rsid w:val="00E20BDD"/>
    <w:rsid w:val="00E21667"/>
    <w:rsid w:val="00E21857"/>
    <w:rsid w:val="00E227D2"/>
    <w:rsid w:val="00E232E9"/>
    <w:rsid w:val="00E23576"/>
    <w:rsid w:val="00E23826"/>
    <w:rsid w:val="00E23E95"/>
    <w:rsid w:val="00E25960"/>
    <w:rsid w:val="00E259EF"/>
    <w:rsid w:val="00E25BC2"/>
    <w:rsid w:val="00E25C06"/>
    <w:rsid w:val="00E26ADA"/>
    <w:rsid w:val="00E27709"/>
    <w:rsid w:val="00E27B33"/>
    <w:rsid w:val="00E27F24"/>
    <w:rsid w:val="00E30083"/>
    <w:rsid w:val="00E3094B"/>
    <w:rsid w:val="00E32150"/>
    <w:rsid w:val="00E32F3F"/>
    <w:rsid w:val="00E33100"/>
    <w:rsid w:val="00E33149"/>
    <w:rsid w:val="00E3351A"/>
    <w:rsid w:val="00E337E8"/>
    <w:rsid w:val="00E338F1"/>
    <w:rsid w:val="00E341A7"/>
    <w:rsid w:val="00E343C0"/>
    <w:rsid w:val="00E343E6"/>
    <w:rsid w:val="00E35ED2"/>
    <w:rsid w:val="00E362DE"/>
    <w:rsid w:val="00E36EE0"/>
    <w:rsid w:val="00E3729F"/>
    <w:rsid w:val="00E37465"/>
    <w:rsid w:val="00E37791"/>
    <w:rsid w:val="00E40302"/>
    <w:rsid w:val="00E40A32"/>
    <w:rsid w:val="00E412B7"/>
    <w:rsid w:val="00E43732"/>
    <w:rsid w:val="00E44369"/>
    <w:rsid w:val="00E45923"/>
    <w:rsid w:val="00E46892"/>
    <w:rsid w:val="00E5059F"/>
    <w:rsid w:val="00E531D1"/>
    <w:rsid w:val="00E5345C"/>
    <w:rsid w:val="00E5381F"/>
    <w:rsid w:val="00E53D01"/>
    <w:rsid w:val="00E55155"/>
    <w:rsid w:val="00E55E7D"/>
    <w:rsid w:val="00E56C7E"/>
    <w:rsid w:val="00E57CA7"/>
    <w:rsid w:val="00E57FA6"/>
    <w:rsid w:val="00E63353"/>
    <w:rsid w:val="00E63624"/>
    <w:rsid w:val="00E63D27"/>
    <w:rsid w:val="00E64C61"/>
    <w:rsid w:val="00E65B4A"/>
    <w:rsid w:val="00E66781"/>
    <w:rsid w:val="00E66870"/>
    <w:rsid w:val="00E66968"/>
    <w:rsid w:val="00E66A04"/>
    <w:rsid w:val="00E66E45"/>
    <w:rsid w:val="00E67947"/>
    <w:rsid w:val="00E70C82"/>
    <w:rsid w:val="00E7103B"/>
    <w:rsid w:val="00E71C52"/>
    <w:rsid w:val="00E73FED"/>
    <w:rsid w:val="00E742A5"/>
    <w:rsid w:val="00E7492F"/>
    <w:rsid w:val="00E74F2B"/>
    <w:rsid w:val="00E756F8"/>
    <w:rsid w:val="00E7684A"/>
    <w:rsid w:val="00E770DB"/>
    <w:rsid w:val="00E775E8"/>
    <w:rsid w:val="00E77735"/>
    <w:rsid w:val="00E808B4"/>
    <w:rsid w:val="00E810DB"/>
    <w:rsid w:val="00E81269"/>
    <w:rsid w:val="00E819C6"/>
    <w:rsid w:val="00E81B62"/>
    <w:rsid w:val="00E83131"/>
    <w:rsid w:val="00E83E0A"/>
    <w:rsid w:val="00E84759"/>
    <w:rsid w:val="00E849F6"/>
    <w:rsid w:val="00E86633"/>
    <w:rsid w:val="00E87A78"/>
    <w:rsid w:val="00E9089B"/>
    <w:rsid w:val="00E90AE4"/>
    <w:rsid w:val="00E9209A"/>
    <w:rsid w:val="00E92D9C"/>
    <w:rsid w:val="00E931B6"/>
    <w:rsid w:val="00E9677F"/>
    <w:rsid w:val="00EA0015"/>
    <w:rsid w:val="00EA13F2"/>
    <w:rsid w:val="00EA173D"/>
    <w:rsid w:val="00EA1A55"/>
    <w:rsid w:val="00EA1F04"/>
    <w:rsid w:val="00EA2126"/>
    <w:rsid w:val="00EA2523"/>
    <w:rsid w:val="00EA3111"/>
    <w:rsid w:val="00EA37E3"/>
    <w:rsid w:val="00EA382F"/>
    <w:rsid w:val="00EA38D4"/>
    <w:rsid w:val="00EA3E80"/>
    <w:rsid w:val="00EA3EB3"/>
    <w:rsid w:val="00EA4E63"/>
    <w:rsid w:val="00EA5022"/>
    <w:rsid w:val="00EA6790"/>
    <w:rsid w:val="00EA6C97"/>
    <w:rsid w:val="00EA6D06"/>
    <w:rsid w:val="00EB050A"/>
    <w:rsid w:val="00EB0B0D"/>
    <w:rsid w:val="00EB0CDA"/>
    <w:rsid w:val="00EB0D27"/>
    <w:rsid w:val="00EB0E6F"/>
    <w:rsid w:val="00EB1E45"/>
    <w:rsid w:val="00EB2009"/>
    <w:rsid w:val="00EB2457"/>
    <w:rsid w:val="00EB3D69"/>
    <w:rsid w:val="00EB52C0"/>
    <w:rsid w:val="00EB5758"/>
    <w:rsid w:val="00EB5F9C"/>
    <w:rsid w:val="00EB69AC"/>
    <w:rsid w:val="00EB77E2"/>
    <w:rsid w:val="00EB7E99"/>
    <w:rsid w:val="00EC0649"/>
    <w:rsid w:val="00EC06EC"/>
    <w:rsid w:val="00EC112C"/>
    <w:rsid w:val="00EC1387"/>
    <w:rsid w:val="00EC152F"/>
    <w:rsid w:val="00EC18A1"/>
    <w:rsid w:val="00EC2586"/>
    <w:rsid w:val="00EC2DBF"/>
    <w:rsid w:val="00EC46DE"/>
    <w:rsid w:val="00EC4747"/>
    <w:rsid w:val="00EC5974"/>
    <w:rsid w:val="00EC5F87"/>
    <w:rsid w:val="00EC64F2"/>
    <w:rsid w:val="00EC7156"/>
    <w:rsid w:val="00EC743D"/>
    <w:rsid w:val="00EC789A"/>
    <w:rsid w:val="00EC7EA6"/>
    <w:rsid w:val="00ED0EC5"/>
    <w:rsid w:val="00ED2D4C"/>
    <w:rsid w:val="00ED2F00"/>
    <w:rsid w:val="00ED34A3"/>
    <w:rsid w:val="00ED438A"/>
    <w:rsid w:val="00ED4B25"/>
    <w:rsid w:val="00ED7A86"/>
    <w:rsid w:val="00EE082A"/>
    <w:rsid w:val="00EE119B"/>
    <w:rsid w:val="00EE12F7"/>
    <w:rsid w:val="00EE15CF"/>
    <w:rsid w:val="00EE2C3E"/>
    <w:rsid w:val="00EE351D"/>
    <w:rsid w:val="00EE3FD7"/>
    <w:rsid w:val="00EE4142"/>
    <w:rsid w:val="00EE597F"/>
    <w:rsid w:val="00EE6C63"/>
    <w:rsid w:val="00EE6F99"/>
    <w:rsid w:val="00EE76FD"/>
    <w:rsid w:val="00EE7EA3"/>
    <w:rsid w:val="00EF03C4"/>
    <w:rsid w:val="00EF21D3"/>
    <w:rsid w:val="00EF2515"/>
    <w:rsid w:val="00EF296C"/>
    <w:rsid w:val="00EF40E7"/>
    <w:rsid w:val="00EF41A2"/>
    <w:rsid w:val="00EF43ED"/>
    <w:rsid w:val="00EF51B3"/>
    <w:rsid w:val="00EF5530"/>
    <w:rsid w:val="00EF5ADA"/>
    <w:rsid w:val="00EF6876"/>
    <w:rsid w:val="00EF687D"/>
    <w:rsid w:val="00EF6E8D"/>
    <w:rsid w:val="00EF7778"/>
    <w:rsid w:val="00F0013B"/>
    <w:rsid w:val="00F011D3"/>
    <w:rsid w:val="00F01A3A"/>
    <w:rsid w:val="00F0210B"/>
    <w:rsid w:val="00F03BEF"/>
    <w:rsid w:val="00F03C50"/>
    <w:rsid w:val="00F03F45"/>
    <w:rsid w:val="00F04AD6"/>
    <w:rsid w:val="00F059FD"/>
    <w:rsid w:val="00F07275"/>
    <w:rsid w:val="00F11168"/>
    <w:rsid w:val="00F119A1"/>
    <w:rsid w:val="00F13147"/>
    <w:rsid w:val="00F13F37"/>
    <w:rsid w:val="00F14E80"/>
    <w:rsid w:val="00F1514E"/>
    <w:rsid w:val="00F1639E"/>
    <w:rsid w:val="00F173AA"/>
    <w:rsid w:val="00F17494"/>
    <w:rsid w:val="00F17711"/>
    <w:rsid w:val="00F179C6"/>
    <w:rsid w:val="00F20BB1"/>
    <w:rsid w:val="00F20DF8"/>
    <w:rsid w:val="00F20E6A"/>
    <w:rsid w:val="00F2128E"/>
    <w:rsid w:val="00F21763"/>
    <w:rsid w:val="00F21CB3"/>
    <w:rsid w:val="00F22160"/>
    <w:rsid w:val="00F22342"/>
    <w:rsid w:val="00F232B9"/>
    <w:rsid w:val="00F236C5"/>
    <w:rsid w:val="00F24621"/>
    <w:rsid w:val="00F24C2C"/>
    <w:rsid w:val="00F268BD"/>
    <w:rsid w:val="00F27FDF"/>
    <w:rsid w:val="00F307A2"/>
    <w:rsid w:val="00F32C99"/>
    <w:rsid w:val="00F3380E"/>
    <w:rsid w:val="00F346CB"/>
    <w:rsid w:val="00F34DBC"/>
    <w:rsid w:val="00F34ED2"/>
    <w:rsid w:val="00F3551A"/>
    <w:rsid w:val="00F36701"/>
    <w:rsid w:val="00F40352"/>
    <w:rsid w:val="00F40ACA"/>
    <w:rsid w:val="00F42153"/>
    <w:rsid w:val="00F435E0"/>
    <w:rsid w:val="00F45179"/>
    <w:rsid w:val="00F45335"/>
    <w:rsid w:val="00F45AB1"/>
    <w:rsid w:val="00F46867"/>
    <w:rsid w:val="00F471D0"/>
    <w:rsid w:val="00F47B7F"/>
    <w:rsid w:val="00F47C32"/>
    <w:rsid w:val="00F5009A"/>
    <w:rsid w:val="00F51727"/>
    <w:rsid w:val="00F52A0B"/>
    <w:rsid w:val="00F53395"/>
    <w:rsid w:val="00F53A73"/>
    <w:rsid w:val="00F54661"/>
    <w:rsid w:val="00F54770"/>
    <w:rsid w:val="00F56E3E"/>
    <w:rsid w:val="00F5742F"/>
    <w:rsid w:val="00F57839"/>
    <w:rsid w:val="00F6037E"/>
    <w:rsid w:val="00F6089F"/>
    <w:rsid w:val="00F620BD"/>
    <w:rsid w:val="00F6210C"/>
    <w:rsid w:val="00F6230A"/>
    <w:rsid w:val="00F63044"/>
    <w:rsid w:val="00F63DB1"/>
    <w:rsid w:val="00F6496E"/>
    <w:rsid w:val="00F64A5C"/>
    <w:rsid w:val="00F64FCE"/>
    <w:rsid w:val="00F65B71"/>
    <w:rsid w:val="00F65B77"/>
    <w:rsid w:val="00F66882"/>
    <w:rsid w:val="00F672AB"/>
    <w:rsid w:val="00F67301"/>
    <w:rsid w:val="00F67F32"/>
    <w:rsid w:val="00F70285"/>
    <w:rsid w:val="00F70C70"/>
    <w:rsid w:val="00F71BDA"/>
    <w:rsid w:val="00F72094"/>
    <w:rsid w:val="00F72107"/>
    <w:rsid w:val="00F722E5"/>
    <w:rsid w:val="00F7242D"/>
    <w:rsid w:val="00F72C8A"/>
    <w:rsid w:val="00F72F30"/>
    <w:rsid w:val="00F74B12"/>
    <w:rsid w:val="00F75C95"/>
    <w:rsid w:val="00F75DDF"/>
    <w:rsid w:val="00F760C4"/>
    <w:rsid w:val="00F76870"/>
    <w:rsid w:val="00F779E0"/>
    <w:rsid w:val="00F77FFD"/>
    <w:rsid w:val="00F801F6"/>
    <w:rsid w:val="00F809C5"/>
    <w:rsid w:val="00F80C41"/>
    <w:rsid w:val="00F81145"/>
    <w:rsid w:val="00F81BF4"/>
    <w:rsid w:val="00F82341"/>
    <w:rsid w:val="00F835E7"/>
    <w:rsid w:val="00F841D9"/>
    <w:rsid w:val="00F851D0"/>
    <w:rsid w:val="00F858EA"/>
    <w:rsid w:val="00F85A96"/>
    <w:rsid w:val="00F85CAD"/>
    <w:rsid w:val="00F86F0A"/>
    <w:rsid w:val="00F87212"/>
    <w:rsid w:val="00F8785E"/>
    <w:rsid w:val="00F90364"/>
    <w:rsid w:val="00F9053C"/>
    <w:rsid w:val="00F90EF9"/>
    <w:rsid w:val="00F92783"/>
    <w:rsid w:val="00F92CED"/>
    <w:rsid w:val="00F93672"/>
    <w:rsid w:val="00F9424C"/>
    <w:rsid w:val="00F9471F"/>
    <w:rsid w:val="00F94CFF"/>
    <w:rsid w:val="00F95155"/>
    <w:rsid w:val="00F95244"/>
    <w:rsid w:val="00F95E14"/>
    <w:rsid w:val="00F95EDB"/>
    <w:rsid w:val="00F9643C"/>
    <w:rsid w:val="00F97F5A"/>
    <w:rsid w:val="00FA2C91"/>
    <w:rsid w:val="00FA34B2"/>
    <w:rsid w:val="00FA5205"/>
    <w:rsid w:val="00FA5749"/>
    <w:rsid w:val="00FA61AB"/>
    <w:rsid w:val="00FA68B4"/>
    <w:rsid w:val="00FB003C"/>
    <w:rsid w:val="00FB100B"/>
    <w:rsid w:val="00FB18AA"/>
    <w:rsid w:val="00FB252A"/>
    <w:rsid w:val="00FB2699"/>
    <w:rsid w:val="00FB3815"/>
    <w:rsid w:val="00FB58A9"/>
    <w:rsid w:val="00FB6744"/>
    <w:rsid w:val="00FB6AAF"/>
    <w:rsid w:val="00FB7FF0"/>
    <w:rsid w:val="00FC1558"/>
    <w:rsid w:val="00FC1863"/>
    <w:rsid w:val="00FC1F2B"/>
    <w:rsid w:val="00FC2094"/>
    <w:rsid w:val="00FC2A8A"/>
    <w:rsid w:val="00FC2FB8"/>
    <w:rsid w:val="00FC31DA"/>
    <w:rsid w:val="00FC4C8A"/>
    <w:rsid w:val="00FC602A"/>
    <w:rsid w:val="00FD2165"/>
    <w:rsid w:val="00FD226B"/>
    <w:rsid w:val="00FD3300"/>
    <w:rsid w:val="00FD37B4"/>
    <w:rsid w:val="00FD3B51"/>
    <w:rsid w:val="00FD3E11"/>
    <w:rsid w:val="00FD4228"/>
    <w:rsid w:val="00FD4F9C"/>
    <w:rsid w:val="00FD53E0"/>
    <w:rsid w:val="00FD606C"/>
    <w:rsid w:val="00FD668D"/>
    <w:rsid w:val="00FD6850"/>
    <w:rsid w:val="00FD7065"/>
    <w:rsid w:val="00FD76DC"/>
    <w:rsid w:val="00FD7851"/>
    <w:rsid w:val="00FE0433"/>
    <w:rsid w:val="00FE2BBD"/>
    <w:rsid w:val="00FE2F1D"/>
    <w:rsid w:val="00FE4856"/>
    <w:rsid w:val="00FE544E"/>
    <w:rsid w:val="00FE565C"/>
    <w:rsid w:val="00FE57B5"/>
    <w:rsid w:val="00FE71EC"/>
    <w:rsid w:val="00FE776A"/>
    <w:rsid w:val="00FE7C19"/>
    <w:rsid w:val="00FF0819"/>
    <w:rsid w:val="00FF0E9F"/>
    <w:rsid w:val="00FF1D0D"/>
    <w:rsid w:val="00FF1F8B"/>
    <w:rsid w:val="00FF20DD"/>
    <w:rsid w:val="00FF2237"/>
    <w:rsid w:val="00FF3736"/>
    <w:rsid w:val="00FF3B5F"/>
    <w:rsid w:val="00FF4211"/>
    <w:rsid w:val="00FF44DE"/>
    <w:rsid w:val="00FF4C15"/>
    <w:rsid w:val="00FF569D"/>
    <w:rsid w:val="00FF5D39"/>
    <w:rsid w:val="00FF703B"/>
    <w:rsid w:val="00FF705E"/>
    <w:rsid w:val="00FF720C"/>
    <w:rsid w:val="00FF79E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id-ID" w:eastAsia="id-ID"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uiPriority="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A9D"/>
    <w:rPr>
      <w:sz w:val="24"/>
      <w:szCs w:val="24"/>
      <w:lang w:eastAsia="en-US"/>
    </w:rPr>
  </w:style>
  <w:style w:type="paragraph" w:styleId="Heading1">
    <w:name w:val="heading 1"/>
    <w:basedOn w:val="Normal"/>
    <w:next w:val="Normal"/>
    <w:link w:val="Heading1Char"/>
    <w:qFormat/>
    <w:locked/>
    <w:rsid w:val="0082552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361D5"/>
    <w:pPr>
      <w:keepNext/>
      <w:spacing w:before="240" w:after="60"/>
      <w:outlineLvl w:val="1"/>
    </w:pPr>
    <w:rPr>
      <w:rFonts w:ascii="Cambria" w:hAnsi="Cambria" w:cs="Cambria"/>
      <w:b/>
      <w:bCs/>
      <w:i/>
      <w:iCs/>
      <w:sz w:val="28"/>
      <w:szCs w:val="28"/>
    </w:rPr>
  </w:style>
  <w:style w:type="paragraph" w:styleId="Heading3">
    <w:name w:val="heading 3"/>
    <w:basedOn w:val="Normal"/>
    <w:next w:val="Normal"/>
    <w:link w:val="Heading3Char"/>
    <w:qFormat/>
    <w:locked/>
    <w:rsid w:val="008255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locked/>
    <w:rsid w:val="0082552D"/>
    <w:pPr>
      <w:keepNext/>
      <w:jc w:val="both"/>
      <w:outlineLvl w:val="3"/>
    </w:pPr>
    <w:rPr>
      <w:rFonts w:ascii="Arial" w:hAnsi="Arial" w:cs="Arial"/>
      <w:b/>
      <w:bCs/>
      <w:sz w:val="36"/>
      <w:szCs w:val="36"/>
    </w:rPr>
  </w:style>
  <w:style w:type="paragraph" w:styleId="Heading5">
    <w:name w:val="heading 5"/>
    <w:basedOn w:val="Normal"/>
    <w:next w:val="Normal"/>
    <w:link w:val="Heading5Char"/>
    <w:qFormat/>
    <w:locked/>
    <w:rsid w:val="0082552D"/>
    <w:pPr>
      <w:keepNext/>
      <w:jc w:val="center"/>
      <w:outlineLvl w:val="4"/>
    </w:pPr>
    <w:rPr>
      <w:rFonts w:ascii="Arial" w:hAnsi="Arial" w:cs="Arial"/>
      <w:b/>
      <w:bCs/>
      <w:sz w:val="32"/>
      <w:szCs w:val="32"/>
    </w:rPr>
  </w:style>
  <w:style w:type="paragraph" w:styleId="Heading6">
    <w:name w:val="heading 6"/>
    <w:basedOn w:val="Normal"/>
    <w:next w:val="Normal"/>
    <w:link w:val="Heading6Char"/>
    <w:qFormat/>
    <w:locked/>
    <w:rsid w:val="0082552D"/>
    <w:pPr>
      <w:spacing w:before="240" w:after="60"/>
      <w:outlineLvl w:val="5"/>
    </w:pPr>
    <w:rPr>
      <w:rFonts w:ascii="Times New Roman" w:hAnsi="Times New Roman" w:cs="Times New Roman"/>
      <w:b/>
      <w:bCs/>
      <w:sz w:val="22"/>
      <w:szCs w:val="22"/>
    </w:rPr>
  </w:style>
  <w:style w:type="paragraph" w:styleId="Heading8">
    <w:name w:val="heading 8"/>
    <w:basedOn w:val="Normal"/>
    <w:next w:val="Normal"/>
    <w:link w:val="Heading8Char"/>
    <w:qFormat/>
    <w:locked/>
    <w:rsid w:val="0082552D"/>
    <w:pPr>
      <w:spacing w:before="240" w:after="60"/>
      <w:outlineLvl w:val="7"/>
    </w:pPr>
    <w:rPr>
      <w:rFonts w:ascii="Times New Roman" w:hAnsi="Times New Roman"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361D5"/>
    <w:rPr>
      <w:rFonts w:ascii="Cambria" w:hAnsi="Cambria" w:cs="Cambria"/>
      <w:b/>
      <w:bCs/>
      <w:i/>
      <w:iCs/>
      <w:sz w:val="28"/>
      <w:szCs w:val="28"/>
      <w:lang w:val="en-US" w:eastAsia="en-US"/>
    </w:rPr>
  </w:style>
  <w:style w:type="paragraph" w:customStyle="1" w:styleId="judul1">
    <w:name w:val="judul1"/>
    <w:basedOn w:val="Normal"/>
    <w:uiPriority w:val="99"/>
    <w:rsid w:val="006E220A"/>
    <w:pPr>
      <w:tabs>
        <w:tab w:val="left" w:pos="540"/>
        <w:tab w:val="left" w:pos="7200"/>
      </w:tabs>
      <w:jc w:val="center"/>
    </w:pPr>
    <w:rPr>
      <w:rFonts w:ascii="PalmSprings" w:hAnsi="PalmSprings" w:cs="PalmSprings"/>
      <w:b/>
      <w:bCs/>
      <w:caps/>
      <w:spacing w:val="4"/>
      <w:sz w:val="22"/>
      <w:szCs w:val="22"/>
    </w:rPr>
  </w:style>
  <w:style w:type="paragraph" w:styleId="BodyText">
    <w:name w:val="Body Text"/>
    <w:basedOn w:val="Normal"/>
    <w:link w:val="BodyTextChar"/>
    <w:uiPriority w:val="99"/>
    <w:rsid w:val="006E220A"/>
    <w:pPr>
      <w:jc w:val="both"/>
    </w:pPr>
    <w:rPr>
      <w:rFonts w:ascii="Book Antiqua" w:hAnsi="Book Antiqua" w:cs="Book Antiqua"/>
      <w:b/>
      <w:bCs/>
    </w:rPr>
  </w:style>
  <w:style w:type="character" w:customStyle="1" w:styleId="BodyTextChar">
    <w:name w:val="Body Text Char"/>
    <w:basedOn w:val="DefaultParagraphFont"/>
    <w:link w:val="BodyText"/>
    <w:uiPriority w:val="99"/>
    <w:locked/>
    <w:rsid w:val="006E220A"/>
    <w:rPr>
      <w:rFonts w:ascii="Book Antiqua" w:hAnsi="Book Antiqua" w:cs="Book Antiqua"/>
      <w:b/>
      <w:bCs/>
      <w:sz w:val="24"/>
      <w:szCs w:val="24"/>
      <w:lang w:val="en-US"/>
    </w:rPr>
  </w:style>
  <w:style w:type="paragraph" w:styleId="BodyTextIndent">
    <w:name w:val="Body Text Indent"/>
    <w:basedOn w:val="Normal"/>
    <w:link w:val="BodyTextIndentChar"/>
    <w:uiPriority w:val="99"/>
    <w:rsid w:val="006E220A"/>
    <w:pPr>
      <w:spacing w:after="120"/>
      <w:ind w:left="360"/>
    </w:pPr>
    <w:rPr>
      <w:sz w:val="20"/>
      <w:szCs w:val="20"/>
    </w:rPr>
  </w:style>
  <w:style w:type="character" w:customStyle="1" w:styleId="BodyTextIndentChar">
    <w:name w:val="Body Text Indent Char"/>
    <w:basedOn w:val="DefaultParagraphFont"/>
    <w:link w:val="BodyTextIndent"/>
    <w:uiPriority w:val="99"/>
    <w:locked/>
    <w:rsid w:val="006E220A"/>
    <w:rPr>
      <w:rFonts w:ascii="Times New Roman" w:hAnsi="Times New Roman" w:cs="Times New Roman"/>
      <w:sz w:val="20"/>
      <w:szCs w:val="20"/>
      <w:lang w:val="en-US"/>
    </w:rPr>
  </w:style>
  <w:style w:type="paragraph" w:styleId="BodyTextIndent3">
    <w:name w:val="Body Text Indent 3"/>
    <w:basedOn w:val="Normal"/>
    <w:link w:val="BodyTextIndent3Char"/>
    <w:uiPriority w:val="99"/>
    <w:rsid w:val="006E220A"/>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6E220A"/>
    <w:rPr>
      <w:rFonts w:ascii="Times New Roman" w:hAnsi="Times New Roman" w:cs="Times New Roman"/>
      <w:sz w:val="16"/>
      <w:szCs w:val="16"/>
      <w:lang w:val="en-US"/>
    </w:rPr>
  </w:style>
  <w:style w:type="paragraph" w:customStyle="1" w:styleId="body1">
    <w:name w:val="body1"/>
    <w:basedOn w:val="Normal"/>
    <w:uiPriority w:val="99"/>
    <w:rsid w:val="006E220A"/>
    <w:pPr>
      <w:spacing w:before="120"/>
      <w:jc w:val="both"/>
    </w:pPr>
    <w:rPr>
      <w:rFonts w:ascii="PalmSprings" w:hAnsi="PalmSprings" w:cs="PalmSprings"/>
      <w:spacing w:val="4"/>
      <w:sz w:val="22"/>
      <w:szCs w:val="22"/>
    </w:rPr>
  </w:style>
  <w:style w:type="paragraph" w:styleId="BodyText3">
    <w:name w:val="Body Text 3"/>
    <w:basedOn w:val="Normal"/>
    <w:link w:val="BodyText3Char"/>
    <w:uiPriority w:val="99"/>
    <w:rsid w:val="006E220A"/>
    <w:pPr>
      <w:spacing w:after="120"/>
    </w:pPr>
    <w:rPr>
      <w:sz w:val="16"/>
      <w:szCs w:val="16"/>
    </w:rPr>
  </w:style>
  <w:style w:type="character" w:customStyle="1" w:styleId="BodyText3Char">
    <w:name w:val="Body Text 3 Char"/>
    <w:basedOn w:val="DefaultParagraphFont"/>
    <w:link w:val="BodyText3"/>
    <w:uiPriority w:val="99"/>
    <w:locked/>
    <w:rsid w:val="006E220A"/>
    <w:rPr>
      <w:rFonts w:ascii="Times New Roman" w:hAnsi="Times New Roman" w:cs="Times New Roman"/>
      <w:sz w:val="16"/>
      <w:szCs w:val="16"/>
      <w:lang w:val="en-US"/>
    </w:rPr>
  </w:style>
  <w:style w:type="paragraph" w:styleId="BodyText2">
    <w:name w:val="Body Text 2"/>
    <w:basedOn w:val="Normal"/>
    <w:link w:val="BodyText2Char"/>
    <w:uiPriority w:val="99"/>
    <w:rsid w:val="006E220A"/>
    <w:pPr>
      <w:spacing w:after="120" w:line="480" w:lineRule="auto"/>
    </w:pPr>
    <w:rPr>
      <w:sz w:val="20"/>
      <w:szCs w:val="20"/>
    </w:rPr>
  </w:style>
  <w:style w:type="character" w:customStyle="1" w:styleId="BodyText2Char">
    <w:name w:val="Body Text 2 Char"/>
    <w:basedOn w:val="DefaultParagraphFont"/>
    <w:link w:val="BodyText2"/>
    <w:uiPriority w:val="99"/>
    <w:locked/>
    <w:rsid w:val="006E220A"/>
    <w:rPr>
      <w:rFonts w:ascii="Times New Roman" w:hAnsi="Times New Roman" w:cs="Times New Roman"/>
      <w:sz w:val="20"/>
      <w:szCs w:val="20"/>
      <w:lang w:val="en-US"/>
    </w:rPr>
  </w:style>
  <w:style w:type="paragraph" w:styleId="Footer">
    <w:name w:val="footer"/>
    <w:basedOn w:val="Normal"/>
    <w:link w:val="FooterChar"/>
    <w:uiPriority w:val="99"/>
    <w:rsid w:val="006E220A"/>
    <w:pPr>
      <w:tabs>
        <w:tab w:val="center" w:pos="4320"/>
        <w:tab w:val="right" w:pos="8640"/>
      </w:tabs>
    </w:pPr>
  </w:style>
  <w:style w:type="character" w:customStyle="1" w:styleId="FooterChar">
    <w:name w:val="Footer Char"/>
    <w:basedOn w:val="DefaultParagraphFont"/>
    <w:link w:val="Footer"/>
    <w:uiPriority w:val="99"/>
    <w:locked/>
    <w:rsid w:val="006E220A"/>
    <w:rPr>
      <w:rFonts w:ascii="Times New Roman" w:hAnsi="Times New Roman" w:cs="Times New Roman"/>
      <w:sz w:val="24"/>
      <w:szCs w:val="24"/>
      <w:lang w:val="en-US"/>
    </w:rPr>
  </w:style>
  <w:style w:type="character" w:styleId="PageNumber">
    <w:name w:val="page number"/>
    <w:basedOn w:val="DefaultParagraphFont"/>
    <w:uiPriority w:val="99"/>
    <w:rsid w:val="006E220A"/>
    <w:rPr>
      <w:rFonts w:cs="Times New Roman"/>
    </w:rPr>
  </w:style>
  <w:style w:type="paragraph" w:styleId="Header">
    <w:name w:val="header"/>
    <w:basedOn w:val="Normal"/>
    <w:link w:val="HeaderChar"/>
    <w:uiPriority w:val="99"/>
    <w:rsid w:val="006E220A"/>
    <w:pPr>
      <w:tabs>
        <w:tab w:val="center" w:pos="4320"/>
        <w:tab w:val="right" w:pos="8640"/>
      </w:tabs>
    </w:pPr>
  </w:style>
  <w:style w:type="character" w:customStyle="1" w:styleId="HeaderChar">
    <w:name w:val="Header Char"/>
    <w:basedOn w:val="DefaultParagraphFont"/>
    <w:link w:val="Header"/>
    <w:uiPriority w:val="99"/>
    <w:locked/>
    <w:rsid w:val="006E220A"/>
    <w:rPr>
      <w:rFonts w:ascii="Times New Roman" w:hAnsi="Times New Roman" w:cs="Times New Roman"/>
      <w:sz w:val="24"/>
      <w:szCs w:val="24"/>
      <w:lang w:val="en-US"/>
    </w:rPr>
  </w:style>
  <w:style w:type="paragraph" w:styleId="BalloonText">
    <w:name w:val="Balloon Text"/>
    <w:basedOn w:val="Normal"/>
    <w:link w:val="BalloonTextChar"/>
    <w:uiPriority w:val="99"/>
    <w:semiHidden/>
    <w:rsid w:val="006E220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220A"/>
    <w:rPr>
      <w:rFonts w:ascii="Tahoma" w:hAnsi="Tahoma" w:cs="Tahoma"/>
      <w:sz w:val="16"/>
      <w:szCs w:val="16"/>
      <w:lang w:val="en-US"/>
    </w:rPr>
  </w:style>
  <w:style w:type="paragraph" w:customStyle="1" w:styleId="jdl-tbl">
    <w:name w:val="jdl-tbl"/>
    <w:basedOn w:val="body1"/>
    <w:uiPriority w:val="99"/>
    <w:rsid w:val="006E220A"/>
    <w:pPr>
      <w:spacing w:before="0"/>
      <w:jc w:val="center"/>
    </w:pPr>
    <w:rPr>
      <w:b/>
      <w:bCs/>
      <w:caps/>
    </w:rPr>
  </w:style>
  <w:style w:type="table" w:styleId="TableGrid">
    <w:name w:val="Table Grid"/>
    <w:basedOn w:val="TableNormal"/>
    <w:uiPriority w:val="99"/>
    <w:rsid w:val="006E22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F236C5"/>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F236C5"/>
    <w:rPr>
      <w:rFonts w:ascii="Tahoma" w:hAnsi="Tahoma" w:cs="Tahoma"/>
      <w:sz w:val="16"/>
      <w:szCs w:val="16"/>
      <w:lang w:val="en-US" w:eastAsia="en-US"/>
    </w:rPr>
  </w:style>
  <w:style w:type="paragraph" w:styleId="ListParagraph">
    <w:name w:val="List Paragraph"/>
    <w:basedOn w:val="Normal"/>
    <w:link w:val="ListParagraphChar"/>
    <w:uiPriority w:val="34"/>
    <w:qFormat/>
    <w:rsid w:val="007B6235"/>
    <w:pPr>
      <w:ind w:left="720"/>
    </w:pPr>
  </w:style>
  <w:style w:type="paragraph" w:styleId="BodyTextIndent2">
    <w:name w:val="Body Text Indent 2"/>
    <w:basedOn w:val="Normal"/>
    <w:link w:val="BodyTextIndent2Char"/>
    <w:uiPriority w:val="99"/>
    <w:rsid w:val="00A30127"/>
    <w:pPr>
      <w:spacing w:after="120" w:line="480" w:lineRule="auto"/>
      <w:ind w:left="283"/>
    </w:pPr>
  </w:style>
  <w:style w:type="character" w:customStyle="1" w:styleId="BodyTextIndent2Char">
    <w:name w:val="Body Text Indent 2 Char"/>
    <w:basedOn w:val="DefaultParagraphFont"/>
    <w:link w:val="BodyTextIndent2"/>
    <w:uiPriority w:val="99"/>
    <w:locked/>
    <w:rsid w:val="00A30127"/>
    <w:rPr>
      <w:rFonts w:ascii="Times New Roman" w:hAnsi="Times New Roman" w:cs="Times New Roman"/>
      <w:sz w:val="24"/>
      <w:szCs w:val="24"/>
      <w:lang w:val="en-US" w:eastAsia="en-US"/>
    </w:rPr>
  </w:style>
  <w:style w:type="paragraph" w:customStyle="1" w:styleId="Default">
    <w:name w:val="Default"/>
    <w:rsid w:val="006C52FF"/>
    <w:pPr>
      <w:autoSpaceDE w:val="0"/>
      <w:autoSpaceDN w:val="0"/>
      <w:adjustRightInd w:val="0"/>
    </w:pPr>
    <w:rPr>
      <w:rFonts w:ascii="Arial" w:hAnsi="Arial" w:cs="Arial"/>
      <w:color w:val="000000"/>
      <w:sz w:val="24"/>
      <w:szCs w:val="24"/>
    </w:rPr>
  </w:style>
  <w:style w:type="character" w:customStyle="1" w:styleId="Heading1Char">
    <w:name w:val="Heading 1 Char"/>
    <w:basedOn w:val="DefaultParagraphFont"/>
    <w:link w:val="Heading1"/>
    <w:rsid w:val="0082552D"/>
    <w:rPr>
      <w:rFonts w:ascii="Arial" w:hAnsi="Arial" w:cs="Arial"/>
      <w:b/>
      <w:bCs/>
      <w:kern w:val="32"/>
      <w:sz w:val="32"/>
      <w:szCs w:val="32"/>
    </w:rPr>
  </w:style>
  <w:style w:type="character" w:customStyle="1" w:styleId="Heading3Char">
    <w:name w:val="Heading 3 Char"/>
    <w:basedOn w:val="DefaultParagraphFont"/>
    <w:link w:val="Heading3"/>
    <w:rsid w:val="0082552D"/>
    <w:rPr>
      <w:rFonts w:ascii="Arial" w:hAnsi="Arial" w:cs="Arial"/>
      <w:b/>
      <w:bCs/>
      <w:sz w:val="26"/>
      <w:szCs w:val="26"/>
    </w:rPr>
  </w:style>
  <w:style w:type="character" w:customStyle="1" w:styleId="Heading4Char">
    <w:name w:val="Heading 4 Char"/>
    <w:basedOn w:val="DefaultParagraphFont"/>
    <w:link w:val="Heading4"/>
    <w:rsid w:val="0082552D"/>
    <w:rPr>
      <w:rFonts w:ascii="Arial" w:hAnsi="Arial" w:cs="Arial"/>
      <w:b/>
      <w:bCs/>
      <w:sz w:val="36"/>
      <w:szCs w:val="36"/>
      <w:lang w:val="id-ID"/>
    </w:rPr>
  </w:style>
  <w:style w:type="character" w:customStyle="1" w:styleId="Heading5Char">
    <w:name w:val="Heading 5 Char"/>
    <w:basedOn w:val="DefaultParagraphFont"/>
    <w:link w:val="Heading5"/>
    <w:rsid w:val="0082552D"/>
    <w:rPr>
      <w:rFonts w:ascii="Arial" w:hAnsi="Arial" w:cs="Arial"/>
      <w:b/>
      <w:bCs/>
      <w:sz w:val="32"/>
      <w:szCs w:val="32"/>
      <w:lang w:val="id-ID"/>
    </w:rPr>
  </w:style>
  <w:style w:type="character" w:customStyle="1" w:styleId="Heading6Char">
    <w:name w:val="Heading 6 Char"/>
    <w:basedOn w:val="DefaultParagraphFont"/>
    <w:link w:val="Heading6"/>
    <w:rsid w:val="0082552D"/>
    <w:rPr>
      <w:rFonts w:ascii="Times New Roman" w:hAnsi="Times New Roman" w:cs="Times New Roman"/>
      <w:b/>
      <w:bCs/>
    </w:rPr>
  </w:style>
  <w:style w:type="character" w:customStyle="1" w:styleId="Heading8Char">
    <w:name w:val="Heading 8 Char"/>
    <w:basedOn w:val="DefaultParagraphFont"/>
    <w:link w:val="Heading8"/>
    <w:rsid w:val="0082552D"/>
    <w:rPr>
      <w:rFonts w:ascii="Times New Roman" w:hAnsi="Times New Roman" w:cs="Times New Roman"/>
      <w:i/>
      <w:iCs/>
      <w:sz w:val="24"/>
      <w:szCs w:val="24"/>
    </w:rPr>
  </w:style>
  <w:style w:type="paragraph" w:styleId="TOC1">
    <w:name w:val="toc 1"/>
    <w:basedOn w:val="Normal"/>
    <w:next w:val="Normal"/>
    <w:autoRedefine/>
    <w:locked/>
    <w:rsid w:val="0082552D"/>
    <w:pPr>
      <w:tabs>
        <w:tab w:val="right" w:leader="dot" w:pos="8630"/>
      </w:tabs>
    </w:pPr>
    <w:rPr>
      <w:rFonts w:ascii="Verdana" w:hAnsi="Verdana" w:cs="Times New Roman"/>
      <w:sz w:val="20"/>
      <w:szCs w:val="20"/>
    </w:rPr>
  </w:style>
  <w:style w:type="paragraph" w:styleId="Title">
    <w:name w:val="Title"/>
    <w:basedOn w:val="Normal"/>
    <w:link w:val="TitleChar"/>
    <w:qFormat/>
    <w:locked/>
    <w:rsid w:val="0082552D"/>
    <w:pPr>
      <w:spacing w:line="360" w:lineRule="auto"/>
      <w:jc w:val="center"/>
    </w:pPr>
    <w:rPr>
      <w:rFonts w:ascii="Arial" w:hAnsi="Arial" w:cs="Arial"/>
      <w:b/>
      <w:bCs/>
      <w:sz w:val="18"/>
      <w:szCs w:val="18"/>
    </w:rPr>
  </w:style>
  <w:style w:type="character" w:customStyle="1" w:styleId="TitleChar">
    <w:name w:val="Title Char"/>
    <w:basedOn w:val="DefaultParagraphFont"/>
    <w:link w:val="Title"/>
    <w:rsid w:val="0082552D"/>
    <w:rPr>
      <w:rFonts w:ascii="Arial" w:hAnsi="Arial" w:cs="Arial"/>
      <w:b/>
      <w:bCs/>
      <w:sz w:val="18"/>
      <w:szCs w:val="18"/>
    </w:rPr>
  </w:style>
  <w:style w:type="paragraph" w:customStyle="1" w:styleId="xl37">
    <w:name w:val="xl37"/>
    <w:basedOn w:val="Normal"/>
    <w:rsid w:val="0082552D"/>
    <w:pPr>
      <w:pBdr>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Body-1">
    <w:name w:val="Body-1"/>
    <w:basedOn w:val="Normal"/>
    <w:rsid w:val="0082552D"/>
    <w:pPr>
      <w:spacing w:after="240" w:line="240" w:lineRule="atLeast"/>
      <w:ind w:left="357"/>
      <w:jc w:val="both"/>
    </w:pPr>
    <w:rPr>
      <w:rFonts w:ascii="AvantGarde Bk BT" w:hAnsi="AvantGarde Bk BT" w:cs="Times New Roman"/>
      <w:lang w:eastAsia="id-ID"/>
    </w:rPr>
  </w:style>
  <w:style w:type="paragraph" w:styleId="CommentText">
    <w:name w:val="annotation text"/>
    <w:basedOn w:val="Normal"/>
    <w:link w:val="CommentTextChar"/>
    <w:rsid w:val="0082552D"/>
    <w:rPr>
      <w:rFonts w:ascii="Times New Roman" w:hAnsi="Times New Roman" w:cs="Times New Roman"/>
      <w:sz w:val="20"/>
      <w:szCs w:val="20"/>
    </w:rPr>
  </w:style>
  <w:style w:type="character" w:customStyle="1" w:styleId="CommentTextChar">
    <w:name w:val="Comment Text Char"/>
    <w:basedOn w:val="DefaultParagraphFont"/>
    <w:link w:val="CommentText"/>
    <w:rsid w:val="0082552D"/>
    <w:rPr>
      <w:rFonts w:ascii="Times New Roman" w:hAnsi="Times New Roman" w:cs="Times New Roman"/>
      <w:sz w:val="20"/>
      <w:szCs w:val="20"/>
    </w:rPr>
  </w:style>
  <w:style w:type="paragraph" w:styleId="CommentSubject">
    <w:name w:val="annotation subject"/>
    <w:basedOn w:val="CommentText"/>
    <w:next w:val="CommentText"/>
    <w:link w:val="CommentSubjectChar"/>
    <w:semiHidden/>
    <w:rsid w:val="0082552D"/>
    <w:rPr>
      <w:b/>
      <w:bCs/>
    </w:rPr>
  </w:style>
  <w:style w:type="character" w:customStyle="1" w:styleId="CommentSubjectChar">
    <w:name w:val="Comment Subject Char"/>
    <w:basedOn w:val="CommentTextChar"/>
    <w:link w:val="CommentSubject"/>
    <w:semiHidden/>
    <w:rsid w:val="0082552D"/>
    <w:rPr>
      <w:b/>
      <w:bCs/>
    </w:rPr>
  </w:style>
  <w:style w:type="paragraph" w:customStyle="1" w:styleId="norm">
    <w:name w:val="norm"/>
    <w:basedOn w:val="Normal"/>
    <w:rsid w:val="0082552D"/>
    <w:pPr>
      <w:spacing w:before="120" w:line="312" w:lineRule="auto"/>
      <w:jc w:val="both"/>
    </w:pPr>
    <w:rPr>
      <w:rFonts w:ascii="Times New Roman" w:hAnsi="Times New Roman" w:cs="Times New Roman"/>
      <w:szCs w:val="20"/>
    </w:rPr>
  </w:style>
  <w:style w:type="paragraph" w:customStyle="1" w:styleId="bull1">
    <w:name w:val="bull1"/>
    <w:basedOn w:val="Normal"/>
    <w:uiPriority w:val="99"/>
    <w:rsid w:val="00C35991"/>
    <w:pPr>
      <w:tabs>
        <w:tab w:val="left" w:pos="432"/>
        <w:tab w:val="left" w:pos="1152"/>
        <w:tab w:val="left" w:pos="1872"/>
        <w:tab w:val="left" w:pos="2592"/>
        <w:tab w:val="left" w:pos="3312"/>
        <w:tab w:val="left" w:pos="4032"/>
        <w:tab w:val="left" w:pos="4752"/>
        <w:tab w:val="left" w:pos="5472"/>
        <w:tab w:val="left" w:pos="6192"/>
        <w:tab w:val="left" w:pos="6912"/>
        <w:tab w:val="left" w:pos="7632"/>
      </w:tabs>
      <w:autoSpaceDE w:val="0"/>
      <w:autoSpaceDN w:val="0"/>
      <w:adjustRightInd w:val="0"/>
      <w:spacing w:before="60"/>
      <w:ind w:left="360" w:hanging="360"/>
      <w:jc w:val="both"/>
    </w:pPr>
    <w:rPr>
      <w:rFonts w:ascii="PalmSprings" w:hAnsi="PalmSprings" w:cs="PalmSprings"/>
      <w:spacing w:val="4"/>
      <w:sz w:val="21"/>
      <w:szCs w:val="21"/>
    </w:rPr>
  </w:style>
  <w:style w:type="paragraph" w:customStyle="1" w:styleId="bull4">
    <w:name w:val="bull4"/>
    <w:basedOn w:val="Normal"/>
    <w:uiPriority w:val="99"/>
    <w:rsid w:val="00C35991"/>
    <w:pPr>
      <w:autoSpaceDE w:val="0"/>
      <w:autoSpaceDN w:val="0"/>
      <w:adjustRightInd w:val="0"/>
      <w:spacing w:before="60"/>
      <w:ind w:left="720" w:hanging="360"/>
      <w:jc w:val="both"/>
    </w:pPr>
    <w:rPr>
      <w:rFonts w:ascii="PalmSprings" w:hAnsi="PalmSprings" w:cs="PalmSprings"/>
      <w:spacing w:val="-6"/>
      <w:sz w:val="20"/>
      <w:szCs w:val="20"/>
    </w:rPr>
  </w:style>
  <w:style w:type="paragraph" w:styleId="List2">
    <w:name w:val="List 2"/>
    <w:basedOn w:val="Normal"/>
    <w:uiPriority w:val="99"/>
    <w:rsid w:val="00C35991"/>
    <w:pPr>
      <w:spacing w:before="120"/>
      <w:jc w:val="both"/>
    </w:pPr>
    <w:rPr>
      <w:rFonts w:ascii="Times New Roman" w:hAnsi="Times New Roman" w:cs="Times New Roman"/>
    </w:rPr>
  </w:style>
  <w:style w:type="character" w:styleId="CommentReference">
    <w:name w:val="annotation reference"/>
    <w:basedOn w:val="DefaultParagraphFont"/>
    <w:uiPriority w:val="99"/>
    <w:semiHidden/>
    <w:unhideWhenUsed/>
    <w:rsid w:val="00022523"/>
    <w:rPr>
      <w:sz w:val="16"/>
      <w:szCs w:val="16"/>
    </w:rPr>
  </w:style>
  <w:style w:type="paragraph" w:styleId="Caption">
    <w:name w:val="caption"/>
    <w:basedOn w:val="Normal"/>
    <w:next w:val="Normal"/>
    <w:qFormat/>
    <w:locked/>
    <w:rsid w:val="00D26896"/>
    <w:pPr>
      <w:spacing w:before="120" w:after="120"/>
      <w:jc w:val="center"/>
      <w:outlineLvl w:val="3"/>
    </w:pPr>
    <w:rPr>
      <w:rFonts w:ascii="Century Gothic" w:hAnsi="Century Gothic" w:cs="Times New Roman"/>
      <w:lang w:bidi="en-US"/>
    </w:rPr>
  </w:style>
  <w:style w:type="character" w:customStyle="1" w:styleId="ListParagraphChar">
    <w:name w:val="List Paragraph Char"/>
    <w:basedOn w:val="DefaultParagraphFont"/>
    <w:link w:val="ListParagraph"/>
    <w:uiPriority w:val="34"/>
    <w:locked/>
    <w:rsid w:val="00F6037E"/>
    <w:rPr>
      <w:sz w:val="24"/>
      <w:szCs w:val="24"/>
      <w:lang w:val="id-ID"/>
    </w:rPr>
  </w:style>
  <w:style w:type="numbering" w:customStyle="1" w:styleId="AyatRincian">
    <w:name w:val="Ayat&amp;Rincian"/>
    <w:rsid w:val="00F6037E"/>
    <w:pPr>
      <w:numPr>
        <w:numId w:val="310"/>
      </w:numPr>
    </w:pPr>
  </w:style>
  <w:style w:type="paragraph" w:customStyle="1" w:styleId="Gisiteks2">
    <w:name w:val="G isi teks 2"/>
    <w:basedOn w:val="Normal"/>
    <w:link w:val="Gisiteks2Char"/>
    <w:rsid w:val="00093CBD"/>
    <w:pPr>
      <w:spacing w:after="60" w:line="276" w:lineRule="auto"/>
      <w:jc w:val="both"/>
    </w:pPr>
    <w:rPr>
      <w:rFonts w:ascii="Arial" w:hAnsi="Arial" w:cs="Times New Roman"/>
      <w:noProof/>
      <w:sz w:val="22"/>
      <w:szCs w:val="16"/>
    </w:rPr>
  </w:style>
  <w:style w:type="character" w:customStyle="1" w:styleId="Gisiteks2Char">
    <w:name w:val="G isi teks 2 Char"/>
    <w:link w:val="Gisiteks2"/>
    <w:rsid w:val="00093CBD"/>
    <w:rPr>
      <w:rFonts w:ascii="Arial" w:hAnsi="Arial" w:cs="Times New Roman"/>
      <w:noProof/>
      <w:sz w:val="22"/>
      <w:szCs w:val="16"/>
      <w:lang w:val="id-ID"/>
    </w:rPr>
  </w:style>
</w:styles>
</file>

<file path=word/webSettings.xml><?xml version="1.0" encoding="utf-8"?>
<w:webSettings xmlns:r="http://schemas.openxmlformats.org/officeDocument/2006/relationships" xmlns:w="http://schemas.openxmlformats.org/wordprocessingml/2006/main">
  <w:divs>
    <w:div w:id="98912842">
      <w:bodyDiv w:val="1"/>
      <w:marLeft w:val="0"/>
      <w:marRight w:val="0"/>
      <w:marTop w:val="0"/>
      <w:marBottom w:val="0"/>
      <w:divBdr>
        <w:top w:val="none" w:sz="0" w:space="0" w:color="auto"/>
        <w:left w:val="none" w:sz="0" w:space="0" w:color="auto"/>
        <w:bottom w:val="none" w:sz="0" w:space="0" w:color="auto"/>
        <w:right w:val="none" w:sz="0" w:space="0" w:color="auto"/>
      </w:divBdr>
      <w:divsChild>
        <w:div w:id="652375241">
          <w:marLeft w:val="806"/>
          <w:marRight w:val="0"/>
          <w:marTop w:val="86"/>
          <w:marBottom w:val="0"/>
          <w:divBdr>
            <w:top w:val="none" w:sz="0" w:space="0" w:color="auto"/>
            <w:left w:val="none" w:sz="0" w:space="0" w:color="auto"/>
            <w:bottom w:val="none" w:sz="0" w:space="0" w:color="auto"/>
            <w:right w:val="none" w:sz="0" w:space="0" w:color="auto"/>
          </w:divBdr>
        </w:div>
        <w:div w:id="958878168">
          <w:marLeft w:val="806"/>
          <w:marRight w:val="0"/>
          <w:marTop w:val="86"/>
          <w:marBottom w:val="0"/>
          <w:divBdr>
            <w:top w:val="none" w:sz="0" w:space="0" w:color="auto"/>
            <w:left w:val="none" w:sz="0" w:space="0" w:color="auto"/>
            <w:bottom w:val="none" w:sz="0" w:space="0" w:color="auto"/>
            <w:right w:val="none" w:sz="0" w:space="0" w:color="auto"/>
          </w:divBdr>
        </w:div>
        <w:div w:id="985548561">
          <w:marLeft w:val="806"/>
          <w:marRight w:val="0"/>
          <w:marTop w:val="86"/>
          <w:marBottom w:val="0"/>
          <w:divBdr>
            <w:top w:val="none" w:sz="0" w:space="0" w:color="auto"/>
            <w:left w:val="none" w:sz="0" w:space="0" w:color="auto"/>
            <w:bottom w:val="none" w:sz="0" w:space="0" w:color="auto"/>
            <w:right w:val="none" w:sz="0" w:space="0" w:color="auto"/>
          </w:divBdr>
        </w:div>
        <w:div w:id="1422680887">
          <w:marLeft w:val="806"/>
          <w:marRight w:val="0"/>
          <w:marTop w:val="86"/>
          <w:marBottom w:val="0"/>
          <w:divBdr>
            <w:top w:val="none" w:sz="0" w:space="0" w:color="auto"/>
            <w:left w:val="none" w:sz="0" w:space="0" w:color="auto"/>
            <w:bottom w:val="none" w:sz="0" w:space="0" w:color="auto"/>
            <w:right w:val="none" w:sz="0" w:space="0" w:color="auto"/>
          </w:divBdr>
        </w:div>
        <w:div w:id="1426614240">
          <w:marLeft w:val="806"/>
          <w:marRight w:val="0"/>
          <w:marTop w:val="86"/>
          <w:marBottom w:val="0"/>
          <w:divBdr>
            <w:top w:val="none" w:sz="0" w:space="0" w:color="auto"/>
            <w:left w:val="none" w:sz="0" w:space="0" w:color="auto"/>
            <w:bottom w:val="none" w:sz="0" w:space="0" w:color="auto"/>
            <w:right w:val="none" w:sz="0" w:space="0" w:color="auto"/>
          </w:divBdr>
        </w:div>
        <w:div w:id="1578394806">
          <w:marLeft w:val="806"/>
          <w:marRight w:val="0"/>
          <w:marTop w:val="86"/>
          <w:marBottom w:val="0"/>
          <w:divBdr>
            <w:top w:val="none" w:sz="0" w:space="0" w:color="auto"/>
            <w:left w:val="none" w:sz="0" w:space="0" w:color="auto"/>
            <w:bottom w:val="none" w:sz="0" w:space="0" w:color="auto"/>
            <w:right w:val="none" w:sz="0" w:space="0" w:color="auto"/>
          </w:divBdr>
        </w:div>
        <w:div w:id="1688411908">
          <w:marLeft w:val="806"/>
          <w:marRight w:val="0"/>
          <w:marTop w:val="86"/>
          <w:marBottom w:val="0"/>
          <w:divBdr>
            <w:top w:val="none" w:sz="0" w:space="0" w:color="auto"/>
            <w:left w:val="none" w:sz="0" w:space="0" w:color="auto"/>
            <w:bottom w:val="none" w:sz="0" w:space="0" w:color="auto"/>
            <w:right w:val="none" w:sz="0" w:space="0" w:color="auto"/>
          </w:divBdr>
        </w:div>
        <w:div w:id="1821389194">
          <w:marLeft w:val="806"/>
          <w:marRight w:val="0"/>
          <w:marTop w:val="86"/>
          <w:marBottom w:val="0"/>
          <w:divBdr>
            <w:top w:val="none" w:sz="0" w:space="0" w:color="auto"/>
            <w:left w:val="none" w:sz="0" w:space="0" w:color="auto"/>
            <w:bottom w:val="none" w:sz="0" w:space="0" w:color="auto"/>
            <w:right w:val="none" w:sz="0" w:space="0" w:color="auto"/>
          </w:divBdr>
        </w:div>
        <w:div w:id="1880390978">
          <w:marLeft w:val="806"/>
          <w:marRight w:val="0"/>
          <w:marTop w:val="86"/>
          <w:marBottom w:val="0"/>
          <w:divBdr>
            <w:top w:val="none" w:sz="0" w:space="0" w:color="auto"/>
            <w:left w:val="none" w:sz="0" w:space="0" w:color="auto"/>
            <w:bottom w:val="none" w:sz="0" w:space="0" w:color="auto"/>
            <w:right w:val="none" w:sz="0" w:space="0" w:color="auto"/>
          </w:divBdr>
        </w:div>
        <w:div w:id="2105958535">
          <w:marLeft w:val="806"/>
          <w:marRight w:val="0"/>
          <w:marTop w:val="86"/>
          <w:marBottom w:val="0"/>
          <w:divBdr>
            <w:top w:val="none" w:sz="0" w:space="0" w:color="auto"/>
            <w:left w:val="none" w:sz="0" w:space="0" w:color="auto"/>
            <w:bottom w:val="none" w:sz="0" w:space="0" w:color="auto"/>
            <w:right w:val="none" w:sz="0" w:space="0" w:color="auto"/>
          </w:divBdr>
        </w:div>
      </w:divsChild>
    </w:div>
    <w:div w:id="542208396">
      <w:marLeft w:val="0"/>
      <w:marRight w:val="0"/>
      <w:marTop w:val="0"/>
      <w:marBottom w:val="0"/>
      <w:divBdr>
        <w:top w:val="none" w:sz="0" w:space="0" w:color="auto"/>
        <w:left w:val="none" w:sz="0" w:space="0" w:color="auto"/>
        <w:bottom w:val="none" w:sz="0" w:space="0" w:color="auto"/>
        <w:right w:val="none" w:sz="0" w:space="0" w:color="auto"/>
      </w:divBdr>
    </w:div>
    <w:div w:id="542208397">
      <w:marLeft w:val="0"/>
      <w:marRight w:val="0"/>
      <w:marTop w:val="0"/>
      <w:marBottom w:val="0"/>
      <w:divBdr>
        <w:top w:val="none" w:sz="0" w:space="0" w:color="auto"/>
        <w:left w:val="none" w:sz="0" w:space="0" w:color="auto"/>
        <w:bottom w:val="none" w:sz="0" w:space="0" w:color="auto"/>
        <w:right w:val="none" w:sz="0" w:space="0" w:color="auto"/>
      </w:divBdr>
    </w:div>
    <w:div w:id="542208398">
      <w:marLeft w:val="0"/>
      <w:marRight w:val="0"/>
      <w:marTop w:val="0"/>
      <w:marBottom w:val="0"/>
      <w:divBdr>
        <w:top w:val="none" w:sz="0" w:space="0" w:color="auto"/>
        <w:left w:val="none" w:sz="0" w:space="0" w:color="auto"/>
        <w:bottom w:val="none" w:sz="0" w:space="0" w:color="auto"/>
        <w:right w:val="none" w:sz="0" w:space="0" w:color="auto"/>
      </w:divBdr>
    </w:div>
    <w:div w:id="542208399">
      <w:marLeft w:val="0"/>
      <w:marRight w:val="0"/>
      <w:marTop w:val="0"/>
      <w:marBottom w:val="0"/>
      <w:divBdr>
        <w:top w:val="none" w:sz="0" w:space="0" w:color="auto"/>
        <w:left w:val="none" w:sz="0" w:space="0" w:color="auto"/>
        <w:bottom w:val="none" w:sz="0" w:space="0" w:color="auto"/>
        <w:right w:val="none" w:sz="0" w:space="0" w:color="auto"/>
      </w:divBdr>
    </w:div>
    <w:div w:id="542208400">
      <w:marLeft w:val="0"/>
      <w:marRight w:val="0"/>
      <w:marTop w:val="0"/>
      <w:marBottom w:val="0"/>
      <w:divBdr>
        <w:top w:val="none" w:sz="0" w:space="0" w:color="auto"/>
        <w:left w:val="none" w:sz="0" w:space="0" w:color="auto"/>
        <w:bottom w:val="none" w:sz="0" w:space="0" w:color="auto"/>
        <w:right w:val="none" w:sz="0" w:space="0" w:color="auto"/>
      </w:divBdr>
    </w:div>
    <w:div w:id="1707949313">
      <w:bodyDiv w:val="1"/>
      <w:marLeft w:val="0"/>
      <w:marRight w:val="0"/>
      <w:marTop w:val="0"/>
      <w:marBottom w:val="0"/>
      <w:divBdr>
        <w:top w:val="none" w:sz="0" w:space="0" w:color="auto"/>
        <w:left w:val="none" w:sz="0" w:space="0" w:color="auto"/>
        <w:bottom w:val="none" w:sz="0" w:space="0" w:color="auto"/>
        <w:right w:val="none" w:sz="0" w:space="0" w:color="auto"/>
      </w:divBdr>
    </w:div>
    <w:div w:id="1886285327">
      <w:bodyDiv w:val="1"/>
      <w:marLeft w:val="0"/>
      <w:marRight w:val="0"/>
      <w:marTop w:val="0"/>
      <w:marBottom w:val="0"/>
      <w:divBdr>
        <w:top w:val="none" w:sz="0" w:space="0" w:color="auto"/>
        <w:left w:val="none" w:sz="0" w:space="0" w:color="auto"/>
        <w:bottom w:val="none" w:sz="0" w:space="0" w:color="auto"/>
        <w:right w:val="none" w:sz="0" w:space="0" w:color="auto"/>
      </w:divBdr>
    </w:div>
    <w:div w:id="2032798150">
      <w:bodyDiv w:val="1"/>
      <w:marLeft w:val="0"/>
      <w:marRight w:val="0"/>
      <w:marTop w:val="0"/>
      <w:marBottom w:val="0"/>
      <w:divBdr>
        <w:top w:val="none" w:sz="0" w:space="0" w:color="auto"/>
        <w:left w:val="none" w:sz="0" w:space="0" w:color="auto"/>
        <w:bottom w:val="none" w:sz="0" w:space="0" w:color="auto"/>
        <w:right w:val="none" w:sz="0" w:space="0" w:color="auto"/>
      </w:divBdr>
      <w:divsChild>
        <w:div w:id="1945650461">
          <w:marLeft w:val="0"/>
          <w:marRight w:val="0"/>
          <w:marTop w:val="0"/>
          <w:marBottom w:val="0"/>
          <w:divBdr>
            <w:top w:val="none" w:sz="0" w:space="0" w:color="auto"/>
            <w:left w:val="none" w:sz="0" w:space="0" w:color="auto"/>
            <w:bottom w:val="none" w:sz="0" w:space="0" w:color="auto"/>
            <w:right w:val="none" w:sz="0" w:space="0" w:color="auto"/>
          </w:divBdr>
          <w:divsChild>
            <w:div w:id="175928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09\Revisi%20RTRW%20Kab.%20Bangli%202009\Materi%20Teknis%20RTRW%20Bangli\Ranperda%20RTRW%20Bangli\Ranperda%20RTRW%20Bangli-yas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Ranperda RTRW Bangli-yasa</Template>
  <TotalTime>62</TotalTime>
  <Pages>1</Pages>
  <Words>29638</Words>
  <Characters>168943</Characters>
  <Application>Microsoft Office Word</Application>
  <DocSecurity>0</DocSecurity>
  <Lines>1407</Lines>
  <Paragraphs>396</Paragraphs>
  <ScaleCrop>false</ScaleCrop>
  <HeadingPairs>
    <vt:vector size="2" baseType="variant">
      <vt:variant>
        <vt:lpstr>Title</vt:lpstr>
      </vt:variant>
      <vt:variant>
        <vt:i4>1</vt:i4>
      </vt:variant>
    </vt:vector>
  </HeadingPairs>
  <TitlesOfParts>
    <vt:vector size="1" baseType="lpstr">
      <vt:lpstr>RANCANGAN</vt:lpstr>
    </vt:vector>
  </TitlesOfParts>
  <Company>TOSHIBA</Company>
  <LinksUpToDate>false</LinksUpToDate>
  <CharactersWithSpaces>198185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yase</dc:creator>
  <cp:lastModifiedBy>bapeda</cp:lastModifiedBy>
  <cp:revision>16</cp:revision>
  <cp:lastPrinted>2014-01-02T01:06:00Z</cp:lastPrinted>
  <dcterms:created xsi:type="dcterms:W3CDTF">2014-01-02T01:08:00Z</dcterms:created>
  <dcterms:modified xsi:type="dcterms:W3CDTF">2014-01-15T04:01:00Z</dcterms:modified>
</cp:coreProperties>
</file>